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2D7686" w14:textId="2D69E578" w:rsidR="00045A13" w:rsidRPr="00B95F59" w:rsidRDefault="00AB3AE2" w:rsidP="00E5673B">
      <w:pPr>
        <w:spacing w:after="160" w:line="259" w:lineRule="auto"/>
        <w:rPr>
          <w:rFonts w:asciiTheme="majorHAnsi" w:hAnsiTheme="majorHAnsi"/>
        </w:rPr>
      </w:pPr>
      <w:r>
        <w:rPr>
          <w:rFonts w:asciiTheme="majorHAnsi" w:hAnsiTheme="majorHAnsi"/>
          <w:noProof/>
        </w:rPr>
        <w:drawing>
          <wp:anchor distT="0" distB="0" distL="114300" distR="114300" simplePos="0" relativeHeight="251658242" behindDoc="1" locked="0" layoutInCell="1" allowOverlap="1" wp14:anchorId="450957CC" wp14:editId="5D25038D">
            <wp:simplePos x="0" y="0"/>
            <wp:positionH relativeFrom="column">
              <wp:posOffset>-385140</wp:posOffset>
            </wp:positionH>
            <wp:positionV relativeFrom="paragraph">
              <wp:posOffset>452120</wp:posOffset>
            </wp:positionV>
            <wp:extent cx="6766560" cy="4549140"/>
            <wp:effectExtent l="0" t="0" r="0" b="3810"/>
            <wp:wrapTight wrapText="bothSides">
              <wp:wrapPolygon edited="0">
                <wp:start x="0" y="0"/>
                <wp:lineTo x="0" y="21528"/>
                <wp:lineTo x="21527" y="21528"/>
                <wp:lineTo x="21527" y="0"/>
                <wp:lineTo x="0" y="0"/>
              </wp:wrapPolygon>
            </wp:wrapTight>
            <wp:docPr id="1193798696"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798696" name="Bilde 1193798696"/>
                    <pic:cNvPicPr/>
                  </pic:nvPicPr>
                  <pic:blipFill rotWithShape="1">
                    <a:blip r:embed="rId12" cstate="print">
                      <a:extLst>
                        <a:ext uri="{28A0092B-C50C-407E-A947-70E740481C1C}">
                          <a14:useLocalDpi xmlns:a14="http://schemas.microsoft.com/office/drawing/2010/main" val="0"/>
                        </a:ext>
                      </a:extLst>
                    </a:blip>
                    <a:srcRect t="8859" b="1501"/>
                    <a:stretch>
                      <a:fillRect/>
                    </a:stretch>
                  </pic:blipFill>
                  <pic:spPr bwMode="auto">
                    <a:xfrm>
                      <a:off x="0" y="0"/>
                      <a:ext cx="6766560" cy="45491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D6648">
        <w:rPr>
          <w:rFonts w:asciiTheme="majorHAnsi" w:hAnsiTheme="majorHAnsi"/>
          <w:noProof/>
        </w:rPr>
        <w:drawing>
          <wp:anchor distT="0" distB="0" distL="114300" distR="114300" simplePos="0" relativeHeight="251658240" behindDoc="0" locked="0" layoutInCell="1" allowOverlap="1" wp14:anchorId="22B5043F" wp14:editId="69B9CDC3">
            <wp:simplePos x="0" y="0"/>
            <wp:positionH relativeFrom="column">
              <wp:posOffset>-805180</wp:posOffset>
            </wp:positionH>
            <wp:positionV relativeFrom="paragraph">
              <wp:posOffset>-820420</wp:posOffset>
            </wp:positionV>
            <wp:extent cx="7543800" cy="10668000"/>
            <wp:effectExtent l="0" t="0" r="0" b="0"/>
            <wp:wrapNone/>
            <wp:docPr id="1243936460"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936460" name="Bilde 1243936460"/>
                    <pic:cNvPicPr>
                      <a:picLocks noChangeAspect="1"/>
                    </pic:cNvPicPr>
                  </pic:nvPicPr>
                  <pic:blipFill>
                    <a:blip r:embed="rId13"/>
                    <a:srcRect/>
                    <a:stretch>
                      <a:fillRect/>
                    </a:stretch>
                  </pic:blipFill>
                  <pic:spPr bwMode="auto">
                    <a:xfrm>
                      <a:off x="0" y="0"/>
                      <a:ext cx="7543800" cy="10668000"/>
                    </a:xfrm>
                    <a:prstGeom prst="rect">
                      <a:avLst/>
                    </a:prstGeom>
                  </pic:spPr>
                </pic:pic>
              </a:graphicData>
            </a:graphic>
          </wp:anchor>
        </w:drawing>
      </w:r>
      <w:r w:rsidR="00E5673B" w:rsidRPr="00B95F59">
        <w:rPr>
          <w:rFonts w:asciiTheme="majorHAnsi" w:hAnsiTheme="majorHAnsi"/>
          <w:noProof/>
        </w:rPr>
        <mc:AlternateContent>
          <mc:Choice Requires="wps">
            <w:drawing>
              <wp:anchor distT="45720" distB="45720" distL="114300" distR="114300" simplePos="0" relativeHeight="251658241" behindDoc="0" locked="0" layoutInCell="1" allowOverlap="1" wp14:anchorId="5EE89CB8" wp14:editId="18179E6A">
                <wp:simplePos x="0" y="0"/>
                <wp:positionH relativeFrom="column">
                  <wp:posOffset>-323215</wp:posOffset>
                </wp:positionH>
                <wp:positionV relativeFrom="paragraph">
                  <wp:posOffset>5474335</wp:posOffset>
                </wp:positionV>
                <wp:extent cx="4298950" cy="1404620"/>
                <wp:effectExtent l="0" t="0" r="0" b="1905"/>
                <wp:wrapSquare wrapText="bothSides"/>
                <wp:docPr id="217"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8950" cy="14046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D191A7B" w14:textId="77777777" w:rsidR="00E5673B" w:rsidRPr="00D023B7" w:rsidRDefault="00E5673B" w:rsidP="00E5673B">
                            <w:pPr>
                              <w:pStyle w:val="Tittel"/>
                              <w:rPr>
                                <w:rFonts w:ascii="Oslo Sans Office" w:hAnsi="Oslo Sans Office"/>
                                <w:b/>
                                <w:bCs/>
                                <w:color w:val="FFFFFF" w:themeColor="background1"/>
                                <w:sz w:val="48"/>
                                <w:szCs w:val="48"/>
                              </w:rPr>
                            </w:pPr>
                            <w:r w:rsidRPr="00D023B7">
                              <w:rPr>
                                <w:rFonts w:ascii="Oslo Sans Office" w:hAnsi="Oslo Sans Office"/>
                                <w:b/>
                                <w:bCs/>
                                <w:color w:val="FFFFFF" w:themeColor="background1"/>
                                <w:sz w:val="48"/>
                                <w:szCs w:val="48"/>
                              </w:rPr>
                              <w:t>Kravspesifikasjon</w:t>
                            </w:r>
                          </w:p>
                          <w:p w14:paraId="4B309362" w14:textId="030C2595" w:rsidR="00E767F9" w:rsidRPr="00E767F9" w:rsidRDefault="00E5673B" w:rsidP="00E5673B">
                            <w:pPr>
                              <w:spacing w:after="160" w:line="259" w:lineRule="auto"/>
                              <w:rPr>
                                <w:rFonts w:ascii="Oslo Sans Office" w:hAnsi="Oslo Sans Office"/>
                                <w:b/>
                                <w:bCs/>
                                <w:color w:val="FFFFFF" w:themeColor="background1"/>
                                <w:sz w:val="40"/>
                                <w:szCs w:val="42"/>
                              </w:rPr>
                            </w:pPr>
                            <w:r w:rsidRPr="00D023B7">
                              <w:rPr>
                                <w:rFonts w:ascii="Oslo Sans Office" w:hAnsi="Oslo Sans Office"/>
                                <w:color w:val="FFFFFF" w:themeColor="background1"/>
                                <w:sz w:val="40"/>
                                <w:szCs w:val="42"/>
                              </w:rPr>
                              <w:br/>
                            </w:r>
                            <w:r w:rsidR="00E767F9" w:rsidRPr="00E767F9">
                              <w:rPr>
                                <w:rFonts w:ascii="Oslo Sans Office" w:hAnsi="Oslo Sans Office"/>
                                <w:b/>
                                <w:bCs/>
                                <w:color w:val="FFFFFF" w:themeColor="background1"/>
                                <w:sz w:val="40"/>
                                <w:szCs w:val="42"/>
                              </w:rPr>
                              <w:t>Deloppdrag 5</w:t>
                            </w:r>
                          </w:p>
                          <w:p w14:paraId="2719BCD9" w14:textId="27ED06F4" w:rsidR="00E5673B" w:rsidRPr="00D023B7" w:rsidRDefault="00E5673B" w:rsidP="00E5673B">
                            <w:pPr>
                              <w:spacing w:after="160" w:line="259" w:lineRule="auto"/>
                              <w:rPr>
                                <w:rFonts w:ascii="Oslo Sans Office" w:hAnsi="Oslo Sans Office"/>
                                <w:color w:val="FFFFFF" w:themeColor="background1"/>
                                <w:sz w:val="28"/>
                              </w:rPr>
                            </w:pPr>
                            <w:r w:rsidRPr="00D023B7">
                              <w:rPr>
                                <w:rFonts w:ascii="Oslo Sans Office" w:hAnsi="Oslo Sans Office"/>
                                <w:color w:val="FFFFFF" w:themeColor="background1"/>
                                <w:sz w:val="40"/>
                                <w:szCs w:val="42"/>
                              </w:rPr>
                              <w:t>Mottak og sluttbehandling/</w:t>
                            </w:r>
                            <w:r w:rsidRPr="00D023B7">
                              <w:rPr>
                                <w:color w:val="FFFFFF" w:themeColor="background1"/>
                                <w:sz w:val="40"/>
                                <w:szCs w:val="42"/>
                              </w:rPr>
                              <w:t xml:space="preserve"> </w:t>
                            </w:r>
                            <w:r w:rsidRPr="00D023B7">
                              <w:rPr>
                                <w:rFonts w:ascii="Oslo Sans Office" w:hAnsi="Oslo Sans Office"/>
                                <w:color w:val="FFFFFF" w:themeColor="background1"/>
                                <w:sz w:val="40"/>
                                <w:szCs w:val="42"/>
                              </w:rPr>
                              <w:t xml:space="preserve">destruksjon av </w:t>
                            </w:r>
                            <w:r w:rsidR="0038036A" w:rsidRPr="00D023B7">
                              <w:rPr>
                                <w:rFonts w:ascii="Oslo Sans Office" w:hAnsi="Oslo Sans Office"/>
                                <w:color w:val="FFFFFF" w:themeColor="background1"/>
                                <w:sz w:val="40"/>
                                <w:szCs w:val="42"/>
                              </w:rPr>
                              <w:t>impregnert tr</w:t>
                            </w:r>
                            <w:r w:rsidR="00B90A9A" w:rsidRPr="00D023B7">
                              <w:rPr>
                                <w:rFonts w:ascii="Oslo Sans Office" w:hAnsi="Oslo Sans Office"/>
                                <w:color w:val="FFFFFF" w:themeColor="background1"/>
                                <w:sz w:val="40"/>
                                <w:szCs w:val="42"/>
                              </w:rPr>
                              <w:t>evirke</w:t>
                            </w:r>
                          </w:p>
                          <w:p w14:paraId="216E9FCF" w14:textId="77777777" w:rsidR="00E5673B" w:rsidRPr="00D023B7" w:rsidRDefault="00E5673B" w:rsidP="00E5673B"/>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EE89CB8" id="_x0000_t202" coordsize="21600,21600" o:spt="202" path="m,l,21600r21600,l21600,xe">
                <v:stroke joinstyle="miter"/>
                <v:path gradientshapeok="t" o:connecttype="rect"/>
              </v:shapetype>
              <v:shape id="Tekstboks 2" o:spid="_x0000_s1026" type="#_x0000_t202" style="position:absolute;margin-left:-25.45pt;margin-top:431.05pt;width:338.5pt;height:110.6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w26LQIAAKIEAAAOAAAAZHJzL2Uyb0RvYy54bWysVNtu2zAMfR+wfxD0vjgJ3K4x4hRdigwD&#10;ugvW7QNkWY6NyqJGKbGzrx8lO262PXXYiyDzcnTIQ3p927eaHRW6BkzOF7M5Z8pIKBuzz/n3b7s3&#10;N5w5L0wpNBiV85Ny/Hbz+tW6s5laQg26VMgIxLisszmvvbdZkjhZq1a4GVhlyFkBtsLTJ+6TEkVH&#10;6K1OlvP5ddIBlhZBKufIej84+SbiV5WS/nNVOeWZzjlx8/HEeBbhTDZrke1R2LqRIw3xDyxa0Rh6&#10;dIK6F16wAzZ/QbWNRHBQ+ZmENoGqaqSKNVA1i/kf1TzWwqpYCzXH2alN7v/Byk/HR/sFme/fQU8C&#10;xiKcfQD55JiBbS3MXt0hQlcrUdLDi9CypLMuG1NDq13mAkjRfYSSRBYHDxGor7ANXaE6GaGTAKep&#10;6ar3TJIxXa5uVlfkkuRbpPP0ehllSUR2Trfo/HsFLQuXnCOpGuHF8cH5QEdk55DwmoFdo3VUVpvf&#10;DBQYLJF+YDxy9yetQpw2X1XFmjJSDQYncV9sNbJhYmikied5biIYJYTAih58Ye6YErJVHNQX5k9J&#10;8X0wfspvGwM4CBnWSIUCjoIWoHwa1CO+Q/y5FUMDgo6+L3rqXLgWUJ5IVIRhaWjJ6VID/uSso4XJ&#10;uftxEKg40x8MDcZqkaZhw+JHevWWVGR46SkuPcJIgsq552y4bn3scey6vaMB2jVR2mcmI1lahKj4&#10;uLRh0y6/Y9Tzr2XzCwAA//8DAFBLAwQUAAYACAAAACEAKjMQK+AAAAAMAQAADwAAAGRycy9kb3du&#10;cmV2LnhtbEyPwU7DMAyG70i8Q2QkbluyTpRSmk4T2sYRGBXnrAltReNESdaVt8ec4GbLn35/f7WZ&#10;7cgmE+LgUMJqKYAZbJ0esJPQvO8XBbCYFGo1OjQSvk2ETX19ValSuwu+memYOkYhGEsloU/Jl5zH&#10;tjdWxaXzBun26YJVidbQcR3UhcLtyDMhcm7VgPShV9489ab9Op6tBJ/84f45vLxud/tJNB+HJhu6&#10;nZS3N/P2EVgyc/qD4Vef1KEmp5M7o45slLC4Ew+ESijybAWMiDzLaTgRKor1Gnhd8f8l6h8AAAD/&#10;/wMAUEsBAi0AFAAGAAgAAAAhALaDOJL+AAAA4QEAABMAAAAAAAAAAAAAAAAAAAAAAFtDb250ZW50&#10;X1R5cGVzXS54bWxQSwECLQAUAAYACAAAACEAOP0h/9YAAACUAQAACwAAAAAAAAAAAAAAAAAvAQAA&#10;X3JlbHMvLnJlbHNQSwECLQAUAAYACAAAACEAn6MNui0CAACiBAAADgAAAAAAAAAAAAAAAAAuAgAA&#10;ZHJzL2Uyb0RvYy54bWxQSwECLQAUAAYACAAAACEAKjMQK+AAAAAMAQAADwAAAAAAAAAAAAAAAACH&#10;BAAAZHJzL2Rvd25yZXYueG1sUEsFBgAAAAAEAAQA8wAAAJQFAAAAAA==&#10;" filled="f" stroked="f">
                <v:textbox style="mso-fit-shape-to-text:t">
                  <w:txbxContent>
                    <w:p w14:paraId="5D191A7B" w14:textId="77777777" w:rsidR="00E5673B" w:rsidRPr="00D023B7" w:rsidRDefault="00E5673B" w:rsidP="00E5673B">
                      <w:pPr>
                        <w:pStyle w:val="Tittel"/>
                        <w:rPr>
                          <w:rFonts w:ascii="Oslo Sans Office" w:hAnsi="Oslo Sans Office"/>
                          <w:b/>
                          <w:bCs/>
                          <w:color w:val="FFFFFF" w:themeColor="background1"/>
                          <w:sz w:val="48"/>
                          <w:szCs w:val="48"/>
                        </w:rPr>
                      </w:pPr>
                      <w:r w:rsidRPr="00D023B7">
                        <w:rPr>
                          <w:rFonts w:ascii="Oslo Sans Office" w:hAnsi="Oslo Sans Office"/>
                          <w:b/>
                          <w:bCs/>
                          <w:color w:val="FFFFFF" w:themeColor="background1"/>
                          <w:sz w:val="48"/>
                          <w:szCs w:val="48"/>
                        </w:rPr>
                        <w:t>Kravspesifikasjon</w:t>
                      </w:r>
                    </w:p>
                    <w:p w14:paraId="4B309362" w14:textId="030C2595" w:rsidR="00E767F9" w:rsidRPr="00E767F9" w:rsidRDefault="00E5673B" w:rsidP="00E5673B">
                      <w:pPr>
                        <w:spacing w:after="160" w:line="259" w:lineRule="auto"/>
                        <w:rPr>
                          <w:rFonts w:ascii="Oslo Sans Office" w:hAnsi="Oslo Sans Office"/>
                          <w:b/>
                          <w:bCs/>
                          <w:color w:val="FFFFFF" w:themeColor="background1"/>
                          <w:sz w:val="40"/>
                          <w:szCs w:val="42"/>
                        </w:rPr>
                      </w:pPr>
                      <w:r w:rsidRPr="00D023B7">
                        <w:rPr>
                          <w:rFonts w:ascii="Oslo Sans Office" w:hAnsi="Oslo Sans Office"/>
                          <w:color w:val="FFFFFF" w:themeColor="background1"/>
                          <w:sz w:val="40"/>
                          <w:szCs w:val="42"/>
                        </w:rPr>
                        <w:br/>
                      </w:r>
                      <w:r w:rsidR="00E767F9" w:rsidRPr="00E767F9">
                        <w:rPr>
                          <w:rFonts w:ascii="Oslo Sans Office" w:hAnsi="Oslo Sans Office"/>
                          <w:b/>
                          <w:bCs/>
                          <w:color w:val="FFFFFF" w:themeColor="background1"/>
                          <w:sz w:val="40"/>
                          <w:szCs w:val="42"/>
                        </w:rPr>
                        <w:t>Deloppdrag 5</w:t>
                      </w:r>
                    </w:p>
                    <w:p w14:paraId="2719BCD9" w14:textId="27ED06F4" w:rsidR="00E5673B" w:rsidRPr="00D023B7" w:rsidRDefault="00E5673B" w:rsidP="00E5673B">
                      <w:pPr>
                        <w:spacing w:after="160" w:line="259" w:lineRule="auto"/>
                        <w:rPr>
                          <w:rFonts w:ascii="Oslo Sans Office" w:hAnsi="Oslo Sans Office"/>
                          <w:color w:val="FFFFFF" w:themeColor="background1"/>
                          <w:sz w:val="28"/>
                        </w:rPr>
                      </w:pPr>
                      <w:r w:rsidRPr="00D023B7">
                        <w:rPr>
                          <w:rFonts w:ascii="Oslo Sans Office" w:hAnsi="Oslo Sans Office"/>
                          <w:color w:val="FFFFFF" w:themeColor="background1"/>
                          <w:sz w:val="40"/>
                          <w:szCs w:val="42"/>
                        </w:rPr>
                        <w:t>Mottak og sluttbehandling/</w:t>
                      </w:r>
                      <w:r w:rsidRPr="00D023B7">
                        <w:rPr>
                          <w:color w:val="FFFFFF" w:themeColor="background1"/>
                          <w:sz w:val="40"/>
                          <w:szCs w:val="42"/>
                        </w:rPr>
                        <w:t xml:space="preserve"> </w:t>
                      </w:r>
                      <w:r w:rsidRPr="00D023B7">
                        <w:rPr>
                          <w:rFonts w:ascii="Oslo Sans Office" w:hAnsi="Oslo Sans Office"/>
                          <w:color w:val="FFFFFF" w:themeColor="background1"/>
                          <w:sz w:val="40"/>
                          <w:szCs w:val="42"/>
                        </w:rPr>
                        <w:t xml:space="preserve">destruksjon av </w:t>
                      </w:r>
                      <w:r w:rsidR="0038036A" w:rsidRPr="00D023B7">
                        <w:rPr>
                          <w:rFonts w:ascii="Oslo Sans Office" w:hAnsi="Oslo Sans Office"/>
                          <w:color w:val="FFFFFF" w:themeColor="background1"/>
                          <w:sz w:val="40"/>
                          <w:szCs w:val="42"/>
                        </w:rPr>
                        <w:t>impregnert tr</w:t>
                      </w:r>
                      <w:r w:rsidR="00B90A9A" w:rsidRPr="00D023B7">
                        <w:rPr>
                          <w:rFonts w:ascii="Oslo Sans Office" w:hAnsi="Oslo Sans Office"/>
                          <w:color w:val="FFFFFF" w:themeColor="background1"/>
                          <w:sz w:val="40"/>
                          <w:szCs w:val="42"/>
                        </w:rPr>
                        <w:t>evirke</w:t>
                      </w:r>
                    </w:p>
                    <w:p w14:paraId="216E9FCF" w14:textId="77777777" w:rsidR="00E5673B" w:rsidRPr="00D023B7" w:rsidRDefault="00E5673B" w:rsidP="00E5673B"/>
                  </w:txbxContent>
                </v:textbox>
                <w10:wrap type="square"/>
              </v:shape>
            </w:pict>
          </mc:Fallback>
        </mc:AlternateContent>
      </w:r>
      <w:r w:rsidR="00871796">
        <w:rPr>
          <w:rFonts w:asciiTheme="majorHAnsi" w:hAnsiTheme="majorHAnsi"/>
        </w:rPr>
        <w:t>m</w:t>
      </w:r>
      <w:r w:rsidR="00045A13" w:rsidRPr="00B95F59">
        <w:rPr>
          <w:rFonts w:asciiTheme="majorHAnsi" w:hAnsiTheme="majorHAnsi"/>
        </w:rPr>
        <w:br w:type="page"/>
      </w:r>
    </w:p>
    <w:p w14:paraId="0CCDDAE8" w14:textId="7F3CD2D5" w:rsidR="006D2A31" w:rsidRPr="00AB2701" w:rsidRDefault="006D2A31" w:rsidP="006D2A31">
      <w:pPr>
        <w:pStyle w:val="Overskriftforinnholdsfortegnelse"/>
      </w:pPr>
      <w:bookmarkStart w:id="0" w:name="_Toc234328624"/>
      <w:bookmarkStart w:id="1" w:name="_Toc234830690"/>
      <w:bookmarkStart w:id="2" w:name="_Toc238038942"/>
      <w:r w:rsidRPr="00AB2701">
        <w:rPr>
          <w:rStyle w:val="Overskrift1Tegn"/>
          <w:b/>
          <w:sz w:val="38"/>
        </w:rPr>
        <w:lastRenderedPageBreak/>
        <w:t>Innledning</w:t>
      </w:r>
      <w:bookmarkEnd w:id="0"/>
      <w:bookmarkEnd w:id="1"/>
      <w:bookmarkEnd w:id="2"/>
    </w:p>
    <w:p w14:paraId="5053AAA8" w14:textId="18543195" w:rsidR="006D2A31" w:rsidRDefault="006D2A31" w:rsidP="003A1D5B">
      <w:pPr>
        <w:spacing w:after="160" w:line="259" w:lineRule="auto"/>
      </w:pPr>
      <w:r w:rsidRPr="00EE643B">
        <w:t xml:space="preserve">Denne kravspesifikasjonen er bygget opp i </w:t>
      </w:r>
      <w:r w:rsidR="00B33059">
        <w:t>tre</w:t>
      </w:r>
      <w:r w:rsidRPr="00EE643B">
        <w:t xml:space="preserve"> deler. Del 1 beskriver dagens drift og leveranse, og gir nødvendig bakgrunnsinformasjon for å forstå omfanget og dagens praksis. Del 2 inneholder kravene til leveransen i den nye kontrakten. Det er kravene i del 2 som ligger til grunn for </w:t>
      </w:r>
      <w:r>
        <w:t>L</w:t>
      </w:r>
      <w:r w:rsidRPr="00EE643B">
        <w:t xml:space="preserve">everandørens tilbud og den etterfølgende kontrakten. Del 3 beskriver hvilke dokumentasjonskrav som gjelder, hvilke vedlegg som skal leveres som dokumentasjon, og navnene på vedleggene. </w:t>
      </w:r>
    </w:p>
    <w:sdt>
      <w:sdtPr>
        <w:rPr>
          <w:rFonts w:asciiTheme="minorHAnsi" w:eastAsiaTheme="minorEastAsia" w:hAnsiTheme="minorHAnsi" w:cstheme="minorBidi"/>
          <w:bCs/>
          <w:caps/>
          <w:color w:val="auto"/>
          <w:sz w:val="20"/>
          <w:szCs w:val="20"/>
          <w:lang w:eastAsia="en-US"/>
        </w:rPr>
        <w:id w:val="589250068"/>
        <w:docPartObj>
          <w:docPartGallery w:val="Table of Contents"/>
          <w:docPartUnique/>
        </w:docPartObj>
      </w:sdtPr>
      <w:sdtEndPr/>
      <w:sdtContent>
        <w:p w14:paraId="23FE7570" w14:textId="77777777" w:rsidR="00080E54" w:rsidRPr="00B95F59" w:rsidRDefault="00080E54" w:rsidP="00080E54">
          <w:pPr>
            <w:pStyle w:val="Overskriftforinnholdsfortegnelse"/>
          </w:pPr>
          <w:r w:rsidRPr="00B95F59">
            <w:t>Innholdsfortegnelse</w:t>
          </w:r>
        </w:p>
        <w:p w14:paraId="14C21FF9" w14:textId="0B09EB7B" w:rsidR="0048452C" w:rsidRDefault="27BC1F20">
          <w:pPr>
            <w:pStyle w:val="INNH1"/>
            <w:tabs>
              <w:tab w:val="right" w:leader="dot" w:pos="9254"/>
            </w:tabs>
            <w:rPr>
              <w:rFonts w:eastAsiaTheme="minorEastAsia"/>
              <w:b w:val="0"/>
              <w:bCs w:val="0"/>
              <w:caps w:val="0"/>
              <w:noProof/>
              <w:kern w:val="2"/>
              <w:sz w:val="24"/>
              <w:szCs w:val="24"/>
              <w:lang w:eastAsia="nb-NO"/>
              <w14:ligatures w14:val="standardContextual"/>
            </w:rPr>
          </w:pPr>
          <w:r w:rsidRPr="00B95F59">
            <w:rPr>
              <w:rFonts w:asciiTheme="majorHAnsi" w:hAnsiTheme="majorHAnsi"/>
            </w:rPr>
            <w:fldChar w:fldCharType="begin"/>
          </w:r>
          <w:r w:rsidR="00080E54" w:rsidRPr="00B95F59">
            <w:rPr>
              <w:rFonts w:asciiTheme="majorHAnsi" w:hAnsiTheme="majorHAnsi"/>
            </w:rPr>
            <w:instrText>TOC \o "1-3" \z \u \h</w:instrText>
          </w:r>
          <w:r w:rsidRPr="00B95F59">
            <w:rPr>
              <w:rFonts w:asciiTheme="majorHAnsi" w:hAnsiTheme="majorHAnsi"/>
            </w:rPr>
            <w:fldChar w:fldCharType="separate"/>
          </w:r>
          <w:hyperlink w:anchor="_Toc238038942" w:history="1">
            <w:r w:rsidR="0048452C" w:rsidRPr="00A32F9E">
              <w:rPr>
                <w:rStyle w:val="Hyperkobling"/>
                <w:noProof/>
                <w:lang w:eastAsia="nb-NO"/>
              </w:rPr>
              <w:t>Innledning</w:t>
            </w:r>
            <w:r w:rsidR="0048452C">
              <w:rPr>
                <w:noProof/>
                <w:webHidden/>
              </w:rPr>
              <w:tab/>
            </w:r>
            <w:r w:rsidR="0048452C">
              <w:rPr>
                <w:noProof/>
                <w:webHidden/>
              </w:rPr>
              <w:fldChar w:fldCharType="begin"/>
            </w:r>
            <w:r w:rsidR="0048452C">
              <w:rPr>
                <w:noProof/>
                <w:webHidden/>
              </w:rPr>
              <w:instrText xml:space="preserve"> PAGEREF _Toc238038942 \h </w:instrText>
            </w:r>
            <w:r w:rsidR="0048452C">
              <w:rPr>
                <w:noProof/>
                <w:webHidden/>
              </w:rPr>
            </w:r>
            <w:r w:rsidR="0048452C">
              <w:rPr>
                <w:noProof/>
                <w:webHidden/>
              </w:rPr>
              <w:fldChar w:fldCharType="separate"/>
            </w:r>
            <w:r w:rsidR="0048452C">
              <w:rPr>
                <w:noProof/>
                <w:webHidden/>
              </w:rPr>
              <w:t>2</w:t>
            </w:r>
            <w:r w:rsidR="0048452C">
              <w:rPr>
                <w:noProof/>
                <w:webHidden/>
              </w:rPr>
              <w:fldChar w:fldCharType="end"/>
            </w:r>
          </w:hyperlink>
        </w:p>
        <w:p w14:paraId="76515910" w14:textId="6823E324" w:rsidR="0048452C" w:rsidRDefault="0048452C">
          <w:pPr>
            <w:pStyle w:val="INNH1"/>
            <w:tabs>
              <w:tab w:val="left" w:pos="400"/>
              <w:tab w:val="right" w:leader="dot" w:pos="9254"/>
            </w:tabs>
            <w:rPr>
              <w:rFonts w:eastAsiaTheme="minorEastAsia"/>
              <w:b w:val="0"/>
              <w:bCs w:val="0"/>
              <w:caps w:val="0"/>
              <w:noProof/>
              <w:kern w:val="2"/>
              <w:sz w:val="24"/>
              <w:szCs w:val="24"/>
              <w:lang w:eastAsia="nb-NO"/>
              <w14:ligatures w14:val="standardContextual"/>
            </w:rPr>
          </w:pPr>
          <w:hyperlink w:anchor="_Toc238038943" w:history="1">
            <w:r w:rsidRPr="00A32F9E">
              <w:rPr>
                <w:rStyle w:val="Hyperkobling"/>
                <w:noProof/>
              </w:rPr>
              <w:t>1</w:t>
            </w:r>
            <w:r>
              <w:rPr>
                <w:rFonts w:eastAsiaTheme="minorEastAsia"/>
                <w:b w:val="0"/>
                <w:bCs w:val="0"/>
                <w:caps w:val="0"/>
                <w:noProof/>
                <w:kern w:val="2"/>
                <w:sz w:val="24"/>
                <w:szCs w:val="24"/>
                <w:lang w:eastAsia="nb-NO"/>
                <w14:ligatures w14:val="standardContextual"/>
              </w:rPr>
              <w:tab/>
            </w:r>
            <w:r w:rsidRPr="00A32F9E">
              <w:rPr>
                <w:rStyle w:val="Hyperkobling"/>
                <w:noProof/>
              </w:rPr>
              <w:t>Omfang – Deloppdrag 5</w:t>
            </w:r>
            <w:r>
              <w:rPr>
                <w:noProof/>
                <w:webHidden/>
              </w:rPr>
              <w:tab/>
            </w:r>
            <w:r>
              <w:rPr>
                <w:noProof/>
                <w:webHidden/>
              </w:rPr>
              <w:fldChar w:fldCharType="begin"/>
            </w:r>
            <w:r>
              <w:rPr>
                <w:noProof/>
                <w:webHidden/>
              </w:rPr>
              <w:instrText xml:space="preserve"> PAGEREF _Toc238038943 \h </w:instrText>
            </w:r>
            <w:r>
              <w:rPr>
                <w:noProof/>
                <w:webHidden/>
              </w:rPr>
            </w:r>
            <w:r>
              <w:rPr>
                <w:noProof/>
                <w:webHidden/>
              </w:rPr>
              <w:fldChar w:fldCharType="separate"/>
            </w:r>
            <w:r>
              <w:rPr>
                <w:noProof/>
                <w:webHidden/>
              </w:rPr>
              <w:t>3</w:t>
            </w:r>
            <w:r>
              <w:rPr>
                <w:noProof/>
                <w:webHidden/>
              </w:rPr>
              <w:fldChar w:fldCharType="end"/>
            </w:r>
          </w:hyperlink>
        </w:p>
        <w:p w14:paraId="29D2B133" w14:textId="47C59327" w:rsidR="0048452C" w:rsidRDefault="0048452C">
          <w:pPr>
            <w:pStyle w:val="INNH2"/>
            <w:tabs>
              <w:tab w:val="left" w:pos="800"/>
              <w:tab w:val="right" w:leader="dot" w:pos="9254"/>
            </w:tabs>
            <w:rPr>
              <w:rFonts w:eastAsiaTheme="minorEastAsia"/>
              <w:smallCaps w:val="0"/>
              <w:noProof/>
              <w:kern w:val="2"/>
              <w:sz w:val="24"/>
              <w:szCs w:val="24"/>
              <w:lang w:eastAsia="nb-NO"/>
              <w14:ligatures w14:val="standardContextual"/>
            </w:rPr>
          </w:pPr>
          <w:hyperlink w:anchor="_Toc238038944" w:history="1">
            <w:r w:rsidRPr="00A32F9E">
              <w:rPr>
                <w:rStyle w:val="Hyperkobling"/>
                <w:noProof/>
              </w:rPr>
              <w:t>1.1</w:t>
            </w:r>
            <w:r>
              <w:rPr>
                <w:rFonts w:eastAsiaTheme="minorEastAsia"/>
                <w:smallCaps w:val="0"/>
                <w:noProof/>
                <w:kern w:val="2"/>
                <w:sz w:val="24"/>
                <w:szCs w:val="24"/>
                <w:lang w:eastAsia="nb-NO"/>
                <w14:ligatures w14:val="standardContextual"/>
              </w:rPr>
              <w:tab/>
            </w:r>
            <w:r w:rsidRPr="00A32F9E">
              <w:rPr>
                <w:rStyle w:val="Hyperkobling"/>
                <w:noProof/>
              </w:rPr>
              <w:t>Mottak og mengder</w:t>
            </w:r>
            <w:r>
              <w:rPr>
                <w:noProof/>
                <w:webHidden/>
              </w:rPr>
              <w:tab/>
            </w:r>
            <w:r>
              <w:rPr>
                <w:noProof/>
                <w:webHidden/>
              </w:rPr>
              <w:fldChar w:fldCharType="begin"/>
            </w:r>
            <w:r>
              <w:rPr>
                <w:noProof/>
                <w:webHidden/>
              </w:rPr>
              <w:instrText xml:space="preserve"> PAGEREF _Toc238038944 \h </w:instrText>
            </w:r>
            <w:r>
              <w:rPr>
                <w:noProof/>
                <w:webHidden/>
              </w:rPr>
            </w:r>
            <w:r>
              <w:rPr>
                <w:noProof/>
                <w:webHidden/>
              </w:rPr>
              <w:fldChar w:fldCharType="separate"/>
            </w:r>
            <w:r>
              <w:rPr>
                <w:noProof/>
                <w:webHidden/>
              </w:rPr>
              <w:t>3</w:t>
            </w:r>
            <w:r>
              <w:rPr>
                <w:noProof/>
                <w:webHidden/>
              </w:rPr>
              <w:fldChar w:fldCharType="end"/>
            </w:r>
          </w:hyperlink>
        </w:p>
        <w:p w14:paraId="12E4CB12" w14:textId="1BC5D515" w:rsidR="0048452C" w:rsidRDefault="0048452C">
          <w:pPr>
            <w:pStyle w:val="INNH3"/>
            <w:tabs>
              <w:tab w:val="left" w:pos="1200"/>
              <w:tab w:val="right" w:leader="dot" w:pos="9254"/>
            </w:tabs>
            <w:rPr>
              <w:rFonts w:eastAsiaTheme="minorEastAsia"/>
              <w:i w:val="0"/>
              <w:iCs w:val="0"/>
              <w:noProof/>
              <w:kern w:val="2"/>
              <w:sz w:val="24"/>
              <w:szCs w:val="24"/>
              <w:lang w:eastAsia="nb-NO"/>
              <w14:ligatures w14:val="standardContextual"/>
            </w:rPr>
          </w:pPr>
          <w:hyperlink w:anchor="_Toc238038945" w:history="1">
            <w:r w:rsidRPr="00A32F9E">
              <w:rPr>
                <w:rStyle w:val="Hyperkobling"/>
                <w:noProof/>
              </w:rPr>
              <w:t>1.1.1</w:t>
            </w:r>
            <w:r>
              <w:rPr>
                <w:rFonts w:eastAsiaTheme="minorEastAsia"/>
                <w:i w:val="0"/>
                <w:iCs w:val="0"/>
                <w:noProof/>
                <w:kern w:val="2"/>
                <w:sz w:val="24"/>
                <w:szCs w:val="24"/>
                <w:lang w:eastAsia="nb-NO"/>
                <w14:ligatures w14:val="standardContextual"/>
              </w:rPr>
              <w:tab/>
            </w:r>
            <w:r w:rsidRPr="00A32F9E">
              <w:rPr>
                <w:rStyle w:val="Hyperkobling"/>
                <w:noProof/>
              </w:rPr>
              <w:t>Statistikk – mengde per måned i 2025</w:t>
            </w:r>
            <w:r>
              <w:rPr>
                <w:noProof/>
                <w:webHidden/>
              </w:rPr>
              <w:tab/>
            </w:r>
            <w:r>
              <w:rPr>
                <w:noProof/>
                <w:webHidden/>
              </w:rPr>
              <w:fldChar w:fldCharType="begin"/>
            </w:r>
            <w:r>
              <w:rPr>
                <w:noProof/>
                <w:webHidden/>
              </w:rPr>
              <w:instrText xml:space="preserve"> PAGEREF _Toc238038945 \h </w:instrText>
            </w:r>
            <w:r>
              <w:rPr>
                <w:noProof/>
                <w:webHidden/>
              </w:rPr>
            </w:r>
            <w:r>
              <w:rPr>
                <w:noProof/>
                <w:webHidden/>
              </w:rPr>
              <w:fldChar w:fldCharType="separate"/>
            </w:r>
            <w:r>
              <w:rPr>
                <w:noProof/>
                <w:webHidden/>
              </w:rPr>
              <w:t>4</w:t>
            </w:r>
            <w:r>
              <w:rPr>
                <w:noProof/>
                <w:webHidden/>
              </w:rPr>
              <w:fldChar w:fldCharType="end"/>
            </w:r>
          </w:hyperlink>
        </w:p>
        <w:p w14:paraId="6E4F2756" w14:textId="13D44D02" w:rsidR="0048452C" w:rsidRDefault="0048452C">
          <w:pPr>
            <w:pStyle w:val="INNH2"/>
            <w:tabs>
              <w:tab w:val="left" w:pos="800"/>
              <w:tab w:val="right" w:leader="dot" w:pos="9254"/>
            </w:tabs>
            <w:rPr>
              <w:rFonts w:eastAsiaTheme="minorEastAsia"/>
              <w:smallCaps w:val="0"/>
              <w:noProof/>
              <w:kern w:val="2"/>
              <w:sz w:val="24"/>
              <w:szCs w:val="24"/>
              <w:lang w:eastAsia="nb-NO"/>
              <w14:ligatures w14:val="standardContextual"/>
            </w:rPr>
          </w:pPr>
          <w:hyperlink w:anchor="_Toc238038946" w:history="1">
            <w:r w:rsidRPr="00A32F9E">
              <w:rPr>
                <w:rStyle w:val="Hyperkobling"/>
                <w:noProof/>
              </w:rPr>
              <w:t>1.2</w:t>
            </w:r>
            <w:r>
              <w:rPr>
                <w:rFonts w:eastAsiaTheme="minorEastAsia"/>
                <w:smallCaps w:val="0"/>
                <w:noProof/>
                <w:kern w:val="2"/>
                <w:sz w:val="24"/>
                <w:szCs w:val="24"/>
                <w:lang w:eastAsia="nb-NO"/>
                <w14:ligatures w14:val="standardContextual"/>
              </w:rPr>
              <w:tab/>
            </w:r>
            <w:r w:rsidRPr="00A32F9E">
              <w:rPr>
                <w:rStyle w:val="Hyperkobling"/>
                <w:noProof/>
              </w:rPr>
              <w:t>Anlegg og åpningstider</w:t>
            </w:r>
            <w:r>
              <w:rPr>
                <w:noProof/>
                <w:webHidden/>
              </w:rPr>
              <w:tab/>
            </w:r>
            <w:r>
              <w:rPr>
                <w:noProof/>
                <w:webHidden/>
              </w:rPr>
              <w:fldChar w:fldCharType="begin"/>
            </w:r>
            <w:r>
              <w:rPr>
                <w:noProof/>
                <w:webHidden/>
              </w:rPr>
              <w:instrText xml:space="preserve"> PAGEREF _Toc238038946 \h </w:instrText>
            </w:r>
            <w:r>
              <w:rPr>
                <w:noProof/>
                <w:webHidden/>
              </w:rPr>
            </w:r>
            <w:r>
              <w:rPr>
                <w:noProof/>
                <w:webHidden/>
              </w:rPr>
              <w:fldChar w:fldCharType="separate"/>
            </w:r>
            <w:r>
              <w:rPr>
                <w:noProof/>
                <w:webHidden/>
              </w:rPr>
              <w:t>5</w:t>
            </w:r>
            <w:r>
              <w:rPr>
                <w:noProof/>
                <w:webHidden/>
              </w:rPr>
              <w:fldChar w:fldCharType="end"/>
            </w:r>
          </w:hyperlink>
        </w:p>
        <w:p w14:paraId="6DA4F81D" w14:textId="21BB2A82" w:rsidR="0048452C" w:rsidRDefault="0048452C">
          <w:pPr>
            <w:pStyle w:val="INNH2"/>
            <w:tabs>
              <w:tab w:val="left" w:pos="800"/>
              <w:tab w:val="right" w:leader="dot" w:pos="9254"/>
            </w:tabs>
            <w:rPr>
              <w:rFonts w:eastAsiaTheme="minorEastAsia"/>
              <w:smallCaps w:val="0"/>
              <w:noProof/>
              <w:kern w:val="2"/>
              <w:sz w:val="24"/>
              <w:szCs w:val="24"/>
              <w:lang w:eastAsia="nb-NO"/>
              <w14:ligatures w14:val="standardContextual"/>
            </w:rPr>
          </w:pPr>
          <w:hyperlink w:anchor="_Toc238038947" w:history="1">
            <w:r w:rsidRPr="00A32F9E">
              <w:rPr>
                <w:rStyle w:val="Hyperkobling"/>
                <w:noProof/>
              </w:rPr>
              <w:t>1.3</w:t>
            </w:r>
            <w:r>
              <w:rPr>
                <w:rFonts w:eastAsiaTheme="minorEastAsia"/>
                <w:smallCaps w:val="0"/>
                <w:noProof/>
                <w:kern w:val="2"/>
                <w:sz w:val="24"/>
                <w:szCs w:val="24"/>
                <w:lang w:eastAsia="nb-NO"/>
                <w14:ligatures w14:val="standardContextual"/>
              </w:rPr>
              <w:tab/>
            </w:r>
            <w:r w:rsidRPr="00A32F9E">
              <w:rPr>
                <w:rStyle w:val="Hyperkobling"/>
                <w:noProof/>
              </w:rPr>
              <w:t>Oppsamlingsenheter</w:t>
            </w:r>
            <w:r>
              <w:rPr>
                <w:noProof/>
                <w:webHidden/>
              </w:rPr>
              <w:tab/>
            </w:r>
            <w:r>
              <w:rPr>
                <w:noProof/>
                <w:webHidden/>
              </w:rPr>
              <w:fldChar w:fldCharType="begin"/>
            </w:r>
            <w:r>
              <w:rPr>
                <w:noProof/>
                <w:webHidden/>
              </w:rPr>
              <w:instrText xml:space="preserve"> PAGEREF _Toc238038947 \h </w:instrText>
            </w:r>
            <w:r>
              <w:rPr>
                <w:noProof/>
                <w:webHidden/>
              </w:rPr>
            </w:r>
            <w:r>
              <w:rPr>
                <w:noProof/>
                <w:webHidden/>
              </w:rPr>
              <w:fldChar w:fldCharType="separate"/>
            </w:r>
            <w:r>
              <w:rPr>
                <w:noProof/>
                <w:webHidden/>
              </w:rPr>
              <w:t>6</w:t>
            </w:r>
            <w:r>
              <w:rPr>
                <w:noProof/>
                <w:webHidden/>
              </w:rPr>
              <w:fldChar w:fldCharType="end"/>
            </w:r>
          </w:hyperlink>
        </w:p>
        <w:p w14:paraId="6CCF63B3" w14:textId="3FC756DA" w:rsidR="0048452C" w:rsidRDefault="0048452C">
          <w:pPr>
            <w:pStyle w:val="INNH2"/>
            <w:tabs>
              <w:tab w:val="left" w:pos="800"/>
              <w:tab w:val="right" w:leader="dot" w:pos="9254"/>
            </w:tabs>
            <w:rPr>
              <w:rFonts w:eastAsiaTheme="minorEastAsia"/>
              <w:smallCaps w:val="0"/>
              <w:noProof/>
              <w:kern w:val="2"/>
              <w:sz w:val="24"/>
              <w:szCs w:val="24"/>
              <w:lang w:eastAsia="nb-NO"/>
              <w14:ligatures w14:val="standardContextual"/>
            </w:rPr>
          </w:pPr>
          <w:hyperlink w:anchor="_Toc238038948" w:history="1">
            <w:r w:rsidRPr="00A32F9E">
              <w:rPr>
                <w:rStyle w:val="Hyperkobling"/>
                <w:noProof/>
              </w:rPr>
              <w:t>1.4</w:t>
            </w:r>
            <w:r>
              <w:rPr>
                <w:rFonts w:eastAsiaTheme="minorEastAsia"/>
                <w:smallCaps w:val="0"/>
                <w:noProof/>
                <w:kern w:val="2"/>
                <w:sz w:val="24"/>
                <w:szCs w:val="24"/>
                <w:lang w:eastAsia="nb-NO"/>
                <w14:ligatures w14:val="standardContextual"/>
              </w:rPr>
              <w:tab/>
            </w:r>
            <w:r w:rsidRPr="00A32F9E">
              <w:rPr>
                <w:rStyle w:val="Hyperkobling"/>
                <w:noProof/>
              </w:rPr>
              <w:t>Transport av avfallet</w:t>
            </w:r>
            <w:r>
              <w:rPr>
                <w:noProof/>
                <w:webHidden/>
              </w:rPr>
              <w:tab/>
            </w:r>
            <w:r>
              <w:rPr>
                <w:noProof/>
                <w:webHidden/>
              </w:rPr>
              <w:fldChar w:fldCharType="begin"/>
            </w:r>
            <w:r>
              <w:rPr>
                <w:noProof/>
                <w:webHidden/>
              </w:rPr>
              <w:instrText xml:space="preserve"> PAGEREF _Toc238038948 \h </w:instrText>
            </w:r>
            <w:r>
              <w:rPr>
                <w:noProof/>
                <w:webHidden/>
              </w:rPr>
            </w:r>
            <w:r>
              <w:rPr>
                <w:noProof/>
                <w:webHidden/>
              </w:rPr>
              <w:fldChar w:fldCharType="separate"/>
            </w:r>
            <w:r>
              <w:rPr>
                <w:noProof/>
                <w:webHidden/>
              </w:rPr>
              <w:t>6</w:t>
            </w:r>
            <w:r>
              <w:rPr>
                <w:noProof/>
                <w:webHidden/>
              </w:rPr>
              <w:fldChar w:fldCharType="end"/>
            </w:r>
          </w:hyperlink>
        </w:p>
        <w:p w14:paraId="6B30AAE8" w14:textId="23D1C7E4" w:rsidR="0048452C" w:rsidRDefault="0048452C">
          <w:pPr>
            <w:pStyle w:val="INNH2"/>
            <w:tabs>
              <w:tab w:val="left" w:pos="800"/>
              <w:tab w:val="right" w:leader="dot" w:pos="9254"/>
            </w:tabs>
            <w:rPr>
              <w:rFonts w:eastAsiaTheme="minorEastAsia"/>
              <w:smallCaps w:val="0"/>
              <w:noProof/>
              <w:kern w:val="2"/>
              <w:sz w:val="24"/>
              <w:szCs w:val="24"/>
              <w:lang w:eastAsia="nb-NO"/>
              <w14:ligatures w14:val="standardContextual"/>
            </w:rPr>
          </w:pPr>
          <w:hyperlink w:anchor="_Toc238038949" w:history="1">
            <w:r w:rsidRPr="00A32F9E">
              <w:rPr>
                <w:rStyle w:val="Hyperkobling"/>
                <w:noProof/>
              </w:rPr>
              <w:t>1.5</w:t>
            </w:r>
            <w:r>
              <w:rPr>
                <w:rFonts w:eastAsiaTheme="minorEastAsia"/>
                <w:smallCaps w:val="0"/>
                <w:noProof/>
                <w:kern w:val="2"/>
                <w:sz w:val="24"/>
                <w:szCs w:val="24"/>
                <w:lang w:eastAsia="nb-NO"/>
                <w14:ligatures w14:val="standardContextual"/>
              </w:rPr>
              <w:tab/>
            </w:r>
            <w:r w:rsidRPr="00A32F9E">
              <w:rPr>
                <w:rStyle w:val="Hyperkobling"/>
                <w:noProof/>
              </w:rPr>
              <w:t>Beskrivelse og sortering av avfallsfraksjonen impregnert trevirke</w:t>
            </w:r>
            <w:r>
              <w:rPr>
                <w:noProof/>
                <w:webHidden/>
              </w:rPr>
              <w:tab/>
            </w:r>
            <w:r>
              <w:rPr>
                <w:noProof/>
                <w:webHidden/>
              </w:rPr>
              <w:fldChar w:fldCharType="begin"/>
            </w:r>
            <w:r>
              <w:rPr>
                <w:noProof/>
                <w:webHidden/>
              </w:rPr>
              <w:instrText xml:space="preserve"> PAGEREF _Toc238038949 \h </w:instrText>
            </w:r>
            <w:r>
              <w:rPr>
                <w:noProof/>
                <w:webHidden/>
              </w:rPr>
            </w:r>
            <w:r>
              <w:rPr>
                <w:noProof/>
                <w:webHidden/>
              </w:rPr>
              <w:fldChar w:fldCharType="separate"/>
            </w:r>
            <w:r>
              <w:rPr>
                <w:noProof/>
                <w:webHidden/>
              </w:rPr>
              <w:t>6</w:t>
            </w:r>
            <w:r>
              <w:rPr>
                <w:noProof/>
                <w:webHidden/>
              </w:rPr>
              <w:fldChar w:fldCharType="end"/>
            </w:r>
          </w:hyperlink>
        </w:p>
        <w:p w14:paraId="4519813D" w14:textId="6E0BA972" w:rsidR="0048452C" w:rsidRDefault="0048452C">
          <w:pPr>
            <w:pStyle w:val="INNH1"/>
            <w:tabs>
              <w:tab w:val="left" w:pos="400"/>
              <w:tab w:val="right" w:leader="dot" w:pos="9254"/>
            </w:tabs>
            <w:rPr>
              <w:rFonts w:eastAsiaTheme="minorEastAsia"/>
              <w:b w:val="0"/>
              <w:bCs w:val="0"/>
              <w:caps w:val="0"/>
              <w:noProof/>
              <w:kern w:val="2"/>
              <w:sz w:val="24"/>
              <w:szCs w:val="24"/>
              <w:lang w:eastAsia="nb-NO"/>
              <w14:ligatures w14:val="standardContextual"/>
            </w:rPr>
          </w:pPr>
          <w:hyperlink w:anchor="_Toc238038950" w:history="1">
            <w:r w:rsidRPr="00A32F9E">
              <w:rPr>
                <w:rStyle w:val="Hyperkobling"/>
                <w:noProof/>
              </w:rPr>
              <w:t>2</w:t>
            </w:r>
            <w:r>
              <w:rPr>
                <w:rFonts w:eastAsiaTheme="minorEastAsia"/>
                <w:b w:val="0"/>
                <w:bCs w:val="0"/>
                <w:caps w:val="0"/>
                <w:noProof/>
                <w:kern w:val="2"/>
                <w:sz w:val="24"/>
                <w:szCs w:val="24"/>
                <w:lang w:eastAsia="nb-NO"/>
                <w14:ligatures w14:val="standardContextual"/>
              </w:rPr>
              <w:tab/>
            </w:r>
            <w:r w:rsidRPr="00A32F9E">
              <w:rPr>
                <w:rStyle w:val="Hyperkobling"/>
                <w:noProof/>
              </w:rPr>
              <w:t>Krav til leverandør</w:t>
            </w:r>
            <w:r>
              <w:rPr>
                <w:noProof/>
                <w:webHidden/>
              </w:rPr>
              <w:tab/>
            </w:r>
            <w:r>
              <w:rPr>
                <w:noProof/>
                <w:webHidden/>
              </w:rPr>
              <w:fldChar w:fldCharType="begin"/>
            </w:r>
            <w:r>
              <w:rPr>
                <w:noProof/>
                <w:webHidden/>
              </w:rPr>
              <w:instrText xml:space="preserve"> PAGEREF _Toc238038950 \h </w:instrText>
            </w:r>
            <w:r>
              <w:rPr>
                <w:noProof/>
                <w:webHidden/>
              </w:rPr>
            </w:r>
            <w:r>
              <w:rPr>
                <w:noProof/>
                <w:webHidden/>
              </w:rPr>
              <w:fldChar w:fldCharType="separate"/>
            </w:r>
            <w:r>
              <w:rPr>
                <w:noProof/>
                <w:webHidden/>
              </w:rPr>
              <w:t>7</w:t>
            </w:r>
            <w:r>
              <w:rPr>
                <w:noProof/>
                <w:webHidden/>
              </w:rPr>
              <w:fldChar w:fldCharType="end"/>
            </w:r>
          </w:hyperlink>
        </w:p>
        <w:p w14:paraId="7E7FDDD8" w14:textId="05481AB8" w:rsidR="0048452C" w:rsidRDefault="0048452C">
          <w:pPr>
            <w:pStyle w:val="INNH2"/>
            <w:tabs>
              <w:tab w:val="left" w:pos="800"/>
              <w:tab w:val="right" w:leader="dot" w:pos="9254"/>
            </w:tabs>
            <w:rPr>
              <w:rFonts w:eastAsiaTheme="minorEastAsia"/>
              <w:smallCaps w:val="0"/>
              <w:noProof/>
              <w:kern w:val="2"/>
              <w:sz w:val="24"/>
              <w:szCs w:val="24"/>
              <w:lang w:eastAsia="nb-NO"/>
              <w14:ligatures w14:val="standardContextual"/>
            </w:rPr>
          </w:pPr>
          <w:hyperlink w:anchor="_Toc238038951" w:history="1">
            <w:r w:rsidRPr="00A32F9E">
              <w:rPr>
                <w:rStyle w:val="Hyperkobling"/>
                <w:noProof/>
              </w:rPr>
              <w:t>2.1</w:t>
            </w:r>
            <w:r>
              <w:rPr>
                <w:rFonts w:eastAsiaTheme="minorEastAsia"/>
                <w:smallCaps w:val="0"/>
                <w:noProof/>
                <w:kern w:val="2"/>
                <w:sz w:val="24"/>
                <w:szCs w:val="24"/>
                <w:lang w:eastAsia="nb-NO"/>
                <w14:ligatures w14:val="standardContextual"/>
              </w:rPr>
              <w:tab/>
            </w:r>
            <w:r w:rsidRPr="00A32F9E">
              <w:rPr>
                <w:rStyle w:val="Hyperkobling"/>
                <w:noProof/>
              </w:rPr>
              <w:t>Generelle krav</w:t>
            </w:r>
            <w:r>
              <w:rPr>
                <w:noProof/>
                <w:webHidden/>
              </w:rPr>
              <w:tab/>
            </w:r>
            <w:r>
              <w:rPr>
                <w:noProof/>
                <w:webHidden/>
              </w:rPr>
              <w:fldChar w:fldCharType="begin"/>
            </w:r>
            <w:r>
              <w:rPr>
                <w:noProof/>
                <w:webHidden/>
              </w:rPr>
              <w:instrText xml:space="preserve"> PAGEREF _Toc238038951 \h </w:instrText>
            </w:r>
            <w:r>
              <w:rPr>
                <w:noProof/>
                <w:webHidden/>
              </w:rPr>
            </w:r>
            <w:r>
              <w:rPr>
                <w:noProof/>
                <w:webHidden/>
              </w:rPr>
              <w:fldChar w:fldCharType="separate"/>
            </w:r>
            <w:r>
              <w:rPr>
                <w:noProof/>
                <w:webHidden/>
              </w:rPr>
              <w:t>7</w:t>
            </w:r>
            <w:r>
              <w:rPr>
                <w:noProof/>
                <w:webHidden/>
              </w:rPr>
              <w:fldChar w:fldCharType="end"/>
            </w:r>
          </w:hyperlink>
        </w:p>
        <w:p w14:paraId="0A6E9BC3" w14:textId="3A9C4B93" w:rsidR="0048452C" w:rsidRDefault="0048452C">
          <w:pPr>
            <w:pStyle w:val="INNH2"/>
            <w:tabs>
              <w:tab w:val="left" w:pos="800"/>
              <w:tab w:val="right" w:leader="dot" w:pos="9254"/>
            </w:tabs>
            <w:rPr>
              <w:rFonts w:eastAsiaTheme="minorEastAsia"/>
              <w:smallCaps w:val="0"/>
              <w:noProof/>
              <w:kern w:val="2"/>
              <w:sz w:val="24"/>
              <w:szCs w:val="24"/>
              <w:lang w:eastAsia="nb-NO"/>
              <w14:ligatures w14:val="standardContextual"/>
            </w:rPr>
          </w:pPr>
          <w:hyperlink w:anchor="_Toc238038952" w:history="1">
            <w:r w:rsidRPr="00A32F9E">
              <w:rPr>
                <w:rStyle w:val="Hyperkobling"/>
                <w:noProof/>
              </w:rPr>
              <w:t>2.2</w:t>
            </w:r>
            <w:r>
              <w:rPr>
                <w:rFonts w:eastAsiaTheme="minorEastAsia"/>
                <w:smallCaps w:val="0"/>
                <w:noProof/>
                <w:kern w:val="2"/>
                <w:sz w:val="24"/>
                <w:szCs w:val="24"/>
                <w:lang w:eastAsia="nb-NO"/>
                <w14:ligatures w14:val="standardContextual"/>
              </w:rPr>
              <w:tab/>
            </w:r>
            <w:r w:rsidRPr="00A32F9E">
              <w:rPr>
                <w:rStyle w:val="Hyperkobling"/>
                <w:noProof/>
              </w:rPr>
              <w:t>Krav til mottak og mottakssted</w:t>
            </w:r>
            <w:r>
              <w:rPr>
                <w:noProof/>
                <w:webHidden/>
              </w:rPr>
              <w:tab/>
            </w:r>
            <w:r>
              <w:rPr>
                <w:noProof/>
                <w:webHidden/>
              </w:rPr>
              <w:fldChar w:fldCharType="begin"/>
            </w:r>
            <w:r>
              <w:rPr>
                <w:noProof/>
                <w:webHidden/>
              </w:rPr>
              <w:instrText xml:space="preserve"> PAGEREF _Toc238038952 \h </w:instrText>
            </w:r>
            <w:r>
              <w:rPr>
                <w:noProof/>
                <w:webHidden/>
              </w:rPr>
            </w:r>
            <w:r>
              <w:rPr>
                <w:noProof/>
                <w:webHidden/>
              </w:rPr>
              <w:fldChar w:fldCharType="separate"/>
            </w:r>
            <w:r>
              <w:rPr>
                <w:noProof/>
                <w:webHidden/>
              </w:rPr>
              <w:t>7</w:t>
            </w:r>
            <w:r>
              <w:rPr>
                <w:noProof/>
                <w:webHidden/>
              </w:rPr>
              <w:fldChar w:fldCharType="end"/>
            </w:r>
          </w:hyperlink>
        </w:p>
        <w:p w14:paraId="505A37B8" w14:textId="7DFF0191" w:rsidR="0048452C" w:rsidRDefault="0048452C">
          <w:pPr>
            <w:pStyle w:val="INNH3"/>
            <w:tabs>
              <w:tab w:val="left" w:pos="1200"/>
              <w:tab w:val="right" w:leader="dot" w:pos="9254"/>
            </w:tabs>
            <w:rPr>
              <w:rFonts w:eastAsiaTheme="minorEastAsia"/>
              <w:i w:val="0"/>
              <w:iCs w:val="0"/>
              <w:noProof/>
              <w:kern w:val="2"/>
              <w:sz w:val="24"/>
              <w:szCs w:val="24"/>
              <w:lang w:eastAsia="nb-NO"/>
              <w14:ligatures w14:val="standardContextual"/>
            </w:rPr>
          </w:pPr>
          <w:hyperlink w:anchor="_Toc238038953" w:history="1">
            <w:r w:rsidRPr="00A32F9E">
              <w:rPr>
                <w:rStyle w:val="Hyperkobling"/>
                <w:noProof/>
              </w:rPr>
              <w:t>2.2.1</w:t>
            </w:r>
            <w:r>
              <w:rPr>
                <w:rFonts w:eastAsiaTheme="minorEastAsia"/>
                <w:i w:val="0"/>
                <w:iCs w:val="0"/>
                <w:noProof/>
                <w:kern w:val="2"/>
                <w:sz w:val="24"/>
                <w:szCs w:val="24"/>
                <w:lang w:eastAsia="nb-NO"/>
                <w14:ligatures w14:val="standardContextual"/>
              </w:rPr>
              <w:tab/>
            </w:r>
            <w:r w:rsidRPr="00A32F9E">
              <w:rPr>
                <w:rStyle w:val="Hyperkobling"/>
                <w:noProof/>
              </w:rPr>
              <w:t>Tillatelser</w:t>
            </w:r>
            <w:r>
              <w:rPr>
                <w:noProof/>
                <w:webHidden/>
              </w:rPr>
              <w:tab/>
            </w:r>
            <w:r>
              <w:rPr>
                <w:noProof/>
                <w:webHidden/>
              </w:rPr>
              <w:fldChar w:fldCharType="begin"/>
            </w:r>
            <w:r>
              <w:rPr>
                <w:noProof/>
                <w:webHidden/>
              </w:rPr>
              <w:instrText xml:space="preserve"> PAGEREF _Toc238038953 \h </w:instrText>
            </w:r>
            <w:r>
              <w:rPr>
                <w:noProof/>
                <w:webHidden/>
              </w:rPr>
            </w:r>
            <w:r>
              <w:rPr>
                <w:noProof/>
                <w:webHidden/>
              </w:rPr>
              <w:fldChar w:fldCharType="separate"/>
            </w:r>
            <w:r>
              <w:rPr>
                <w:noProof/>
                <w:webHidden/>
              </w:rPr>
              <w:t>7</w:t>
            </w:r>
            <w:r>
              <w:rPr>
                <w:noProof/>
                <w:webHidden/>
              </w:rPr>
              <w:fldChar w:fldCharType="end"/>
            </w:r>
          </w:hyperlink>
        </w:p>
        <w:p w14:paraId="30186A4E" w14:textId="0E8DC237" w:rsidR="0048452C" w:rsidRDefault="0048452C">
          <w:pPr>
            <w:pStyle w:val="INNH3"/>
            <w:tabs>
              <w:tab w:val="left" w:pos="1200"/>
              <w:tab w:val="right" w:leader="dot" w:pos="9254"/>
            </w:tabs>
            <w:rPr>
              <w:rFonts w:eastAsiaTheme="minorEastAsia"/>
              <w:i w:val="0"/>
              <w:iCs w:val="0"/>
              <w:noProof/>
              <w:kern w:val="2"/>
              <w:sz w:val="24"/>
              <w:szCs w:val="24"/>
              <w:lang w:eastAsia="nb-NO"/>
              <w14:ligatures w14:val="standardContextual"/>
            </w:rPr>
          </w:pPr>
          <w:hyperlink w:anchor="_Toc238038954" w:history="1">
            <w:r w:rsidRPr="00A32F9E">
              <w:rPr>
                <w:rStyle w:val="Hyperkobling"/>
                <w:noProof/>
              </w:rPr>
              <w:t>2.2.2</w:t>
            </w:r>
            <w:r>
              <w:rPr>
                <w:rFonts w:eastAsiaTheme="minorEastAsia"/>
                <w:i w:val="0"/>
                <w:iCs w:val="0"/>
                <w:noProof/>
                <w:kern w:val="2"/>
                <w:sz w:val="24"/>
                <w:szCs w:val="24"/>
                <w:lang w:eastAsia="nb-NO"/>
                <w14:ligatures w14:val="standardContextual"/>
              </w:rPr>
              <w:tab/>
            </w:r>
            <w:r w:rsidRPr="00A32F9E">
              <w:rPr>
                <w:rStyle w:val="Hyperkobling"/>
                <w:noProof/>
              </w:rPr>
              <w:t>Krav til dokumentasjon og prising av avvik</w:t>
            </w:r>
            <w:r>
              <w:rPr>
                <w:noProof/>
                <w:webHidden/>
              </w:rPr>
              <w:tab/>
            </w:r>
            <w:r>
              <w:rPr>
                <w:noProof/>
                <w:webHidden/>
              </w:rPr>
              <w:fldChar w:fldCharType="begin"/>
            </w:r>
            <w:r>
              <w:rPr>
                <w:noProof/>
                <w:webHidden/>
              </w:rPr>
              <w:instrText xml:space="preserve"> PAGEREF _Toc238038954 \h </w:instrText>
            </w:r>
            <w:r>
              <w:rPr>
                <w:noProof/>
                <w:webHidden/>
              </w:rPr>
            </w:r>
            <w:r>
              <w:rPr>
                <w:noProof/>
                <w:webHidden/>
              </w:rPr>
              <w:fldChar w:fldCharType="separate"/>
            </w:r>
            <w:r>
              <w:rPr>
                <w:noProof/>
                <w:webHidden/>
              </w:rPr>
              <w:t>8</w:t>
            </w:r>
            <w:r>
              <w:rPr>
                <w:noProof/>
                <w:webHidden/>
              </w:rPr>
              <w:fldChar w:fldCharType="end"/>
            </w:r>
          </w:hyperlink>
        </w:p>
        <w:p w14:paraId="33B311B9" w14:textId="61F5CE71" w:rsidR="0048452C" w:rsidRDefault="0048452C">
          <w:pPr>
            <w:pStyle w:val="INNH3"/>
            <w:tabs>
              <w:tab w:val="left" w:pos="1200"/>
              <w:tab w:val="right" w:leader="dot" w:pos="9254"/>
            </w:tabs>
            <w:rPr>
              <w:rFonts w:eastAsiaTheme="minorEastAsia"/>
              <w:i w:val="0"/>
              <w:iCs w:val="0"/>
              <w:noProof/>
              <w:kern w:val="2"/>
              <w:sz w:val="24"/>
              <w:szCs w:val="24"/>
              <w:lang w:eastAsia="nb-NO"/>
              <w14:ligatures w14:val="standardContextual"/>
            </w:rPr>
          </w:pPr>
          <w:hyperlink w:anchor="_Toc238038955" w:history="1">
            <w:r w:rsidRPr="00A32F9E">
              <w:rPr>
                <w:rStyle w:val="Hyperkobling"/>
                <w:noProof/>
              </w:rPr>
              <w:t>2.2.3</w:t>
            </w:r>
            <w:r>
              <w:rPr>
                <w:rFonts w:eastAsiaTheme="minorEastAsia"/>
                <w:i w:val="0"/>
                <w:iCs w:val="0"/>
                <w:noProof/>
                <w:kern w:val="2"/>
                <w:sz w:val="24"/>
                <w:szCs w:val="24"/>
                <w:lang w:eastAsia="nb-NO"/>
                <w14:ligatures w14:val="standardContextual"/>
              </w:rPr>
              <w:tab/>
            </w:r>
            <w:r w:rsidRPr="00A32F9E">
              <w:rPr>
                <w:rStyle w:val="Hyperkobling"/>
                <w:noProof/>
              </w:rPr>
              <w:t>Krav til beredskapsplan og alternativt mottakssted</w:t>
            </w:r>
            <w:r>
              <w:rPr>
                <w:noProof/>
                <w:webHidden/>
              </w:rPr>
              <w:tab/>
            </w:r>
            <w:r>
              <w:rPr>
                <w:noProof/>
                <w:webHidden/>
              </w:rPr>
              <w:fldChar w:fldCharType="begin"/>
            </w:r>
            <w:r>
              <w:rPr>
                <w:noProof/>
                <w:webHidden/>
              </w:rPr>
              <w:instrText xml:space="preserve"> PAGEREF _Toc238038955 \h </w:instrText>
            </w:r>
            <w:r>
              <w:rPr>
                <w:noProof/>
                <w:webHidden/>
              </w:rPr>
            </w:r>
            <w:r>
              <w:rPr>
                <w:noProof/>
                <w:webHidden/>
              </w:rPr>
              <w:fldChar w:fldCharType="separate"/>
            </w:r>
            <w:r>
              <w:rPr>
                <w:noProof/>
                <w:webHidden/>
              </w:rPr>
              <w:t>8</w:t>
            </w:r>
            <w:r>
              <w:rPr>
                <w:noProof/>
                <w:webHidden/>
              </w:rPr>
              <w:fldChar w:fldCharType="end"/>
            </w:r>
          </w:hyperlink>
        </w:p>
        <w:p w14:paraId="77BBA272" w14:textId="76329D95" w:rsidR="0048452C" w:rsidRDefault="0048452C">
          <w:pPr>
            <w:pStyle w:val="INNH2"/>
            <w:tabs>
              <w:tab w:val="left" w:pos="800"/>
              <w:tab w:val="right" w:leader="dot" w:pos="9254"/>
            </w:tabs>
            <w:rPr>
              <w:rFonts w:eastAsiaTheme="minorEastAsia"/>
              <w:smallCaps w:val="0"/>
              <w:noProof/>
              <w:kern w:val="2"/>
              <w:sz w:val="24"/>
              <w:szCs w:val="24"/>
              <w:lang w:eastAsia="nb-NO"/>
              <w14:ligatures w14:val="standardContextual"/>
            </w:rPr>
          </w:pPr>
          <w:hyperlink w:anchor="_Toc238038956" w:history="1">
            <w:r w:rsidRPr="00A32F9E">
              <w:rPr>
                <w:rStyle w:val="Hyperkobling"/>
                <w:noProof/>
              </w:rPr>
              <w:t>2.3</w:t>
            </w:r>
            <w:r>
              <w:rPr>
                <w:rFonts w:eastAsiaTheme="minorEastAsia"/>
                <w:smallCaps w:val="0"/>
                <w:noProof/>
                <w:kern w:val="2"/>
                <w:sz w:val="24"/>
                <w:szCs w:val="24"/>
                <w:lang w:eastAsia="nb-NO"/>
                <w14:ligatures w14:val="standardContextual"/>
              </w:rPr>
              <w:tab/>
            </w:r>
            <w:r w:rsidRPr="00A32F9E">
              <w:rPr>
                <w:rStyle w:val="Hyperkobling"/>
                <w:noProof/>
              </w:rPr>
              <w:t>Administrative krav</w:t>
            </w:r>
            <w:r>
              <w:rPr>
                <w:noProof/>
                <w:webHidden/>
              </w:rPr>
              <w:tab/>
            </w:r>
            <w:r>
              <w:rPr>
                <w:noProof/>
                <w:webHidden/>
              </w:rPr>
              <w:fldChar w:fldCharType="begin"/>
            </w:r>
            <w:r>
              <w:rPr>
                <w:noProof/>
                <w:webHidden/>
              </w:rPr>
              <w:instrText xml:space="preserve"> PAGEREF _Toc238038956 \h </w:instrText>
            </w:r>
            <w:r>
              <w:rPr>
                <w:noProof/>
                <w:webHidden/>
              </w:rPr>
            </w:r>
            <w:r>
              <w:rPr>
                <w:noProof/>
                <w:webHidden/>
              </w:rPr>
              <w:fldChar w:fldCharType="separate"/>
            </w:r>
            <w:r>
              <w:rPr>
                <w:noProof/>
                <w:webHidden/>
              </w:rPr>
              <w:t>8</w:t>
            </w:r>
            <w:r>
              <w:rPr>
                <w:noProof/>
                <w:webHidden/>
              </w:rPr>
              <w:fldChar w:fldCharType="end"/>
            </w:r>
          </w:hyperlink>
        </w:p>
        <w:p w14:paraId="7453F11D" w14:textId="03835DD6" w:rsidR="0048452C" w:rsidRDefault="0048452C">
          <w:pPr>
            <w:pStyle w:val="INNH3"/>
            <w:tabs>
              <w:tab w:val="left" w:pos="1200"/>
              <w:tab w:val="right" w:leader="dot" w:pos="9254"/>
            </w:tabs>
            <w:rPr>
              <w:rFonts w:eastAsiaTheme="minorEastAsia"/>
              <w:i w:val="0"/>
              <w:iCs w:val="0"/>
              <w:noProof/>
              <w:kern w:val="2"/>
              <w:sz w:val="24"/>
              <w:szCs w:val="24"/>
              <w:lang w:eastAsia="nb-NO"/>
              <w14:ligatures w14:val="standardContextual"/>
            </w:rPr>
          </w:pPr>
          <w:hyperlink w:anchor="_Toc238038957" w:history="1">
            <w:r w:rsidRPr="00A32F9E">
              <w:rPr>
                <w:rStyle w:val="Hyperkobling"/>
                <w:noProof/>
              </w:rPr>
              <w:t>2.3.1</w:t>
            </w:r>
            <w:r>
              <w:rPr>
                <w:rFonts w:eastAsiaTheme="minorEastAsia"/>
                <w:i w:val="0"/>
                <w:iCs w:val="0"/>
                <w:noProof/>
                <w:kern w:val="2"/>
                <w:sz w:val="24"/>
                <w:szCs w:val="24"/>
                <w:lang w:eastAsia="nb-NO"/>
                <w14:ligatures w14:val="standardContextual"/>
              </w:rPr>
              <w:tab/>
            </w:r>
            <w:r w:rsidRPr="00A32F9E">
              <w:rPr>
                <w:rStyle w:val="Hyperkobling"/>
                <w:noProof/>
              </w:rPr>
              <w:t>Rapportering</w:t>
            </w:r>
            <w:r>
              <w:rPr>
                <w:noProof/>
                <w:webHidden/>
              </w:rPr>
              <w:tab/>
            </w:r>
            <w:r>
              <w:rPr>
                <w:noProof/>
                <w:webHidden/>
              </w:rPr>
              <w:fldChar w:fldCharType="begin"/>
            </w:r>
            <w:r>
              <w:rPr>
                <w:noProof/>
                <w:webHidden/>
              </w:rPr>
              <w:instrText xml:space="preserve"> PAGEREF _Toc238038957 \h </w:instrText>
            </w:r>
            <w:r>
              <w:rPr>
                <w:noProof/>
                <w:webHidden/>
              </w:rPr>
            </w:r>
            <w:r>
              <w:rPr>
                <w:noProof/>
                <w:webHidden/>
              </w:rPr>
              <w:fldChar w:fldCharType="separate"/>
            </w:r>
            <w:r>
              <w:rPr>
                <w:noProof/>
                <w:webHidden/>
              </w:rPr>
              <w:t>8</w:t>
            </w:r>
            <w:r>
              <w:rPr>
                <w:noProof/>
                <w:webHidden/>
              </w:rPr>
              <w:fldChar w:fldCharType="end"/>
            </w:r>
          </w:hyperlink>
        </w:p>
        <w:p w14:paraId="5355CF8F" w14:textId="4243D66B" w:rsidR="0048452C" w:rsidRDefault="0048452C">
          <w:pPr>
            <w:pStyle w:val="INNH3"/>
            <w:tabs>
              <w:tab w:val="left" w:pos="1200"/>
              <w:tab w:val="right" w:leader="dot" w:pos="9254"/>
            </w:tabs>
            <w:rPr>
              <w:rFonts w:eastAsiaTheme="minorEastAsia"/>
              <w:i w:val="0"/>
              <w:iCs w:val="0"/>
              <w:noProof/>
              <w:kern w:val="2"/>
              <w:sz w:val="24"/>
              <w:szCs w:val="24"/>
              <w:lang w:eastAsia="nb-NO"/>
              <w14:ligatures w14:val="standardContextual"/>
            </w:rPr>
          </w:pPr>
          <w:hyperlink w:anchor="_Toc238038958" w:history="1">
            <w:r w:rsidRPr="00A32F9E">
              <w:rPr>
                <w:rStyle w:val="Hyperkobling"/>
                <w:noProof/>
              </w:rPr>
              <w:t>2.3.2</w:t>
            </w:r>
            <w:r>
              <w:rPr>
                <w:rFonts w:eastAsiaTheme="minorEastAsia"/>
                <w:i w:val="0"/>
                <w:iCs w:val="0"/>
                <w:noProof/>
                <w:kern w:val="2"/>
                <w:sz w:val="24"/>
                <w:szCs w:val="24"/>
                <w:lang w:eastAsia="nb-NO"/>
                <w14:ligatures w14:val="standardContextual"/>
              </w:rPr>
              <w:tab/>
            </w:r>
            <w:r w:rsidRPr="00A32F9E">
              <w:rPr>
                <w:rStyle w:val="Hyperkobling"/>
                <w:noProof/>
              </w:rPr>
              <w:t>Krav til fakturering</w:t>
            </w:r>
            <w:r>
              <w:rPr>
                <w:noProof/>
                <w:webHidden/>
              </w:rPr>
              <w:tab/>
            </w:r>
            <w:r>
              <w:rPr>
                <w:noProof/>
                <w:webHidden/>
              </w:rPr>
              <w:fldChar w:fldCharType="begin"/>
            </w:r>
            <w:r>
              <w:rPr>
                <w:noProof/>
                <w:webHidden/>
              </w:rPr>
              <w:instrText xml:space="preserve"> PAGEREF _Toc238038958 \h </w:instrText>
            </w:r>
            <w:r>
              <w:rPr>
                <w:noProof/>
                <w:webHidden/>
              </w:rPr>
            </w:r>
            <w:r>
              <w:rPr>
                <w:noProof/>
                <w:webHidden/>
              </w:rPr>
              <w:fldChar w:fldCharType="separate"/>
            </w:r>
            <w:r>
              <w:rPr>
                <w:noProof/>
                <w:webHidden/>
              </w:rPr>
              <w:t>9</w:t>
            </w:r>
            <w:r>
              <w:rPr>
                <w:noProof/>
                <w:webHidden/>
              </w:rPr>
              <w:fldChar w:fldCharType="end"/>
            </w:r>
          </w:hyperlink>
        </w:p>
        <w:p w14:paraId="1E087BB1" w14:textId="04BB148F" w:rsidR="0048452C" w:rsidRDefault="0048452C">
          <w:pPr>
            <w:pStyle w:val="INNH3"/>
            <w:tabs>
              <w:tab w:val="left" w:pos="1200"/>
              <w:tab w:val="right" w:leader="dot" w:pos="9254"/>
            </w:tabs>
            <w:rPr>
              <w:rFonts w:eastAsiaTheme="minorEastAsia"/>
              <w:i w:val="0"/>
              <w:iCs w:val="0"/>
              <w:noProof/>
              <w:kern w:val="2"/>
              <w:sz w:val="24"/>
              <w:szCs w:val="24"/>
              <w:lang w:eastAsia="nb-NO"/>
              <w14:ligatures w14:val="standardContextual"/>
            </w:rPr>
          </w:pPr>
          <w:hyperlink w:anchor="_Toc238038959" w:history="1">
            <w:r w:rsidRPr="00A32F9E">
              <w:rPr>
                <w:rStyle w:val="Hyperkobling"/>
                <w:rFonts w:ascii="Oslo Sans Office" w:eastAsia="Oslo Sans Office" w:hAnsi="Oslo Sans Office" w:cs="Oslo Sans Office"/>
                <w:noProof/>
              </w:rPr>
              <w:t>2.3.3</w:t>
            </w:r>
            <w:r>
              <w:rPr>
                <w:rFonts w:eastAsiaTheme="minorEastAsia"/>
                <w:i w:val="0"/>
                <w:iCs w:val="0"/>
                <w:noProof/>
                <w:kern w:val="2"/>
                <w:sz w:val="24"/>
                <w:szCs w:val="24"/>
                <w:lang w:eastAsia="nb-NO"/>
                <w14:ligatures w14:val="standardContextual"/>
              </w:rPr>
              <w:tab/>
            </w:r>
            <w:r w:rsidRPr="00A32F9E">
              <w:rPr>
                <w:rStyle w:val="Hyperkobling"/>
                <w:rFonts w:ascii="Oslo Sans Office" w:eastAsia="Oslo Sans Office" w:hAnsi="Oslo Sans Office" w:cs="Oslo Sans Office"/>
                <w:noProof/>
              </w:rPr>
              <w:t>Gebyr for avvik i leveransen</w:t>
            </w:r>
            <w:r>
              <w:rPr>
                <w:noProof/>
                <w:webHidden/>
              </w:rPr>
              <w:tab/>
            </w:r>
            <w:r>
              <w:rPr>
                <w:noProof/>
                <w:webHidden/>
              </w:rPr>
              <w:fldChar w:fldCharType="begin"/>
            </w:r>
            <w:r>
              <w:rPr>
                <w:noProof/>
                <w:webHidden/>
              </w:rPr>
              <w:instrText xml:space="preserve"> PAGEREF _Toc238038959 \h </w:instrText>
            </w:r>
            <w:r>
              <w:rPr>
                <w:noProof/>
                <w:webHidden/>
              </w:rPr>
            </w:r>
            <w:r>
              <w:rPr>
                <w:noProof/>
                <w:webHidden/>
              </w:rPr>
              <w:fldChar w:fldCharType="separate"/>
            </w:r>
            <w:r>
              <w:rPr>
                <w:noProof/>
                <w:webHidden/>
              </w:rPr>
              <w:t>10</w:t>
            </w:r>
            <w:r>
              <w:rPr>
                <w:noProof/>
                <w:webHidden/>
              </w:rPr>
              <w:fldChar w:fldCharType="end"/>
            </w:r>
          </w:hyperlink>
        </w:p>
        <w:p w14:paraId="467DE781" w14:textId="49CD6439" w:rsidR="0048452C" w:rsidRDefault="0048452C">
          <w:pPr>
            <w:pStyle w:val="INNH3"/>
            <w:tabs>
              <w:tab w:val="left" w:pos="1200"/>
              <w:tab w:val="right" w:leader="dot" w:pos="9254"/>
            </w:tabs>
            <w:rPr>
              <w:rFonts w:eastAsiaTheme="minorEastAsia"/>
              <w:i w:val="0"/>
              <w:iCs w:val="0"/>
              <w:noProof/>
              <w:kern w:val="2"/>
              <w:sz w:val="24"/>
              <w:szCs w:val="24"/>
              <w:lang w:eastAsia="nb-NO"/>
              <w14:ligatures w14:val="standardContextual"/>
            </w:rPr>
          </w:pPr>
          <w:hyperlink w:anchor="_Toc238038960" w:history="1">
            <w:r w:rsidRPr="00A32F9E">
              <w:rPr>
                <w:rStyle w:val="Hyperkobling"/>
                <w:noProof/>
              </w:rPr>
              <w:t>2.3.4</w:t>
            </w:r>
            <w:r>
              <w:rPr>
                <w:rFonts w:eastAsiaTheme="minorEastAsia"/>
                <w:i w:val="0"/>
                <w:iCs w:val="0"/>
                <w:noProof/>
                <w:kern w:val="2"/>
                <w:sz w:val="24"/>
                <w:szCs w:val="24"/>
                <w:lang w:eastAsia="nb-NO"/>
                <w14:ligatures w14:val="standardContextual"/>
              </w:rPr>
              <w:tab/>
            </w:r>
            <w:r w:rsidRPr="00A32F9E">
              <w:rPr>
                <w:rStyle w:val="Hyperkobling"/>
                <w:noProof/>
              </w:rPr>
              <w:t>Kontraktsoppfølging og kontaktpersoner</w:t>
            </w:r>
            <w:r>
              <w:rPr>
                <w:noProof/>
                <w:webHidden/>
              </w:rPr>
              <w:tab/>
            </w:r>
            <w:r>
              <w:rPr>
                <w:noProof/>
                <w:webHidden/>
              </w:rPr>
              <w:fldChar w:fldCharType="begin"/>
            </w:r>
            <w:r>
              <w:rPr>
                <w:noProof/>
                <w:webHidden/>
              </w:rPr>
              <w:instrText xml:space="preserve"> PAGEREF _Toc238038960 \h </w:instrText>
            </w:r>
            <w:r>
              <w:rPr>
                <w:noProof/>
                <w:webHidden/>
              </w:rPr>
            </w:r>
            <w:r>
              <w:rPr>
                <w:noProof/>
                <w:webHidden/>
              </w:rPr>
              <w:fldChar w:fldCharType="separate"/>
            </w:r>
            <w:r>
              <w:rPr>
                <w:noProof/>
                <w:webHidden/>
              </w:rPr>
              <w:t>10</w:t>
            </w:r>
            <w:r>
              <w:rPr>
                <w:noProof/>
                <w:webHidden/>
              </w:rPr>
              <w:fldChar w:fldCharType="end"/>
            </w:r>
          </w:hyperlink>
        </w:p>
        <w:p w14:paraId="67270E29" w14:textId="51C7EE28" w:rsidR="0048452C" w:rsidRDefault="0048452C">
          <w:pPr>
            <w:pStyle w:val="INNH1"/>
            <w:tabs>
              <w:tab w:val="left" w:pos="400"/>
              <w:tab w:val="right" w:leader="dot" w:pos="9254"/>
            </w:tabs>
            <w:rPr>
              <w:rFonts w:eastAsiaTheme="minorEastAsia"/>
              <w:b w:val="0"/>
              <w:bCs w:val="0"/>
              <w:caps w:val="0"/>
              <w:noProof/>
              <w:kern w:val="2"/>
              <w:sz w:val="24"/>
              <w:szCs w:val="24"/>
              <w:lang w:eastAsia="nb-NO"/>
              <w14:ligatures w14:val="standardContextual"/>
            </w:rPr>
          </w:pPr>
          <w:hyperlink w:anchor="_Toc238038961" w:history="1">
            <w:r w:rsidRPr="00A32F9E">
              <w:rPr>
                <w:rStyle w:val="Hyperkobling"/>
                <w:noProof/>
              </w:rPr>
              <w:t>3</w:t>
            </w:r>
            <w:r>
              <w:rPr>
                <w:rFonts w:eastAsiaTheme="minorEastAsia"/>
                <w:b w:val="0"/>
                <w:bCs w:val="0"/>
                <w:caps w:val="0"/>
                <w:noProof/>
                <w:kern w:val="2"/>
                <w:sz w:val="24"/>
                <w:szCs w:val="24"/>
                <w:lang w:eastAsia="nb-NO"/>
                <w14:ligatures w14:val="standardContextual"/>
              </w:rPr>
              <w:tab/>
            </w:r>
            <w:r w:rsidRPr="00A32F9E">
              <w:rPr>
                <w:rStyle w:val="Hyperkobling"/>
                <w:noProof/>
              </w:rPr>
              <w:t>Dokumentasjonskrav</w:t>
            </w:r>
            <w:r>
              <w:rPr>
                <w:noProof/>
                <w:webHidden/>
              </w:rPr>
              <w:tab/>
            </w:r>
            <w:r>
              <w:rPr>
                <w:noProof/>
                <w:webHidden/>
              </w:rPr>
              <w:fldChar w:fldCharType="begin"/>
            </w:r>
            <w:r>
              <w:rPr>
                <w:noProof/>
                <w:webHidden/>
              </w:rPr>
              <w:instrText xml:space="preserve"> PAGEREF _Toc238038961 \h </w:instrText>
            </w:r>
            <w:r>
              <w:rPr>
                <w:noProof/>
                <w:webHidden/>
              </w:rPr>
            </w:r>
            <w:r>
              <w:rPr>
                <w:noProof/>
                <w:webHidden/>
              </w:rPr>
              <w:fldChar w:fldCharType="separate"/>
            </w:r>
            <w:r>
              <w:rPr>
                <w:noProof/>
                <w:webHidden/>
              </w:rPr>
              <w:t>11</w:t>
            </w:r>
            <w:r>
              <w:rPr>
                <w:noProof/>
                <w:webHidden/>
              </w:rPr>
              <w:fldChar w:fldCharType="end"/>
            </w:r>
          </w:hyperlink>
        </w:p>
        <w:p w14:paraId="63D841BB" w14:textId="605733FA" w:rsidR="27BC1F20" w:rsidRPr="00B95F59" w:rsidRDefault="27BC1F20" w:rsidP="27BC1F20">
          <w:pPr>
            <w:pStyle w:val="INNH1"/>
            <w:tabs>
              <w:tab w:val="left" w:pos="390"/>
              <w:tab w:val="right" w:leader="dot" w:pos="9255"/>
            </w:tabs>
            <w:rPr>
              <w:rStyle w:val="Hyperkobling"/>
              <w:rFonts w:asciiTheme="majorHAnsi" w:hAnsiTheme="majorHAnsi"/>
            </w:rPr>
          </w:pPr>
          <w:r w:rsidRPr="00B95F59">
            <w:rPr>
              <w:rFonts w:asciiTheme="majorHAnsi" w:hAnsiTheme="majorHAnsi"/>
            </w:rPr>
            <w:fldChar w:fldCharType="end"/>
          </w:r>
        </w:p>
      </w:sdtContent>
    </w:sdt>
    <w:p w14:paraId="02EA869C" w14:textId="19F3D447" w:rsidR="00080E54" w:rsidRPr="00B95F59" w:rsidRDefault="00080E54" w:rsidP="00080E54">
      <w:pPr>
        <w:rPr>
          <w:rFonts w:asciiTheme="majorHAnsi" w:hAnsiTheme="majorHAnsi"/>
          <w:b/>
          <w:bCs/>
        </w:rPr>
      </w:pPr>
    </w:p>
    <w:p w14:paraId="4ED88C51" w14:textId="3EDEF568" w:rsidR="00E5673B" w:rsidRPr="00B95F59" w:rsidRDefault="00E5673B" w:rsidP="00455F9B">
      <w:pPr>
        <w:pStyle w:val="Overskrift1"/>
      </w:pPr>
      <w:r w:rsidRPr="00B95F59">
        <w:br w:type="page"/>
      </w:r>
      <w:bookmarkStart w:id="3" w:name="_Toc224745077"/>
      <w:r w:rsidR="00455F9B" w:rsidRPr="00B95F59">
        <w:lastRenderedPageBreak/>
        <w:t xml:space="preserve"> </w:t>
      </w:r>
      <w:bookmarkStart w:id="4" w:name="_Toc238038943"/>
      <w:r w:rsidR="00455F9B">
        <w:t>O</w:t>
      </w:r>
      <w:r w:rsidR="002C0D25" w:rsidRPr="00B95F59">
        <w:t xml:space="preserve">mfang </w:t>
      </w:r>
      <w:r w:rsidR="00544CB2" w:rsidRPr="00B95F59">
        <w:t xml:space="preserve">– </w:t>
      </w:r>
      <w:r w:rsidR="006A67B6">
        <w:t>D</w:t>
      </w:r>
      <w:r w:rsidR="002C0D25" w:rsidRPr="00B95F59">
        <w:t xml:space="preserve">eloppdrag </w:t>
      </w:r>
      <w:bookmarkEnd w:id="3"/>
      <w:r w:rsidR="00544CB2" w:rsidRPr="00B95F59">
        <w:t>5</w:t>
      </w:r>
      <w:bookmarkEnd w:id="4"/>
    </w:p>
    <w:p w14:paraId="62799F7F" w14:textId="77777777" w:rsidR="00214B54" w:rsidRDefault="000D2A3F" w:rsidP="003A1D5B">
      <w:pPr>
        <w:pStyle w:val="Ingenmellomrom"/>
      </w:pPr>
      <w:r w:rsidRPr="00B95F59">
        <w:t xml:space="preserve">Oppdraget er ett av flere deloppdrag </w:t>
      </w:r>
      <w:r w:rsidR="001D4050" w:rsidRPr="00B95F59">
        <w:t>i anskaffelsen av transport, mottak, og sluttbehandling/</w:t>
      </w:r>
      <w:r w:rsidR="003A1D5B">
        <w:t xml:space="preserve"> </w:t>
      </w:r>
      <w:r w:rsidR="001D4050" w:rsidRPr="00B95F59">
        <w:t xml:space="preserve">destruksjon av farlig avfall og </w:t>
      </w:r>
      <w:proofErr w:type="spellStart"/>
      <w:r w:rsidR="001D4050" w:rsidRPr="00B95F59">
        <w:t>byggavfall</w:t>
      </w:r>
      <w:proofErr w:type="spellEnd"/>
      <w:r w:rsidR="001D4050" w:rsidRPr="00B95F59">
        <w:t xml:space="preserve"> som er farlig avfall.</w:t>
      </w:r>
      <w:r w:rsidR="00C61E38">
        <w:t xml:space="preserve"> </w:t>
      </w:r>
      <w:r w:rsidR="001D4050" w:rsidRPr="00B95F59">
        <w:t>Dette deloppdraget gjelder mottak og sluttbehandling/destruksjon av</w:t>
      </w:r>
      <w:r w:rsidR="00C61E38" w:rsidRPr="005C492C">
        <w:rPr>
          <w:b/>
          <w:bCs/>
        </w:rPr>
        <w:t xml:space="preserve"> </w:t>
      </w:r>
      <w:r w:rsidR="001D4050" w:rsidRPr="002C7B69">
        <w:t>Impregnert trevirke</w:t>
      </w:r>
      <w:r w:rsidR="00C61E38" w:rsidRPr="002C7B69">
        <w:t xml:space="preserve"> (</w:t>
      </w:r>
      <w:r w:rsidR="005C492C" w:rsidRPr="002C7B69">
        <w:t>7098/7154).</w:t>
      </w:r>
      <w:r w:rsidR="00C11DA5" w:rsidRPr="002C7B69">
        <w:t xml:space="preserve"> </w:t>
      </w:r>
    </w:p>
    <w:p w14:paraId="6FBFE8F6" w14:textId="77777777" w:rsidR="00214B54" w:rsidRDefault="00214B54" w:rsidP="003A1D5B">
      <w:pPr>
        <w:pStyle w:val="Ingenmellomrom"/>
      </w:pPr>
    </w:p>
    <w:p w14:paraId="472D2027" w14:textId="6EE8B04A" w:rsidR="001D4050" w:rsidRPr="00B95F59" w:rsidRDefault="00C11DA5" w:rsidP="003A1D5B">
      <w:pPr>
        <w:pStyle w:val="Ingenmellomrom"/>
      </w:pPr>
      <w:r w:rsidRPr="00C11DA5">
        <w:rPr>
          <w:i/>
          <w:iCs/>
        </w:rPr>
        <w:t>Del</w:t>
      </w:r>
      <w:r w:rsidR="001D4050" w:rsidRPr="00C11DA5">
        <w:rPr>
          <w:i/>
          <w:iCs/>
        </w:rPr>
        <w:t>oppdraget inkluderer ikke transport av impregner</w:t>
      </w:r>
      <w:r w:rsidR="00EC770E" w:rsidRPr="00C11DA5">
        <w:rPr>
          <w:i/>
          <w:iCs/>
        </w:rPr>
        <w:t>t trevirke.</w:t>
      </w:r>
    </w:p>
    <w:p w14:paraId="155CC79A" w14:textId="77777777" w:rsidR="00E95CA3" w:rsidRDefault="00E95CA3" w:rsidP="003A1D5B">
      <w:pPr>
        <w:pStyle w:val="Ingenmellomrom"/>
      </w:pPr>
    </w:p>
    <w:p w14:paraId="4269BD20" w14:textId="4E545C11" w:rsidR="00876055" w:rsidRDefault="00EC770E" w:rsidP="003A1D5B">
      <w:pPr>
        <w:pStyle w:val="Ingenmellomrom"/>
      </w:pPr>
      <w:r w:rsidRPr="00B95F59">
        <w:t>Det antas at behovet vil være til stede og relativt uendret i hele avtaleperioden, men vil kunne variere ut fra generelle samfunnskonjekturer, eventuelle etableringer av nye anlegg eller utvidelse av eksisterende avtaler for henting av avfall.</w:t>
      </w:r>
      <w:bookmarkStart w:id="5" w:name="_Toc224745079"/>
    </w:p>
    <w:p w14:paraId="23C98940" w14:textId="77777777" w:rsidR="00235FB3" w:rsidRPr="007D1281" w:rsidRDefault="00235FB3" w:rsidP="00E95CA3">
      <w:pPr>
        <w:pStyle w:val="Ingenmellomrom"/>
      </w:pPr>
    </w:p>
    <w:p w14:paraId="6C836709" w14:textId="3677F6C7" w:rsidR="00BF7B39" w:rsidRPr="00B95F59" w:rsidRDefault="005D59CA" w:rsidP="00BF7B39">
      <w:pPr>
        <w:pStyle w:val="Overskrift2"/>
      </w:pPr>
      <w:bookmarkStart w:id="6" w:name="_Toc238038944"/>
      <w:r>
        <w:t>Mottak og m</w:t>
      </w:r>
      <w:r w:rsidR="00BF7B39" w:rsidRPr="00B95F59">
        <w:t>engder</w:t>
      </w:r>
      <w:bookmarkEnd w:id="5"/>
      <w:bookmarkEnd w:id="6"/>
    </w:p>
    <w:p w14:paraId="0F3168F6" w14:textId="5CBD1B49" w:rsidR="00FA1DDD" w:rsidRDefault="00FA1DDD" w:rsidP="00214B54">
      <w:pPr>
        <w:rPr>
          <w:rFonts w:asciiTheme="majorHAnsi" w:hAnsiTheme="majorHAnsi"/>
        </w:rPr>
      </w:pPr>
      <w:r w:rsidRPr="00B95F59">
        <w:rPr>
          <w:rFonts w:asciiTheme="majorHAnsi" w:hAnsiTheme="majorHAnsi"/>
        </w:rPr>
        <w:t>Mengden avfall som omfattes av oppdraget vil kunne variere gjennom kontraktsperioden. Variasjonene vil blant annet være påvirket av samfunnsutvikling, sesongvariasjoner, endringer i regelverk og brukeratferd.</w:t>
      </w:r>
      <w:r w:rsidR="00882C9D" w:rsidRPr="00B95F59">
        <w:rPr>
          <w:rFonts w:asciiTheme="majorHAnsi" w:hAnsiTheme="majorHAnsi"/>
        </w:rPr>
        <w:t xml:space="preserve"> Generelt leveres det mer til anleggene på </w:t>
      </w:r>
      <w:r w:rsidR="00556B48" w:rsidRPr="00B95F59">
        <w:rPr>
          <w:rFonts w:asciiTheme="majorHAnsi" w:hAnsiTheme="majorHAnsi"/>
        </w:rPr>
        <w:t>lørdager</w:t>
      </w:r>
      <w:r w:rsidR="00FD1E8D">
        <w:rPr>
          <w:rFonts w:asciiTheme="majorHAnsi" w:hAnsiTheme="majorHAnsi"/>
        </w:rPr>
        <w:t xml:space="preserve">. For å sørge for god kapasitet </w:t>
      </w:r>
      <w:r w:rsidR="00BA6634">
        <w:rPr>
          <w:rFonts w:asciiTheme="majorHAnsi" w:hAnsiTheme="majorHAnsi"/>
        </w:rPr>
        <w:t>til mottak</w:t>
      </w:r>
      <w:r w:rsidR="00FD1E8D">
        <w:rPr>
          <w:rFonts w:asciiTheme="majorHAnsi" w:hAnsiTheme="majorHAnsi"/>
        </w:rPr>
        <w:t xml:space="preserve"> er det av den grunn </w:t>
      </w:r>
      <w:r w:rsidR="00556B48" w:rsidRPr="00B95F59">
        <w:rPr>
          <w:rFonts w:asciiTheme="majorHAnsi" w:hAnsiTheme="majorHAnsi"/>
        </w:rPr>
        <w:t>økt beho</w:t>
      </w:r>
      <w:r w:rsidR="00412760" w:rsidRPr="00B95F59">
        <w:rPr>
          <w:rFonts w:asciiTheme="majorHAnsi" w:hAnsiTheme="majorHAnsi"/>
        </w:rPr>
        <w:t>v for henting fredag</w:t>
      </w:r>
      <w:r w:rsidR="0037299B" w:rsidRPr="00B95F59">
        <w:rPr>
          <w:rFonts w:asciiTheme="majorHAnsi" w:hAnsiTheme="majorHAnsi"/>
        </w:rPr>
        <w:t>, for å ta unna mengdene fra uka, og mandag, for å ta unna mengdene fra lørdag.</w:t>
      </w:r>
      <w:r w:rsidR="00412760" w:rsidRPr="00B95F59">
        <w:rPr>
          <w:rFonts w:asciiTheme="majorHAnsi" w:hAnsiTheme="majorHAnsi"/>
        </w:rPr>
        <w:t xml:space="preserve"> </w:t>
      </w:r>
      <w:r w:rsidR="00F636EA" w:rsidRPr="00B95F59">
        <w:rPr>
          <w:rFonts w:asciiTheme="majorHAnsi" w:hAnsiTheme="majorHAnsi"/>
        </w:rPr>
        <w:t xml:space="preserve">Erfaringsmessig </w:t>
      </w:r>
      <w:r w:rsidR="00601B92" w:rsidRPr="00B95F59">
        <w:rPr>
          <w:rFonts w:asciiTheme="majorHAnsi" w:hAnsiTheme="majorHAnsi"/>
        </w:rPr>
        <w:t xml:space="preserve">vil det også være dager med svært store besøkstall og </w:t>
      </w:r>
      <w:r w:rsidR="0011698F" w:rsidRPr="00B95F59">
        <w:rPr>
          <w:rFonts w:asciiTheme="majorHAnsi" w:hAnsiTheme="majorHAnsi"/>
        </w:rPr>
        <w:t xml:space="preserve">derfor svært store mengder, knyttet til inneklemte virkedager mellom påske og pinse. </w:t>
      </w:r>
      <w:r w:rsidR="00CE437B">
        <w:rPr>
          <w:rFonts w:asciiTheme="majorHAnsi" w:hAnsiTheme="majorHAnsi"/>
        </w:rPr>
        <w:t>Leverandør</w:t>
      </w:r>
      <w:r w:rsidR="0011698F" w:rsidRPr="00B95F59">
        <w:rPr>
          <w:rFonts w:asciiTheme="majorHAnsi" w:hAnsiTheme="majorHAnsi"/>
        </w:rPr>
        <w:t xml:space="preserve"> må ha kapasitet til å ta unna </w:t>
      </w:r>
      <w:r w:rsidR="009E7077" w:rsidRPr="00B95F59">
        <w:rPr>
          <w:rFonts w:asciiTheme="majorHAnsi" w:hAnsiTheme="majorHAnsi"/>
        </w:rPr>
        <w:t>hyppigere leveranser på slike dager.</w:t>
      </w:r>
      <w:r w:rsidR="00601B92" w:rsidRPr="00B95F59">
        <w:rPr>
          <w:rFonts w:asciiTheme="majorHAnsi" w:hAnsiTheme="majorHAnsi"/>
        </w:rPr>
        <w:t xml:space="preserve"> </w:t>
      </w:r>
    </w:p>
    <w:p w14:paraId="759452EC" w14:textId="1E940AC9" w:rsidR="00FA1DDD" w:rsidRDefault="00FA1DDD" w:rsidP="00214B54">
      <w:pPr>
        <w:rPr>
          <w:rFonts w:asciiTheme="majorHAnsi" w:hAnsiTheme="majorHAnsi"/>
        </w:rPr>
      </w:pPr>
      <w:r w:rsidRPr="00B95F59">
        <w:rPr>
          <w:rFonts w:asciiTheme="majorHAnsi" w:hAnsiTheme="majorHAnsi"/>
        </w:rPr>
        <w:t>Oppdragsgiver kan ikke garantere spesifikke mengder, verken totalt eller fordelt på de ulike avfallsfraksjonene. Leverandør må derfor dimensjonere kapasitet og fleksibilitet for å håndtere både økninger og reduksjoner i volum.</w:t>
      </w:r>
      <w:r w:rsidR="0037299B" w:rsidRPr="00B95F59">
        <w:rPr>
          <w:rFonts w:asciiTheme="majorHAnsi" w:hAnsiTheme="majorHAnsi"/>
        </w:rPr>
        <w:t xml:space="preserve"> Variasjon</w:t>
      </w:r>
      <w:r w:rsidR="00527F20" w:rsidRPr="00B95F59">
        <w:rPr>
          <w:rFonts w:asciiTheme="majorHAnsi" w:hAnsiTheme="majorHAnsi"/>
        </w:rPr>
        <w:t xml:space="preserve"> gjennom sesongen antydes i </w:t>
      </w:r>
      <w:r w:rsidR="00E670CA" w:rsidRPr="00B95F59">
        <w:rPr>
          <w:rFonts w:asciiTheme="majorHAnsi" w:hAnsiTheme="majorHAnsi"/>
        </w:rPr>
        <w:fldChar w:fldCharType="begin"/>
      </w:r>
      <w:r w:rsidR="00E670CA" w:rsidRPr="00B95F59">
        <w:rPr>
          <w:rFonts w:asciiTheme="majorHAnsi" w:hAnsiTheme="majorHAnsi"/>
        </w:rPr>
        <w:instrText xml:space="preserve"> REF _Ref225506376 \h </w:instrText>
      </w:r>
      <w:r w:rsidR="00B95F59">
        <w:rPr>
          <w:rFonts w:asciiTheme="majorHAnsi" w:hAnsiTheme="majorHAnsi"/>
        </w:rPr>
        <w:instrText xml:space="preserve"> \* MERGEFORMAT </w:instrText>
      </w:r>
      <w:r w:rsidR="00E670CA" w:rsidRPr="00B95F59">
        <w:rPr>
          <w:rFonts w:asciiTheme="majorHAnsi" w:hAnsiTheme="majorHAnsi"/>
        </w:rPr>
      </w:r>
      <w:r w:rsidR="00E670CA" w:rsidRPr="00B95F59">
        <w:rPr>
          <w:rFonts w:asciiTheme="majorHAnsi" w:hAnsiTheme="majorHAnsi"/>
        </w:rPr>
        <w:fldChar w:fldCharType="separate"/>
      </w:r>
      <w:r w:rsidR="00E670CA" w:rsidRPr="00B95F59">
        <w:rPr>
          <w:rFonts w:asciiTheme="majorHAnsi" w:hAnsiTheme="majorHAnsi"/>
        </w:rPr>
        <w:t xml:space="preserve">Figur </w:t>
      </w:r>
      <w:r w:rsidR="00E670CA" w:rsidRPr="00B95F59">
        <w:rPr>
          <w:rFonts w:asciiTheme="majorHAnsi" w:hAnsiTheme="majorHAnsi"/>
          <w:noProof/>
        </w:rPr>
        <w:t>2</w:t>
      </w:r>
      <w:r w:rsidR="00E670CA" w:rsidRPr="00B95F59">
        <w:rPr>
          <w:rFonts w:asciiTheme="majorHAnsi" w:hAnsiTheme="majorHAnsi"/>
        </w:rPr>
        <w:fldChar w:fldCharType="end"/>
      </w:r>
      <w:r w:rsidR="00E670CA" w:rsidRPr="00B95F59">
        <w:rPr>
          <w:rFonts w:asciiTheme="majorHAnsi" w:hAnsiTheme="majorHAnsi"/>
        </w:rPr>
        <w:t>.</w:t>
      </w:r>
    </w:p>
    <w:p w14:paraId="548A0557" w14:textId="5C3D50C7" w:rsidR="000937B4" w:rsidRPr="00B95F59" w:rsidRDefault="00FA1DDD" w:rsidP="00214B54">
      <w:pPr>
        <w:rPr>
          <w:rFonts w:asciiTheme="majorHAnsi" w:hAnsiTheme="majorHAnsi"/>
        </w:rPr>
      </w:pPr>
      <w:r w:rsidRPr="00B95F59">
        <w:rPr>
          <w:rFonts w:asciiTheme="majorHAnsi" w:hAnsiTheme="majorHAnsi"/>
        </w:rPr>
        <w:t xml:space="preserve">Historiske data kan gi en indikasjon på forventede mengder, men disse er ikke bindende for </w:t>
      </w:r>
      <w:r w:rsidR="00801ACB">
        <w:rPr>
          <w:rFonts w:asciiTheme="majorHAnsi" w:hAnsiTheme="majorHAnsi"/>
        </w:rPr>
        <w:t>O</w:t>
      </w:r>
      <w:r w:rsidRPr="00B95F59">
        <w:rPr>
          <w:rFonts w:asciiTheme="majorHAnsi" w:hAnsiTheme="majorHAnsi"/>
        </w:rPr>
        <w:t>ppdragsgiver. Det må også tas høyde for at enkelte avfallsfraksjoner kan bli redusert eller økt som følge av nye tiltak, regelverk eller trender</w:t>
      </w:r>
      <w:r w:rsidR="000937B4" w:rsidRPr="00B95F59">
        <w:rPr>
          <w:rFonts w:asciiTheme="majorHAnsi" w:hAnsiTheme="majorHAnsi"/>
        </w:rPr>
        <w:t xml:space="preserve">, </w:t>
      </w:r>
      <w:r w:rsidRPr="00B95F59">
        <w:rPr>
          <w:rFonts w:asciiTheme="majorHAnsi" w:hAnsiTheme="majorHAnsi"/>
        </w:rPr>
        <w:t>eksempel</w:t>
      </w:r>
      <w:r w:rsidR="000937B4" w:rsidRPr="00B95F59">
        <w:rPr>
          <w:rFonts w:asciiTheme="majorHAnsi" w:hAnsiTheme="majorHAnsi"/>
        </w:rPr>
        <w:t>vis</w:t>
      </w:r>
      <w:r w:rsidRPr="00B95F59">
        <w:rPr>
          <w:rFonts w:asciiTheme="majorHAnsi" w:hAnsiTheme="majorHAnsi"/>
        </w:rPr>
        <w:t xml:space="preserve"> økt </w:t>
      </w:r>
      <w:proofErr w:type="gramStart"/>
      <w:r w:rsidRPr="00B95F59">
        <w:rPr>
          <w:rFonts w:asciiTheme="majorHAnsi" w:hAnsiTheme="majorHAnsi"/>
        </w:rPr>
        <w:t>fokus</w:t>
      </w:r>
      <w:proofErr w:type="gramEnd"/>
      <w:r w:rsidRPr="00B95F59">
        <w:rPr>
          <w:rFonts w:asciiTheme="majorHAnsi" w:hAnsiTheme="majorHAnsi"/>
        </w:rPr>
        <w:t xml:space="preserve"> på ombruk, endrede sorteringsordninger eller om etaten selv behandler deler av avfallet.</w:t>
      </w:r>
      <w:r w:rsidR="005C1A2D">
        <w:rPr>
          <w:rFonts w:asciiTheme="majorHAnsi" w:hAnsiTheme="majorHAnsi"/>
        </w:rPr>
        <w:t xml:space="preserve"> </w:t>
      </w:r>
      <w:r w:rsidR="000937B4" w:rsidRPr="00B95F59">
        <w:rPr>
          <w:rFonts w:asciiTheme="majorHAnsi" w:hAnsiTheme="majorHAnsi"/>
        </w:rPr>
        <w:t>Historiske data</w:t>
      </w:r>
      <w:r w:rsidR="00A858D3" w:rsidRPr="00B95F59">
        <w:rPr>
          <w:rFonts w:asciiTheme="majorHAnsi" w:hAnsiTheme="majorHAnsi"/>
        </w:rPr>
        <w:t xml:space="preserve"> fra 2022-2025 er gitt i Tabell 1 og Figur 1.</w:t>
      </w:r>
    </w:p>
    <w:p w14:paraId="77FB0330" w14:textId="515FC525" w:rsidR="00BF7B39" w:rsidRPr="00B95F59" w:rsidRDefault="00BF7B39" w:rsidP="00BF7B39">
      <w:pPr>
        <w:pStyle w:val="Bildetekst"/>
        <w:rPr>
          <w:rFonts w:asciiTheme="majorHAnsi" w:hAnsiTheme="majorHAnsi"/>
        </w:rPr>
      </w:pPr>
      <w:r w:rsidRPr="00B95F59">
        <w:rPr>
          <w:rFonts w:asciiTheme="majorHAnsi" w:hAnsiTheme="majorHAnsi"/>
        </w:rPr>
        <w:t xml:space="preserve">Tabell </w:t>
      </w:r>
      <w:r w:rsidRPr="00B95F59">
        <w:rPr>
          <w:rFonts w:asciiTheme="majorHAnsi" w:hAnsiTheme="majorHAnsi"/>
        </w:rPr>
        <w:fldChar w:fldCharType="begin"/>
      </w:r>
      <w:r w:rsidRPr="00B95F59">
        <w:rPr>
          <w:rFonts w:asciiTheme="majorHAnsi" w:hAnsiTheme="majorHAnsi"/>
        </w:rPr>
        <w:instrText xml:space="preserve"> SEQ Tabell \* ARABIC </w:instrText>
      </w:r>
      <w:r w:rsidRPr="00B95F59">
        <w:rPr>
          <w:rFonts w:asciiTheme="majorHAnsi" w:hAnsiTheme="majorHAnsi"/>
        </w:rPr>
        <w:fldChar w:fldCharType="separate"/>
      </w:r>
      <w:r w:rsidR="0082175C">
        <w:rPr>
          <w:rFonts w:asciiTheme="majorHAnsi" w:hAnsiTheme="majorHAnsi"/>
          <w:noProof/>
        </w:rPr>
        <w:t>1</w:t>
      </w:r>
      <w:r w:rsidRPr="00B95F59">
        <w:rPr>
          <w:rFonts w:asciiTheme="majorHAnsi" w:hAnsiTheme="majorHAnsi"/>
        </w:rPr>
        <w:fldChar w:fldCharType="end"/>
      </w:r>
      <w:r w:rsidRPr="00B95F59">
        <w:rPr>
          <w:rFonts w:asciiTheme="majorHAnsi" w:hAnsiTheme="majorHAnsi"/>
        </w:rPr>
        <w:t xml:space="preserve"> - Mengder </w:t>
      </w:r>
      <w:r w:rsidR="00311BF4" w:rsidRPr="00B95F59">
        <w:rPr>
          <w:rFonts w:asciiTheme="majorHAnsi" w:hAnsiTheme="majorHAnsi"/>
        </w:rPr>
        <w:t>impregnert trevirke</w:t>
      </w:r>
      <w:r w:rsidR="00B0711A" w:rsidRPr="00B95F59">
        <w:rPr>
          <w:rFonts w:asciiTheme="majorHAnsi" w:hAnsiTheme="majorHAnsi"/>
        </w:rPr>
        <w:t xml:space="preserve"> (tonn)</w:t>
      </w:r>
    </w:p>
    <w:tbl>
      <w:tblPr>
        <w:tblStyle w:val="Rutenettabell4uthevingsfarge3"/>
        <w:tblW w:w="0" w:type="auto"/>
        <w:tblLook w:val="04E0" w:firstRow="1" w:lastRow="1" w:firstColumn="1" w:lastColumn="0" w:noHBand="0" w:noVBand="1"/>
      </w:tblPr>
      <w:tblGrid>
        <w:gridCol w:w="2273"/>
        <w:gridCol w:w="1746"/>
        <w:gridCol w:w="1745"/>
        <w:gridCol w:w="1745"/>
        <w:gridCol w:w="1745"/>
      </w:tblGrid>
      <w:tr w:rsidR="00BF7B39" w:rsidRPr="00B95F59" w14:paraId="225B53FC" w14:textId="77777777" w:rsidTr="003213B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56" w:type="dxa"/>
          </w:tcPr>
          <w:p w14:paraId="71E386F6" w14:textId="46FBEAE5" w:rsidR="00BF7B39" w:rsidRPr="00247C48" w:rsidRDefault="00311BF4" w:rsidP="00455CD5">
            <w:pPr>
              <w:jc w:val="center"/>
              <w:rPr>
                <w:rFonts w:asciiTheme="majorHAnsi" w:hAnsiTheme="majorHAnsi"/>
                <w:color w:val="auto"/>
              </w:rPr>
            </w:pPr>
            <w:r w:rsidRPr="00247C48">
              <w:rPr>
                <w:rFonts w:asciiTheme="majorHAnsi" w:hAnsiTheme="majorHAnsi"/>
                <w:color w:val="auto"/>
              </w:rPr>
              <w:t>Anlegg</w:t>
            </w:r>
          </w:p>
        </w:tc>
        <w:tc>
          <w:tcPr>
            <w:tcW w:w="1757" w:type="dxa"/>
          </w:tcPr>
          <w:p w14:paraId="40BD8AE3" w14:textId="0E96BE8F" w:rsidR="00BF7B39" w:rsidRPr="00247C48" w:rsidRDefault="00BF7B39" w:rsidP="00455CD5">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olor w:val="auto"/>
              </w:rPr>
            </w:pPr>
            <w:r w:rsidRPr="00247C48">
              <w:rPr>
                <w:rFonts w:asciiTheme="majorHAnsi" w:hAnsiTheme="majorHAnsi"/>
                <w:color w:val="auto"/>
              </w:rPr>
              <w:t>2022</w:t>
            </w:r>
          </w:p>
        </w:tc>
        <w:tc>
          <w:tcPr>
            <w:tcW w:w="1757" w:type="dxa"/>
          </w:tcPr>
          <w:p w14:paraId="4285F703" w14:textId="0C245EF7" w:rsidR="00BF7B39" w:rsidRPr="00247C48" w:rsidRDefault="00BF7B39" w:rsidP="00455CD5">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olor w:val="auto"/>
              </w:rPr>
            </w:pPr>
            <w:r w:rsidRPr="00247C48">
              <w:rPr>
                <w:rFonts w:asciiTheme="majorHAnsi" w:hAnsiTheme="majorHAnsi"/>
                <w:color w:val="auto"/>
              </w:rPr>
              <w:t>2023</w:t>
            </w:r>
          </w:p>
        </w:tc>
        <w:tc>
          <w:tcPr>
            <w:tcW w:w="1757" w:type="dxa"/>
          </w:tcPr>
          <w:p w14:paraId="2862120C" w14:textId="683F1BBD" w:rsidR="00BF7B39" w:rsidRPr="00247C48" w:rsidRDefault="00BF7B39" w:rsidP="00455CD5">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olor w:val="auto"/>
              </w:rPr>
            </w:pPr>
            <w:r w:rsidRPr="00247C48">
              <w:rPr>
                <w:rFonts w:asciiTheme="majorHAnsi" w:hAnsiTheme="majorHAnsi"/>
                <w:color w:val="auto"/>
              </w:rPr>
              <w:t>2024</w:t>
            </w:r>
          </w:p>
        </w:tc>
        <w:tc>
          <w:tcPr>
            <w:tcW w:w="1757" w:type="dxa"/>
          </w:tcPr>
          <w:p w14:paraId="555B15AC" w14:textId="741E48BD" w:rsidR="00BF7B39" w:rsidRPr="00247C48" w:rsidRDefault="00BF7B39" w:rsidP="00455CD5">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olor w:val="auto"/>
              </w:rPr>
            </w:pPr>
            <w:r w:rsidRPr="00247C48">
              <w:rPr>
                <w:rFonts w:asciiTheme="majorHAnsi" w:hAnsiTheme="majorHAnsi"/>
                <w:color w:val="auto"/>
              </w:rPr>
              <w:t>2025</w:t>
            </w:r>
          </w:p>
        </w:tc>
      </w:tr>
      <w:tr w:rsidR="00BF7B39" w:rsidRPr="00B95F59" w14:paraId="771DBFE2" w14:textId="77777777" w:rsidTr="003213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56" w:type="dxa"/>
          </w:tcPr>
          <w:p w14:paraId="24B19EA0" w14:textId="15D937D5" w:rsidR="00BF7B39" w:rsidRPr="00455CD5" w:rsidRDefault="00B0711A" w:rsidP="00BF7B39">
            <w:pPr>
              <w:rPr>
                <w:rFonts w:asciiTheme="majorHAnsi" w:hAnsiTheme="majorHAnsi"/>
              </w:rPr>
            </w:pPr>
            <w:r w:rsidRPr="00455CD5">
              <w:rPr>
                <w:rFonts w:asciiTheme="majorHAnsi" w:hAnsiTheme="majorHAnsi"/>
              </w:rPr>
              <w:t>Grønmo</w:t>
            </w:r>
            <w:r w:rsidR="00841E12">
              <w:rPr>
                <w:rFonts w:asciiTheme="majorHAnsi" w:hAnsiTheme="majorHAnsi"/>
              </w:rPr>
              <w:t xml:space="preserve"> </w:t>
            </w:r>
            <w:r w:rsidR="00841E12">
              <w:t>gjenvinningsstasjon</w:t>
            </w:r>
          </w:p>
        </w:tc>
        <w:tc>
          <w:tcPr>
            <w:tcW w:w="1757" w:type="dxa"/>
          </w:tcPr>
          <w:p w14:paraId="4D1F1CD1" w14:textId="3A07118D" w:rsidR="00BF7B39" w:rsidRPr="00B95F59" w:rsidRDefault="000D6C57" w:rsidP="00455CD5">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sidRPr="00B95F59">
              <w:rPr>
                <w:rFonts w:asciiTheme="majorHAnsi" w:hAnsiTheme="majorHAnsi"/>
              </w:rPr>
              <w:t>531</w:t>
            </w:r>
          </w:p>
        </w:tc>
        <w:tc>
          <w:tcPr>
            <w:tcW w:w="1757" w:type="dxa"/>
          </w:tcPr>
          <w:p w14:paraId="3DA15CB6" w14:textId="1C23C107" w:rsidR="00BF7B39" w:rsidRPr="00B95F59" w:rsidRDefault="00541E26" w:rsidP="00455CD5">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sidRPr="00B95F59">
              <w:rPr>
                <w:rFonts w:asciiTheme="majorHAnsi" w:hAnsiTheme="majorHAnsi"/>
              </w:rPr>
              <w:t>546</w:t>
            </w:r>
          </w:p>
        </w:tc>
        <w:tc>
          <w:tcPr>
            <w:tcW w:w="1757" w:type="dxa"/>
          </w:tcPr>
          <w:p w14:paraId="726E8356" w14:textId="3054A42D" w:rsidR="00BF7B39" w:rsidRPr="00B95F59" w:rsidRDefault="00945D55" w:rsidP="00455CD5">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sidRPr="00B95F59">
              <w:rPr>
                <w:rFonts w:asciiTheme="majorHAnsi" w:hAnsiTheme="majorHAnsi"/>
              </w:rPr>
              <w:t>607</w:t>
            </w:r>
          </w:p>
        </w:tc>
        <w:tc>
          <w:tcPr>
            <w:tcW w:w="1757" w:type="dxa"/>
          </w:tcPr>
          <w:p w14:paraId="14B1768D" w14:textId="56759D43" w:rsidR="00BF7B39" w:rsidRPr="00B95F59" w:rsidRDefault="00DB5157" w:rsidP="00455CD5">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sidRPr="00B95F59">
              <w:rPr>
                <w:rFonts w:asciiTheme="majorHAnsi" w:hAnsiTheme="majorHAnsi"/>
              </w:rPr>
              <w:t>600</w:t>
            </w:r>
          </w:p>
        </w:tc>
      </w:tr>
      <w:tr w:rsidR="00BF7B39" w:rsidRPr="00B95F59" w14:paraId="71FC896D" w14:textId="77777777" w:rsidTr="003213BE">
        <w:tc>
          <w:tcPr>
            <w:cnfStyle w:val="001000000000" w:firstRow="0" w:lastRow="0" w:firstColumn="1" w:lastColumn="0" w:oddVBand="0" w:evenVBand="0" w:oddHBand="0" w:evenHBand="0" w:firstRowFirstColumn="0" w:firstRowLastColumn="0" w:lastRowFirstColumn="0" w:lastRowLastColumn="0"/>
            <w:tcW w:w="1756" w:type="dxa"/>
          </w:tcPr>
          <w:p w14:paraId="4B5737F0" w14:textId="47902C67" w:rsidR="00BF7B39" w:rsidRPr="00455CD5" w:rsidRDefault="00B0711A" w:rsidP="00BF7B39">
            <w:pPr>
              <w:rPr>
                <w:rFonts w:asciiTheme="majorHAnsi" w:hAnsiTheme="majorHAnsi"/>
              </w:rPr>
            </w:pPr>
            <w:proofErr w:type="spellStart"/>
            <w:r w:rsidRPr="00455CD5">
              <w:rPr>
                <w:rFonts w:asciiTheme="majorHAnsi" w:hAnsiTheme="majorHAnsi"/>
              </w:rPr>
              <w:t>Haraldrud</w:t>
            </w:r>
            <w:proofErr w:type="spellEnd"/>
            <w:r w:rsidR="005C1A2D">
              <w:rPr>
                <w:rFonts w:asciiTheme="majorHAnsi" w:hAnsiTheme="majorHAnsi"/>
              </w:rPr>
              <w:t xml:space="preserve"> </w:t>
            </w:r>
            <w:r w:rsidR="005C1A2D">
              <w:t>gjenvinningsstasjon</w:t>
            </w:r>
          </w:p>
        </w:tc>
        <w:tc>
          <w:tcPr>
            <w:tcW w:w="1757" w:type="dxa"/>
          </w:tcPr>
          <w:p w14:paraId="6C09CF52" w14:textId="53A57FEB" w:rsidR="00BF7B39" w:rsidRPr="00B95F59" w:rsidRDefault="00962311" w:rsidP="00455CD5">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sidRPr="00B95F59">
              <w:rPr>
                <w:rFonts w:asciiTheme="majorHAnsi" w:hAnsiTheme="majorHAnsi"/>
              </w:rPr>
              <w:t>796</w:t>
            </w:r>
          </w:p>
        </w:tc>
        <w:tc>
          <w:tcPr>
            <w:tcW w:w="1757" w:type="dxa"/>
          </w:tcPr>
          <w:p w14:paraId="4F637486" w14:textId="5001223C" w:rsidR="00BF7B39" w:rsidRPr="00B95F59" w:rsidRDefault="00962311" w:rsidP="00455CD5">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sidRPr="00B95F59">
              <w:rPr>
                <w:rFonts w:asciiTheme="majorHAnsi" w:hAnsiTheme="majorHAnsi"/>
              </w:rPr>
              <w:t>919</w:t>
            </w:r>
          </w:p>
        </w:tc>
        <w:tc>
          <w:tcPr>
            <w:tcW w:w="1757" w:type="dxa"/>
          </w:tcPr>
          <w:p w14:paraId="357A1CB6" w14:textId="1F06CC93" w:rsidR="00BF7B39" w:rsidRPr="00B95F59" w:rsidRDefault="00962311" w:rsidP="00455CD5">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sidRPr="00B95F59">
              <w:rPr>
                <w:rFonts w:asciiTheme="majorHAnsi" w:hAnsiTheme="majorHAnsi"/>
              </w:rPr>
              <w:t>982</w:t>
            </w:r>
          </w:p>
        </w:tc>
        <w:tc>
          <w:tcPr>
            <w:tcW w:w="1757" w:type="dxa"/>
          </w:tcPr>
          <w:p w14:paraId="28AC3867" w14:textId="36E1BA17" w:rsidR="00BF7B39" w:rsidRPr="00B95F59" w:rsidRDefault="00962311" w:rsidP="00455CD5">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sidRPr="00B95F59">
              <w:rPr>
                <w:rFonts w:asciiTheme="majorHAnsi" w:hAnsiTheme="majorHAnsi"/>
              </w:rPr>
              <w:t>871</w:t>
            </w:r>
          </w:p>
        </w:tc>
      </w:tr>
      <w:tr w:rsidR="00BF7B39" w:rsidRPr="00B95F59" w14:paraId="40D72195" w14:textId="77777777" w:rsidTr="003213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56" w:type="dxa"/>
          </w:tcPr>
          <w:p w14:paraId="00311BC7" w14:textId="2526EEE1" w:rsidR="00BF7B39" w:rsidRPr="00455CD5" w:rsidRDefault="00B0711A" w:rsidP="00BF7B39">
            <w:pPr>
              <w:rPr>
                <w:rFonts w:asciiTheme="majorHAnsi" w:hAnsiTheme="majorHAnsi"/>
              </w:rPr>
            </w:pPr>
            <w:r w:rsidRPr="00455CD5">
              <w:rPr>
                <w:rFonts w:asciiTheme="majorHAnsi" w:hAnsiTheme="majorHAnsi"/>
              </w:rPr>
              <w:t>Smestad</w:t>
            </w:r>
            <w:r w:rsidR="005C1A2D">
              <w:rPr>
                <w:rFonts w:asciiTheme="majorHAnsi" w:hAnsiTheme="majorHAnsi"/>
              </w:rPr>
              <w:t xml:space="preserve"> </w:t>
            </w:r>
            <w:r w:rsidR="005C1A2D">
              <w:t>gjenvinningsstasjon</w:t>
            </w:r>
          </w:p>
        </w:tc>
        <w:tc>
          <w:tcPr>
            <w:tcW w:w="1757" w:type="dxa"/>
          </w:tcPr>
          <w:p w14:paraId="77035A76" w14:textId="72E35741" w:rsidR="00BF7B39" w:rsidRPr="00B95F59" w:rsidRDefault="00130AF1" w:rsidP="00455CD5">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sidRPr="00B95F59">
              <w:rPr>
                <w:rFonts w:asciiTheme="majorHAnsi" w:hAnsiTheme="majorHAnsi"/>
              </w:rPr>
              <w:t>375</w:t>
            </w:r>
          </w:p>
        </w:tc>
        <w:tc>
          <w:tcPr>
            <w:tcW w:w="1757" w:type="dxa"/>
          </w:tcPr>
          <w:p w14:paraId="56B25169" w14:textId="44434C05" w:rsidR="00BF7B39" w:rsidRPr="00B95F59" w:rsidRDefault="00130AF1" w:rsidP="00455CD5">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sidRPr="00B95F59">
              <w:rPr>
                <w:rFonts w:asciiTheme="majorHAnsi" w:hAnsiTheme="majorHAnsi"/>
              </w:rPr>
              <w:t>421</w:t>
            </w:r>
          </w:p>
        </w:tc>
        <w:tc>
          <w:tcPr>
            <w:tcW w:w="1757" w:type="dxa"/>
          </w:tcPr>
          <w:p w14:paraId="11EA0AA1" w14:textId="54215FAF" w:rsidR="00BF7B39" w:rsidRPr="00B95F59" w:rsidRDefault="00130AF1" w:rsidP="00455CD5">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sidRPr="00B95F59">
              <w:rPr>
                <w:rFonts w:asciiTheme="majorHAnsi" w:hAnsiTheme="majorHAnsi"/>
              </w:rPr>
              <w:t>458</w:t>
            </w:r>
          </w:p>
        </w:tc>
        <w:tc>
          <w:tcPr>
            <w:tcW w:w="1757" w:type="dxa"/>
          </w:tcPr>
          <w:p w14:paraId="5AA68207" w14:textId="7B014E7A" w:rsidR="00BF7B39" w:rsidRPr="00B95F59" w:rsidRDefault="00130AF1" w:rsidP="00455CD5">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sidRPr="00B95F59">
              <w:rPr>
                <w:rFonts w:asciiTheme="majorHAnsi" w:hAnsiTheme="majorHAnsi"/>
              </w:rPr>
              <w:t>480</w:t>
            </w:r>
          </w:p>
        </w:tc>
      </w:tr>
      <w:tr w:rsidR="00B0711A" w:rsidRPr="00B95F59" w14:paraId="3939D8FC" w14:textId="77777777" w:rsidTr="003213BE">
        <w:trPr>
          <w:cnfStyle w:val="010000000000" w:firstRow="0" w:lastRow="1" w:firstColumn="0" w:lastColumn="0" w:oddVBand="0" w:evenVBand="0" w:oddHBand="0" w:evenHBand="0" w:firstRowFirstColumn="0" w:firstRowLastColumn="0" w:lastRowFirstColumn="0" w:lastRowLastColumn="0"/>
          <w:trHeight w:val="317"/>
        </w:trPr>
        <w:tc>
          <w:tcPr>
            <w:cnfStyle w:val="001000000000" w:firstRow="0" w:lastRow="0" w:firstColumn="1" w:lastColumn="0" w:oddVBand="0" w:evenVBand="0" w:oddHBand="0" w:evenHBand="0" w:firstRowFirstColumn="0" w:firstRowLastColumn="0" w:lastRowFirstColumn="0" w:lastRowLastColumn="0"/>
            <w:tcW w:w="1756" w:type="dxa"/>
          </w:tcPr>
          <w:p w14:paraId="25A36A16" w14:textId="0F43F6FB" w:rsidR="00B0711A" w:rsidRPr="00455CD5" w:rsidRDefault="00B0711A" w:rsidP="00BF7B39">
            <w:pPr>
              <w:rPr>
                <w:rFonts w:asciiTheme="majorHAnsi" w:hAnsiTheme="majorHAnsi"/>
              </w:rPr>
            </w:pPr>
            <w:r w:rsidRPr="00455CD5">
              <w:rPr>
                <w:rFonts w:asciiTheme="majorHAnsi" w:hAnsiTheme="majorHAnsi"/>
              </w:rPr>
              <w:lastRenderedPageBreak/>
              <w:t>Totalt</w:t>
            </w:r>
          </w:p>
        </w:tc>
        <w:tc>
          <w:tcPr>
            <w:tcW w:w="1757" w:type="dxa"/>
          </w:tcPr>
          <w:p w14:paraId="09299674" w14:textId="1EF7C5AE" w:rsidR="00B0711A" w:rsidRPr="00455CD5" w:rsidRDefault="006C5A9E" w:rsidP="00455CD5">
            <w:pPr>
              <w:jc w:val="center"/>
              <w:cnfStyle w:val="010000000000" w:firstRow="0" w:lastRow="1" w:firstColumn="0" w:lastColumn="0" w:oddVBand="0" w:evenVBand="0" w:oddHBand="0" w:evenHBand="0" w:firstRowFirstColumn="0" w:firstRowLastColumn="0" w:lastRowFirstColumn="0" w:lastRowLastColumn="0"/>
              <w:rPr>
                <w:rFonts w:asciiTheme="majorHAnsi" w:hAnsiTheme="majorHAnsi"/>
              </w:rPr>
            </w:pPr>
            <w:r w:rsidRPr="00455CD5">
              <w:rPr>
                <w:rFonts w:asciiTheme="majorHAnsi" w:hAnsiTheme="majorHAnsi"/>
              </w:rPr>
              <w:t>1702</w:t>
            </w:r>
          </w:p>
        </w:tc>
        <w:tc>
          <w:tcPr>
            <w:tcW w:w="1757" w:type="dxa"/>
          </w:tcPr>
          <w:p w14:paraId="1B7D860F" w14:textId="167FA5BD" w:rsidR="00B0711A" w:rsidRPr="00455CD5" w:rsidRDefault="006C5A9E" w:rsidP="00455CD5">
            <w:pPr>
              <w:jc w:val="center"/>
              <w:cnfStyle w:val="010000000000" w:firstRow="0" w:lastRow="1" w:firstColumn="0" w:lastColumn="0" w:oddVBand="0" w:evenVBand="0" w:oddHBand="0" w:evenHBand="0" w:firstRowFirstColumn="0" w:firstRowLastColumn="0" w:lastRowFirstColumn="0" w:lastRowLastColumn="0"/>
              <w:rPr>
                <w:rFonts w:asciiTheme="majorHAnsi" w:hAnsiTheme="majorHAnsi"/>
              </w:rPr>
            </w:pPr>
            <w:r w:rsidRPr="00455CD5">
              <w:rPr>
                <w:rFonts w:asciiTheme="majorHAnsi" w:hAnsiTheme="majorHAnsi"/>
              </w:rPr>
              <w:t>1886</w:t>
            </w:r>
          </w:p>
        </w:tc>
        <w:tc>
          <w:tcPr>
            <w:tcW w:w="1757" w:type="dxa"/>
          </w:tcPr>
          <w:p w14:paraId="398C9D7B" w14:textId="0EE1FF62" w:rsidR="00B0711A" w:rsidRPr="00455CD5" w:rsidRDefault="006C5A9E" w:rsidP="00455CD5">
            <w:pPr>
              <w:jc w:val="center"/>
              <w:cnfStyle w:val="010000000000" w:firstRow="0" w:lastRow="1" w:firstColumn="0" w:lastColumn="0" w:oddVBand="0" w:evenVBand="0" w:oddHBand="0" w:evenHBand="0" w:firstRowFirstColumn="0" w:firstRowLastColumn="0" w:lastRowFirstColumn="0" w:lastRowLastColumn="0"/>
              <w:rPr>
                <w:rFonts w:asciiTheme="majorHAnsi" w:hAnsiTheme="majorHAnsi"/>
              </w:rPr>
            </w:pPr>
            <w:r w:rsidRPr="00455CD5">
              <w:rPr>
                <w:rFonts w:asciiTheme="majorHAnsi" w:hAnsiTheme="majorHAnsi"/>
              </w:rPr>
              <w:t>2047</w:t>
            </w:r>
          </w:p>
        </w:tc>
        <w:tc>
          <w:tcPr>
            <w:tcW w:w="1757" w:type="dxa"/>
          </w:tcPr>
          <w:p w14:paraId="62823BB7" w14:textId="6EA78B17" w:rsidR="00B0711A" w:rsidRPr="00455CD5" w:rsidRDefault="006C5A9E" w:rsidP="00455CD5">
            <w:pPr>
              <w:jc w:val="center"/>
              <w:cnfStyle w:val="010000000000" w:firstRow="0" w:lastRow="1" w:firstColumn="0" w:lastColumn="0" w:oddVBand="0" w:evenVBand="0" w:oddHBand="0" w:evenHBand="0" w:firstRowFirstColumn="0" w:firstRowLastColumn="0" w:lastRowFirstColumn="0" w:lastRowLastColumn="0"/>
              <w:rPr>
                <w:rFonts w:asciiTheme="majorHAnsi" w:hAnsiTheme="majorHAnsi"/>
              </w:rPr>
            </w:pPr>
            <w:r w:rsidRPr="00455CD5">
              <w:rPr>
                <w:rFonts w:asciiTheme="majorHAnsi" w:hAnsiTheme="majorHAnsi"/>
              </w:rPr>
              <w:t>1951</w:t>
            </w:r>
          </w:p>
        </w:tc>
      </w:tr>
    </w:tbl>
    <w:p w14:paraId="35937BED" w14:textId="3CA685E4" w:rsidR="00BF7B39" w:rsidRPr="00B95F59" w:rsidRDefault="00BF7B39" w:rsidP="00BF7B39">
      <w:pPr>
        <w:rPr>
          <w:rFonts w:asciiTheme="majorHAnsi" w:hAnsiTheme="majorHAnsi"/>
        </w:rPr>
      </w:pPr>
    </w:p>
    <w:p w14:paraId="6798C3B1" w14:textId="77777777" w:rsidR="00527F20" w:rsidRPr="00B95F59" w:rsidRDefault="009F0754" w:rsidP="00094FC7">
      <w:pPr>
        <w:keepNext/>
        <w:rPr>
          <w:rFonts w:asciiTheme="majorHAnsi" w:hAnsiTheme="majorHAnsi"/>
        </w:rPr>
      </w:pPr>
      <w:r w:rsidRPr="00B95F59">
        <w:rPr>
          <w:rFonts w:asciiTheme="majorHAnsi" w:hAnsiTheme="majorHAnsi"/>
          <w:noProof/>
        </w:rPr>
        <w:drawing>
          <wp:inline distT="0" distB="0" distL="0" distR="0" wp14:anchorId="24835F6D" wp14:editId="17C21909">
            <wp:extent cx="5836920" cy="3276600"/>
            <wp:effectExtent l="0" t="0" r="11430" b="0"/>
            <wp:docPr id="1568608642" name="Diagram 1">
              <a:extLst xmlns:a="http://schemas.openxmlformats.org/drawingml/2006/main">
                <a:ext uri="{FF2B5EF4-FFF2-40B4-BE49-F238E27FC236}">
                  <a16:creationId xmlns:a16="http://schemas.microsoft.com/office/drawing/2014/main" id="{DAD485A7-CBE1-CD63-9FBA-5896E779C8B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71A524D7" w14:textId="41B95770" w:rsidR="009F0754" w:rsidRPr="00B95F59" w:rsidRDefault="00527F20" w:rsidP="00527F20">
      <w:pPr>
        <w:pStyle w:val="Bildetekst"/>
        <w:rPr>
          <w:rFonts w:asciiTheme="majorHAnsi" w:hAnsiTheme="majorHAnsi"/>
        </w:rPr>
      </w:pPr>
      <w:r w:rsidRPr="00B95F59">
        <w:rPr>
          <w:rFonts w:asciiTheme="majorHAnsi" w:hAnsiTheme="majorHAnsi"/>
        </w:rPr>
        <w:t xml:space="preserve">Figur </w:t>
      </w:r>
      <w:r w:rsidRPr="00B95F59">
        <w:rPr>
          <w:rFonts w:asciiTheme="majorHAnsi" w:hAnsiTheme="majorHAnsi"/>
        </w:rPr>
        <w:fldChar w:fldCharType="begin"/>
      </w:r>
      <w:r w:rsidRPr="00B95F59">
        <w:rPr>
          <w:rFonts w:asciiTheme="majorHAnsi" w:hAnsiTheme="majorHAnsi"/>
        </w:rPr>
        <w:instrText xml:space="preserve"> SEQ Figur \* ARABIC </w:instrText>
      </w:r>
      <w:r w:rsidRPr="00B95F59">
        <w:rPr>
          <w:rFonts w:asciiTheme="majorHAnsi" w:hAnsiTheme="majorHAnsi"/>
        </w:rPr>
        <w:fldChar w:fldCharType="separate"/>
      </w:r>
      <w:r w:rsidRPr="00B95F59">
        <w:rPr>
          <w:rFonts w:asciiTheme="majorHAnsi" w:hAnsiTheme="majorHAnsi"/>
          <w:noProof/>
        </w:rPr>
        <w:t>1</w:t>
      </w:r>
      <w:r w:rsidRPr="00B95F59">
        <w:rPr>
          <w:rFonts w:asciiTheme="majorHAnsi" w:hAnsiTheme="majorHAnsi"/>
        </w:rPr>
        <w:fldChar w:fldCharType="end"/>
      </w:r>
      <w:r w:rsidRPr="00B95F59">
        <w:rPr>
          <w:rFonts w:asciiTheme="majorHAnsi" w:hAnsiTheme="majorHAnsi"/>
        </w:rPr>
        <w:t>: Mengder impregnert trevirke per anlegg per år (tonn)</w:t>
      </w:r>
    </w:p>
    <w:p w14:paraId="748DA269" w14:textId="77777777" w:rsidR="00527F20" w:rsidRPr="00B95F59" w:rsidRDefault="00527F20" w:rsidP="00527F20">
      <w:pPr>
        <w:rPr>
          <w:rFonts w:asciiTheme="majorHAnsi" w:hAnsiTheme="majorHAnsi"/>
          <w:lang w:eastAsia="nb-NO"/>
        </w:rPr>
      </w:pPr>
    </w:p>
    <w:p w14:paraId="3732ADF4" w14:textId="325EFB71" w:rsidR="004F56E5" w:rsidRPr="00B95F59" w:rsidRDefault="004F56E5" w:rsidP="004F56E5">
      <w:pPr>
        <w:pStyle w:val="Overskrift3"/>
      </w:pPr>
      <w:bookmarkStart w:id="7" w:name="_Toc238038945"/>
      <w:r w:rsidRPr="00B95F59">
        <w:t xml:space="preserve">Statistikk – mengde per måned </w:t>
      </w:r>
      <w:r w:rsidR="00C74EF7" w:rsidRPr="00B95F59">
        <w:t>i 2025</w:t>
      </w:r>
      <w:bookmarkEnd w:id="7"/>
    </w:p>
    <w:p w14:paraId="21C72E77" w14:textId="2F2111EC" w:rsidR="006B4EE8" w:rsidRPr="00B95F59" w:rsidRDefault="006B4EE8" w:rsidP="00094FC7">
      <w:pPr>
        <w:rPr>
          <w:rFonts w:asciiTheme="majorHAnsi" w:hAnsiTheme="majorHAnsi"/>
        </w:rPr>
      </w:pPr>
      <w:r w:rsidRPr="00B95F59">
        <w:rPr>
          <w:rFonts w:asciiTheme="majorHAnsi" w:hAnsiTheme="majorHAnsi"/>
        </w:rPr>
        <w:t>Figur 2 viser leverte mengder per måned f</w:t>
      </w:r>
      <w:r w:rsidR="004B706A" w:rsidRPr="00B95F59">
        <w:rPr>
          <w:rFonts w:asciiTheme="majorHAnsi" w:hAnsiTheme="majorHAnsi"/>
        </w:rPr>
        <w:t>ra</w:t>
      </w:r>
      <w:r w:rsidRPr="00B95F59">
        <w:rPr>
          <w:rFonts w:asciiTheme="majorHAnsi" w:hAnsiTheme="majorHAnsi"/>
        </w:rPr>
        <w:t xml:space="preserve"> hvert av Oppdragsgivers anlegg i 2025.</w:t>
      </w:r>
    </w:p>
    <w:p w14:paraId="7770B1EB" w14:textId="6AB312CC" w:rsidR="00527F20" w:rsidRPr="00B95F59" w:rsidRDefault="0047193C" w:rsidP="00094FC7">
      <w:pPr>
        <w:keepNext/>
        <w:rPr>
          <w:rFonts w:asciiTheme="majorHAnsi" w:hAnsiTheme="majorHAnsi"/>
        </w:rPr>
      </w:pPr>
      <w:r w:rsidRPr="00B95F59">
        <w:rPr>
          <w:rFonts w:asciiTheme="majorHAnsi" w:hAnsiTheme="majorHAnsi"/>
          <w:noProof/>
        </w:rPr>
        <w:lastRenderedPageBreak/>
        <w:drawing>
          <wp:inline distT="0" distB="0" distL="0" distR="0" wp14:anchorId="72E5066E" wp14:editId="54AA34EF">
            <wp:extent cx="5583141" cy="3287535"/>
            <wp:effectExtent l="0" t="0" r="17780" b="8255"/>
            <wp:docPr id="745622055" name="Diagram 1">
              <a:extLst xmlns:a="http://schemas.openxmlformats.org/drawingml/2006/main">
                <a:ext uri="{FF2B5EF4-FFF2-40B4-BE49-F238E27FC236}">
                  <a16:creationId xmlns:a16="http://schemas.microsoft.com/office/drawing/2014/main" id="{4CF2B177-8A64-E5D6-3928-C29F5ACD6AD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26D632BB" w14:textId="6EDD25C7" w:rsidR="00BF7B39" w:rsidRPr="00B95F59" w:rsidRDefault="00527F20" w:rsidP="00527F20">
      <w:pPr>
        <w:pStyle w:val="Bildetekst"/>
        <w:rPr>
          <w:rFonts w:asciiTheme="majorHAnsi" w:hAnsiTheme="majorHAnsi"/>
        </w:rPr>
      </w:pPr>
      <w:bookmarkStart w:id="8" w:name="_Ref225506376"/>
      <w:r w:rsidRPr="00B95F59">
        <w:rPr>
          <w:rFonts w:asciiTheme="majorHAnsi" w:hAnsiTheme="majorHAnsi"/>
        </w:rPr>
        <w:t xml:space="preserve">Figur </w:t>
      </w:r>
      <w:r w:rsidRPr="00B95F59">
        <w:rPr>
          <w:rFonts w:asciiTheme="majorHAnsi" w:hAnsiTheme="majorHAnsi"/>
        </w:rPr>
        <w:fldChar w:fldCharType="begin"/>
      </w:r>
      <w:r w:rsidRPr="00B95F59">
        <w:rPr>
          <w:rFonts w:asciiTheme="majorHAnsi" w:hAnsiTheme="majorHAnsi"/>
        </w:rPr>
        <w:instrText xml:space="preserve"> SEQ Figur \* ARABIC </w:instrText>
      </w:r>
      <w:r w:rsidRPr="00B95F59">
        <w:rPr>
          <w:rFonts w:asciiTheme="majorHAnsi" w:hAnsiTheme="majorHAnsi"/>
        </w:rPr>
        <w:fldChar w:fldCharType="separate"/>
      </w:r>
      <w:r w:rsidRPr="00B95F59">
        <w:rPr>
          <w:rFonts w:asciiTheme="majorHAnsi" w:hAnsiTheme="majorHAnsi"/>
          <w:noProof/>
        </w:rPr>
        <w:t>2</w:t>
      </w:r>
      <w:r w:rsidRPr="00B95F59">
        <w:rPr>
          <w:rFonts w:asciiTheme="majorHAnsi" w:hAnsiTheme="majorHAnsi"/>
        </w:rPr>
        <w:fldChar w:fldCharType="end"/>
      </w:r>
      <w:r w:rsidR="00063F3B">
        <w:rPr>
          <w:rFonts w:asciiTheme="majorHAnsi" w:hAnsiTheme="majorHAnsi"/>
        </w:rPr>
        <w:t xml:space="preserve"> - </w:t>
      </w:r>
      <w:r w:rsidRPr="00B95F59">
        <w:rPr>
          <w:rFonts w:asciiTheme="majorHAnsi" w:hAnsiTheme="majorHAnsi"/>
        </w:rPr>
        <w:t>Mengder impregnert trevirke per anlegg per måned 2025 (tonn)</w:t>
      </w:r>
      <w:bookmarkEnd w:id="8"/>
    </w:p>
    <w:p w14:paraId="13449443" w14:textId="77777777" w:rsidR="00527F20" w:rsidRPr="00B95F59" w:rsidRDefault="00527F20" w:rsidP="00527F20">
      <w:pPr>
        <w:rPr>
          <w:rFonts w:asciiTheme="majorHAnsi" w:hAnsiTheme="majorHAnsi"/>
          <w:lang w:eastAsia="nb-NO"/>
        </w:rPr>
      </w:pPr>
    </w:p>
    <w:p w14:paraId="47FFB0D7" w14:textId="12F6F5AB" w:rsidR="00BF7B39" w:rsidRPr="00B95F59" w:rsidRDefault="00BF7B39" w:rsidP="00BF7B39">
      <w:pPr>
        <w:pStyle w:val="Overskrift2"/>
      </w:pPr>
      <w:bookmarkStart w:id="9" w:name="_Toc224745080"/>
      <w:bookmarkStart w:id="10" w:name="_Toc238038946"/>
      <w:r w:rsidRPr="00B95F59">
        <w:t>Anlegg og åpningstider</w:t>
      </w:r>
      <w:bookmarkEnd w:id="9"/>
      <w:bookmarkEnd w:id="10"/>
    </w:p>
    <w:p w14:paraId="29600C4F" w14:textId="2E71A5BE" w:rsidR="00BF7B39" w:rsidRDefault="00D023B7" w:rsidP="00094FC7">
      <w:pPr>
        <w:rPr>
          <w:rFonts w:asciiTheme="majorHAnsi" w:hAnsiTheme="majorHAnsi"/>
        </w:rPr>
      </w:pPr>
      <w:r w:rsidRPr="00B95F59">
        <w:rPr>
          <w:rFonts w:asciiTheme="majorHAnsi" w:hAnsiTheme="majorHAnsi"/>
        </w:rPr>
        <w:t>Oppdragsgiver har</w:t>
      </w:r>
      <w:r w:rsidR="00406FD0">
        <w:rPr>
          <w:rFonts w:asciiTheme="majorHAnsi" w:hAnsiTheme="majorHAnsi"/>
        </w:rPr>
        <w:t xml:space="preserve"> tre </w:t>
      </w:r>
      <w:r w:rsidR="00732E3E">
        <w:rPr>
          <w:rFonts w:asciiTheme="majorHAnsi" w:hAnsiTheme="majorHAnsi"/>
        </w:rPr>
        <w:t>mottakssteder</w:t>
      </w:r>
      <w:r w:rsidR="00406FD0">
        <w:rPr>
          <w:rFonts w:asciiTheme="majorHAnsi" w:hAnsiTheme="majorHAnsi"/>
        </w:rPr>
        <w:t xml:space="preserve"> som tar</w:t>
      </w:r>
      <w:r w:rsidR="00926794" w:rsidRPr="00B95F59">
        <w:rPr>
          <w:rFonts w:asciiTheme="majorHAnsi" w:hAnsiTheme="majorHAnsi"/>
        </w:rPr>
        <w:t xml:space="preserve"> imot impregnert trevirke</w:t>
      </w:r>
      <w:r w:rsidR="00C37856">
        <w:rPr>
          <w:rFonts w:asciiTheme="majorHAnsi" w:hAnsiTheme="majorHAnsi"/>
        </w:rPr>
        <w:t>, anleggene dette gjelder er vist i tabell 2</w:t>
      </w:r>
      <w:r w:rsidR="00FF3E06">
        <w:rPr>
          <w:rFonts w:asciiTheme="majorHAnsi" w:hAnsiTheme="majorHAnsi"/>
        </w:rPr>
        <w:t>. Oppdragsgiver tar forbehold om at det kan forekomme endringer i åpningstidene.</w:t>
      </w:r>
      <w:r w:rsidR="001D346C">
        <w:rPr>
          <w:rFonts w:asciiTheme="majorHAnsi" w:hAnsiTheme="majorHAnsi"/>
        </w:rPr>
        <w:br/>
      </w:r>
    </w:p>
    <w:p w14:paraId="23BFB340" w14:textId="7AC47EE9" w:rsidR="001D346C" w:rsidRDefault="001D346C" w:rsidP="001D346C">
      <w:pPr>
        <w:pStyle w:val="Bildetekst"/>
      </w:pPr>
      <w:r>
        <w:t xml:space="preserve">Tabell </w:t>
      </w:r>
      <w:r w:rsidR="0082175C">
        <w:fldChar w:fldCharType="begin"/>
      </w:r>
      <w:r w:rsidR="0082175C">
        <w:instrText xml:space="preserve"> SEQ Tabell \* ARABIC </w:instrText>
      </w:r>
      <w:r w:rsidR="0082175C">
        <w:fldChar w:fldCharType="separate"/>
      </w:r>
      <w:r w:rsidR="0082175C">
        <w:rPr>
          <w:noProof/>
        </w:rPr>
        <w:t>2</w:t>
      </w:r>
      <w:r w:rsidR="0082175C">
        <w:rPr>
          <w:noProof/>
        </w:rPr>
        <w:fldChar w:fldCharType="end"/>
      </w:r>
      <w:r>
        <w:t xml:space="preserve"> </w:t>
      </w:r>
      <w:r w:rsidR="0065409D">
        <w:t>–</w:t>
      </w:r>
      <w:r>
        <w:t xml:space="preserve"> </w:t>
      </w:r>
      <w:r w:rsidR="0065409D">
        <w:t>Oppdragsgivers a</w:t>
      </w:r>
      <w:r>
        <w:t>nlegg som mottar impregnert trevirke</w:t>
      </w:r>
    </w:p>
    <w:tbl>
      <w:tblPr>
        <w:tblStyle w:val="Rutenettabell5mrkuthevingsfarge3"/>
        <w:tblW w:w="0" w:type="auto"/>
        <w:tblLook w:val="04A0" w:firstRow="1" w:lastRow="0" w:firstColumn="1" w:lastColumn="0" w:noHBand="0" w:noVBand="1"/>
      </w:tblPr>
      <w:tblGrid>
        <w:gridCol w:w="2313"/>
        <w:gridCol w:w="2313"/>
        <w:gridCol w:w="2314"/>
        <w:gridCol w:w="2314"/>
      </w:tblGrid>
      <w:tr w:rsidR="001D346C" w14:paraId="13A77661" w14:textId="77777777" w:rsidTr="008E7E1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13" w:type="dxa"/>
            <w:vAlign w:val="center"/>
          </w:tcPr>
          <w:p w14:paraId="0F49EC8C" w14:textId="77777777" w:rsidR="001D346C" w:rsidRPr="00A0090F" w:rsidRDefault="001D346C" w:rsidP="008E7E13">
            <w:pPr>
              <w:jc w:val="center"/>
              <w:rPr>
                <w:color w:val="auto"/>
              </w:rPr>
            </w:pPr>
            <w:r w:rsidRPr="00A0090F">
              <w:rPr>
                <w:color w:val="auto"/>
              </w:rPr>
              <w:t>Stasjon</w:t>
            </w:r>
          </w:p>
        </w:tc>
        <w:tc>
          <w:tcPr>
            <w:tcW w:w="2313" w:type="dxa"/>
            <w:vAlign w:val="center"/>
          </w:tcPr>
          <w:p w14:paraId="22046CF6" w14:textId="77777777" w:rsidR="001D346C" w:rsidRPr="00A0090F" w:rsidRDefault="001D346C" w:rsidP="002C7B69">
            <w:pPr>
              <w:jc w:val="center"/>
              <w:cnfStyle w:val="100000000000" w:firstRow="1" w:lastRow="0" w:firstColumn="0" w:lastColumn="0" w:oddVBand="0" w:evenVBand="0" w:oddHBand="0" w:evenHBand="0" w:firstRowFirstColumn="0" w:firstRowLastColumn="0" w:lastRowFirstColumn="0" w:lastRowLastColumn="0"/>
              <w:rPr>
                <w:color w:val="auto"/>
              </w:rPr>
            </w:pPr>
            <w:r w:rsidRPr="00A0090F">
              <w:rPr>
                <w:color w:val="auto"/>
              </w:rPr>
              <w:t>Adresse</w:t>
            </w:r>
          </w:p>
        </w:tc>
        <w:tc>
          <w:tcPr>
            <w:tcW w:w="2314" w:type="dxa"/>
            <w:vAlign w:val="center"/>
          </w:tcPr>
          <w:p w14:paraId="1ED4D264" w14:textId="77777777" w:rsidR="001D346C" w:rsidRPr="00A0090F" w:rsidRDefault="001D346C" w:rsidP="002C7B69">
            <w:pPr>
              <w:jc w:val="center"/>
              <w:cnfStyle w:val="100000000000" w:firstRow="1" w:lastRow="0" w:firstColumn="0" w:lastColumn="0" w:oddVBand="0" w:evenVBand="0" w:oddHBand="0" w:evenHBand="0" w:firstRowFirstColumn="0" w:firstRowLastColumn="0" w:lastRowFirstColumn="0" w:lastRowLastColumn="0"/>
              <w:rPr>
                <w:color w:val="auto"/>
              </w:rPr>
            </w:pPr>
            <w:r w:rsidRPr="00A0090F">
              <w:rPr>
                <w:color w:val="auto"/>
              </w:rPr>
              <w:t xml:space="preserve">Åpningstider </w:t>
            </w:r>
            <w:proofErr w:type="gramStart"/>
            <w:r w:rsidRPr="00A0090F">
              <w:rPr>
                <w:color w:val="auto"/>
              </w:rPr>
              <w:t>Mandag</w:t>
            </w:r>
            <w:proofErr w:type="gramEnd"/>
            <w:r>
              <w:rPr>
                <w:color w:val="auto"/>
              </w:rPr>
              <w:t xml:space="preserve"> </w:t>
            </w:r>
            <w:r w:rsidRPr="00A0090F">
              <w:rPr>
                <w:color w:val="auto"/>
              </w:rPr>
              <w:t>-</w:t>
            </w:r>
            <w:r>
              <w:rPr>
                <w:color w:val="auto"/>
              </w:rPr>
              <w:t xml:space="preserve"> </w:t>
            </w:r>
            <w:proofErr w:type="gramStart"/>
            <w:r w:rsidRPr="00A0090F">
              <w:rPr>
                <w:color w:val="auto"/>
              </w:rPr>
              <w:t>Torsdag</w:t>
            </w:r>
            <w:proofErr w:type="gramEnd"/>
          </w:p>
        </w:tc>
        <w:tc>
          <w:tcPr>
            <w:tcW w:w="2314" w:type="dxa"/>
            <w:vAlign w:val="center"/>
          </w:tcPr>
          <w:p w14:paraId="65980292" w14:textId="77777777" w:rsidR="001D346C" w:rsidRPr="00A0090F" w:rsidRDefault="001D346C" w:rsidP="002C7B69">
            <w:pPr>
              <w:jc w:val="center"/>
              <w:cnfStyle w:val="100000000000" w:firstRow="1" w:lastRow="0" w:firstColumn="0" w:lastColumn="0" w:oddVBand="0" w:evenVBand="0" w:oddHBand="0" w:evenHBand="0" w:firstRowFirstColumn="0" w:firstRowLastColumn="0" w:lastRowFirstColumn="0" w:lastRowLastColumn="0"/>
              <w:rPr>
                <w:color w:val="auto"/>
              </w:rPr>
            </w:pPr>
            <w:r w:rsidRPr="00A0090F">
              <w:rPr>
                <w:color w:val="auto"/>
              </w:rPr>
              <w:t xml:space="preserve">Åpningstider </w:t>
            </w:r>
            <w:proofErr w:type="gramStart"/>
            <w:r w:rsidRPr="00A0090F">
              <w:rPr>
                <w:color w:val="auto"/>
              </w:rPr>
              <w:t>Fredag</w:t>
            </w:r>
            <w:proofErr w:type="gramEnd"/>
            <w:r>
              <w:rPr>
                <w:color w:val="auto"/>
              </w:rPr>
              <w:t xml:space="preserve"> </w:t>
            </w:r>
            <w:r w:rsidRPr="00A0090F">
              <w:rPr>
                <w:color w:val="auto"/>
              </w:rPr>
              <w:t>-</w:t>
            </w:r>
            <w:r>
              <w:rPr>
                <w:color w:val="auto"/>
              </w:rPr>
              <w:t xml:space="preserve"> </w:t>
            </w:r>
            <w:proofErr w:type="gramStart"/>
            <w:r w:rsidRPr="00A0090F">
              <w:rPr>
                <w:color w:val="auto"/>
              </w:rPr>
              <w:t>Lørdag</w:t>
            </w:r>
            <w:proofErr w:type="gramEnd"/>
          </w:p>
        </w:tc>
      </w:tr>
      <w:tr w:rsidR="001D346C" w14:paraId="43239F6F" w14:textId="77777777" w:rsidTr="002C7B69">
        <w:trPr>
          <w:cnfStyle w:val="000000100000" w:firstRow="0" w:lastRow="0" w:firstColumn="0" w:lastColumn="0" w:oddVBand="0" w:evenVBand="0" w:oddHBand="1" w:evenHBand="0" w:firstRowFirstColumn="0" w:firstRowLastColumn="0" w:lastRowFirstColumn="0" w:lastRowLastColumn="0"/>
          <w:trHeight w:val="669"/>
        </w:trPr>
        <w:tc>
          <w:tcPr>
            <w:cnfStyle w:val="001000000000" w:firstRow="0" w:lastRow="0" w:firstColumn="1" w:lastColumn="0" w:oddVBand="0" w:evenVBand="0" w:oddHBand="0" w:evenHBand="0" w:firstRowFirstColumn="0" w:firstRowLastColumn="0" w:lastRowFirstColumn="0" w:lastRowLastColumn="0"/>
            <w:tcW w:w="2313" w:type="dxa"/>
          </w:tcPr>
          <w:p w14:paraId="1A752AD4" w14:textId="77777777" w:rsidR="001D346C" w:rsidRPr="002C7B69" w:rsidRDefault="001D346C" w:rsidP="00024D58">
            <w:pPr>
              <w:rPr>
                <w:color w:val="auto"/>
              </w:rPr>
            </w:pPr>
            <w:r w:rsidRPr="002C7B69">
              <w:rPr>
                <w:color w:val="auto"/>
              </w:rPr>
              <w:t>Grønmo gjenvinningsstasjon</w:t>
            </w:r>
          </w:p>
        </w:tc>
        <w:tc>
          <w:tcPr>
            <w:tcW w:w="2313" w:type="dxa"/>
            <w:vAlign w:val="center"/>
          </w:tcPr>
          <w:p w14:paraId="1BF8B45A" w14:textId="77777777" w:rsidR="001D346C" w:rsidRDefault="001D346C" w:rsidP="002C7B69">
            <w:pPr>
              <w:jc w:val="center"/>
              <w:cnfStyle w:val="000000100000" w:firstRow="0" w:lastRow="0" w:firstColumn="0" w:lastColumn="0" w:oddVBand="0" w:evenVBand="0" w:oddHBand="1" w:evenHBand="0" w:firstRowFirstColumn="0" w:firstRowLastColumn="0" w:lastRowFirstColumn="0" w:lastRowLastColumn="0"/>
            </w:pPr>
            <w:proofErr w:type="spellStart"/>
            <w:r>
              <w:t>Sørliveien</w:t>
            </w:r>
            <w:proofErr w:type="spellEnd"/>
            <w:r>
              <w:t xml:space="preserve"> 1</w:t>
            </w:r>
            <w:r>
              <w:br/>
              <w:t>1279 Oslo</w:t>
            </w:r>
          </w:p>
        </w:tc>
        <w:tc>
          <w:tcPr>
            <w:tcW w:w="2314" w:type="dxa"/>
            <w:vAlign w:val="center"/>
          </w:tcPr>
          <w:p w14:paraId="2F2B900D" w14:textId="77777777" w:rsidR="001D346C" w:rsidRDefault="001D346C" w:rsidP="002C7B69">
            <w:pPr>
              <w:jc w:val="center"/>
              <w:cnfStyle w:val="000000100000" w:firstRow="0" w:lastRow="0" w:firstColumn="0" w:lastColumn="0" w:oddVBand="0" w:evenVBand="0" w:oddHBand="1" w:evenHBand="0" w:firstRowFirstColumn="0" w:firstRowLastColumn="0" w:lastRowFirstColumn="0" w:lastRowLastColumn="0"/>
            </w:pPr>
            <w:r>
              <w:t>8:00-21:00</w:t>
            </w:r>
          </w:p>
        </w:tc>
        <w:tc>
          <w:tcPr>
            <w:tcW w:w="2314" w:type="dxa"/>
            <w:vAlign w:val="center"/>
          </w:tcPr>
          <w:p w14:paraId="354214C5" w14:textId="77777777" w:rsidR="001D346C" w:rsidRDefault="001D346C" w:rsidP="002C7B69">
            <w:pPr>
              <w:jc w:val="center"/>
              <w:cnfStyle w:val="000000100000" w:firstRow="0" w:lastRow="0" w:firstColumn="0" w:lastColumn="0" w:oddVBand="0" w:evenVBand="0" w:oddHBand="1" w:evenHBand="0" w:firstRowFirstColumn="0" w:firstRowLastColumn="0" w:lastRowFirstColumn="0" w:lastRowLastColumn="0"/>
            </w:pPr>
            <w:r>
              <w:t>9:00-16:30</w:t>
            </w:r>
          </w:p>
        </w:tc>
      </w:tr>
      <w:tr w:rsidR="001D346C" w14:paraId="2CE1A21E" w14:textId="77777777" w:rsidTr="002C7B69">
        <w:trPr>
          <w:trHeight w:val="403"/>
        </w:trPr>
        <w:tc>
          <w:tcPr>
            <w:cnfStyle w:val="001000000000" w:firstRow="0" w:lastRow="0" w:firstColumn="1" w:lastColumn="0" w:oddVBand="0" w:evenVBand="0" w:oddHBand="0" w:evenHBand="0" w:firstRowFirstColumn="0" w:firstRowLastColumn="0" w:lastRowFirstColumn="0" w:lastRowLastColumn="0"/>
            <w:tcW w:w="2313" w:type="dxa"/>
          </w:tcPr>
          <w:p w14:paraId="48A8454F" w14:textId="77777777" w:rsidR="001D346C" w:rsidRPr="002C7B69" w:rsidRDefault="001D346C" w:rsidP="00024D58">
            <w:pPr>
              <w:rPr>
                <w:color w:val="auto"/>
              </w:rPr>
            </w:pPr>
            <w:proofErr w:type="spellStart"/>
            <w:r w:rsidRPr="002C7B69">
              <w:rPr>
                <w:color w:val="auto"/>
              </w:rPr>
              <w:t>Haraldrud</w:t>
            </w:r>
            <w:proofErr w:type="spellEnd"/>
            <w:r w:rsidRPr="002C7B69">
              <w:rPr>
                <w:color w:val="auto"/>
              </w:rPr>
              <w:t xml:space="preserve"> gjenvinningsstasjon</w:t>
            </w:r>
          </w:p>
        </w:tc>
        <w:tc>
          <w:tcPr>
            <w:tcW w:w="2313" w:type="dxa"/>
            <w:vAlign w:val="center"/>
          </w:tcPr>
          <w:p w14:paraId="7A77B552" w14:textId="77777777" w:rsidR="001D346C" w:rsidRDefault="001D346C" w:rsidP="002C7B69">
            <w:pPr>
              <w:jc w:val="center"/>
              <w:cnfStyle w:val="000000000000" w:firstRow="0" w:lastRow="0" w:firstColumn="0" w:lastColumn="0" w:oddVBand="0" w:evenVBand="0" w:oddHBand="0" w:evenHBand="0" w:firstRowFirstColumn="0" w:firstRowLastColumn="0" w:lastRowFirstColumn="0" w:lastRowLastColumn="0"/>
            </w:pPr>
            <w:r>
              <w:t>Brobekkveien 87</w:t>
            </w:r>
            <w:r>
              <w:br/>
              <w:t>0582 Oslo</w:t>
            </w:r>
          </w:p>
        </w:tc>
        <w:tc>
          <w:tcPr>
            <w:tcW w:w="2314" w:type="dxa"/>
            <w:vAlign w:val="center"/>
          </w:tcPr>
          <w:p w14:paraId="5D7411E2" w14:textId="77777777" w:rsidR="001D346C" w:rsidRDefault="001D346C" w:rsidP="002C7B69">
            <w:pPr>
              <w:jc w:val="center"/>
              <w:cnfStyle w:val="000000000000" w:firstRow="0" w:lastRow="0" w:firstColumn="0" w:lastColumn="0" w:oddVBand="0" w:evenVBand="0" w:oddHBand="0" w:evenHBand="0" w:firstRowFirstColumn="0" w:firstRowLastColumn="0" w:lastRowFirstColumn="0" w:lastRowLastColumn="0"/>
            </w:pPr>
            <w:r>
              <w:t>8:00-21:00</w:t>
            </w:r>
          </w:p>
        </w:tc>
        <w:tc>
          <w:tcPr>
            <w:tcW w:w="2314" w:type="dxa"/>
            <w:vAlign w:val="center"/>
          </w:tcPr>
          <w:p w14:paraId="48DEF81F" w14:textId="77777777" w:rsidR="001D346C" w:rsidRDefault="001D346C" w:rsidP="002C7B69">
            <w:pPr>
              <w:jc w:val="center"/>
              <w:cnfStyle w:val="000000000000" w:firstRow="0" w:lastRow="0" w:firstColumn="0" w:lastColumn="0" w:oddVBand="0" w:evenVBand="0" w:oddHBand="0" w:evenHBand="0" w:firstRowFirstColumn="0" w:firstRowLastColumn="0" w:lastRowFirstColumn="0" w:lastRowLastColumn="0"/>
            </w:pPr>
            <w:r>
              <w:t>9:00-16:30</w:t>
            </w:r>
          </w:p>
        </w:tc>
      </w:tr>
      <w:tr w:rsidR="001D346C" w14:paraId="4FD6B40F" w14:textId="77777777" w:rsidTr="002C7B69">
        <w:trPr>
          <w:cnfStyle w:val="000000100000" w:firstRow="0" w:lastRow="0" w:firstColumn="0" w:lastColumn="0" w:oddVBand="0" w:evenVBand="0" w:oddHBand="1" w:evenHBand="0" w:firstRowFirstColumn="0" w:firstRowLastColumn="0" w:lastRowFirstColumn="0" w:lastRowLastColumn="0"/>
          <w:trHeight w:val="403"/>
        </w:trPr>
        <w:tc>
          <w:tcPr>
            <w:cnfStyle w:val="001000000000" w:firstRow="0" w:lastRow="0" w:firstColumn="1" w:lastColumn="0" w:oddVBand="0" w:evenVBand="0" w:oddHBand="0" w:evenHBand="0" w:firstRowFirstColumn="0" w:firstRowLastColumn="0" w:lastRowFirstColumn="0" w:lastRowLastColumn="0"/>
            <w:tcW w:w="2313" w:type="dxa"/>
          </w:tcPr>
          <w:p w14:paraId="7FDF02D1" w14:textId="689ACBF5" w:rsidR="001D346C" w:rsidRPr="002C7B69" w:rsidRDefault="001D346C" w:rsidP="00024D58">
            <w:pPr>
              <w:rPr>
                <w:color w:val="auto"/>
              </w:rPr>
            </w:pPr>
            <w:r w:rsidRPr="002C7B69">
              <w:rPr>
                <w:color w:val="auto"/>
              </w:rPr>
              <w:t>Smestad gjenvinningsstasjon</w:t>
            </w:r>
          </w:p>
        </w:tc>
        <w:tc>
          <w:tcPr>
            <w:tcW w:w="2313" w:type="dxa"/>
            <w:vAlign w:val="center"/>
          </w:tcPr>
          <w:p w14:paraId="297C01B7" w14:textId="3B82E341" w:rsidR="001D346C" w:rsidRDefault="001D346C" w:rsidP="002C7B69">
            <w:pPr>
              <w:jc w:val="center"/>
              <w:cnfStyle w:val="000000100000" w:firstRow="0" w:lastRow="0" w:firstColumn="0" w:lastColumn="0" w:oddVBand="0" w:evenVBand="0" w:oddHBand="1" w:evenHBand="0" w:firstRowFirstColumn="0" w:firstRowLastColumn="0" w:lastRowFirstColumn="0" w:lastRowLastColumn="0"/>
            </w:pPr>
            <w:proofErr w:type="spellStart"/>
            <w:r w:rsidRPr="00B95F59">
              <w:rPr>
                <w:rFonts w:asciiTheme="majorHAnsi" w:hAnsiTheme="majorHAnsi"/>
              </w:rPr>
              <w:t>Ullernchauseen</w:t>
            </w:r>
            <w:proofErr w:type="spellEnd"/>
            <w:r w:rsidRPr="00B95F59">
              <w:rPr>
                <w:rFonts w:asciiTheme="majorHAnsi" w:hAnsiTheme="majorHAnsi"/>
              </w:rPr>
              <w:t xml:space="preserve"> 26, </w:t>
            </w:r>
            <w:r w:rsidRPr="00B95F59">
              <w:rPr>
                <w:rFonts w:asciiTheme="majorHAnsi" w:hAnsiTheme="majorHAnsi"/>
              </w:rPr>
              <w:br/>
              <w:t>0379 Oslo</w:t>
            </w:r>
          </w:p>
        </w:tc>
        <w:tc>
          <w:tcPr>
            <w:tcW w:w="2314" w:type="dxa"/>
            <w:vAlign w:val="center"/>
          </w:tcPr>
          <w:p w14:paraId="155A91A4" w14:textId="54D3FE53" w:rsidR="001D346C" w:rsidRDefault="001D346C" w:rsidP="002C7B69">
            <w:pPr>
              <w:jc w:val="center"/>
              <w:cnfStyle w:val="000000100000" w:firstRow="0" w:lastRow="0" w:firstColumn="0" w:lastColumn="0" w:oddVBand="0" w:evenVBand="0" w:oddHBand="1" w:evenHBand="0" w:firstRowFirstColumn="0" w:firstRowLastColumn="0" w:lastRowFirstColumn="0" w:lastRowLastColumn="0"/>
            </w:pPr>
            <w:r>
              <w:t>8:00-21:00</w:t>
            </w:r>
          </w:p>
        </w:tc>
        <w:tc>
          <w:tcPr>
            <w:tcW w:w="2314" w:type="dxa"/>
            <w:vAlign w:val="center"/>
          </w:tcPr>
          <w:p w14:paraId="4E91F0FB" w14:textId="34951223" w:rsidR="001D346C" w:rsidRDefault="001D346C" w:rsidP="002C7B69">
            <w:pPr>
              <w:jc w:val="center"/>
              <w:cnfStyle w:val="000000100000" w:firstRow="0" w:lastRow="0" w:firstColumn="0" w:lastColumn="0" w:oddVBand="0" w:evenVBand="0" w:oddHBand="1" w:evenHBand="0" w:firstRowFirstColumn="0" w:firstRowLastColumn="0" w:lastRowFirstColumn="0" w:lastRowLastColumn="0"/>
            </w:pPr>
            <w:r>
              <w:t>9:00-16:30</w:t>
            </w:r>
          </w:p>
        </w:tc>
      </w:tr>
    </w:tbl>
    <w:p w14:paraId="73AA7C64" w14:textId="0818095E" w:rsidR="00BF7B39" w:rsidRPr="00B95F59" w:rsidRDefault="00BF7B39" w:rsidP="00BF7B39">
      <w:pPr>
        <w:rPr>
          <w:rFonts w:asciiTheme="majorHAnsi" w:hAnsiTheme="majorHAnsi"/>
        </w:rPr>
      </w:pPr>
    </w:p>
    <w:p w14:paraId="0221D4B7" w14:textId="1B102A83" w:rsidR="00BF7B39" w:rsidRPr="00B95F59" w:rsidRDefault="00FA1DDD" w:rsidP="00BF7B39">
      <w:pPr>
        <w:pStyle w:val="Overskrift2"/>
      </w:pPr>
      <w:bookmarkStart w:id="11" w:name="_Toc224745082"/>
      <w:bookmarkStart w:id="12" w:name="_Toc238038947"/>
      <w:r w:rsidRPr="00B95F59">
        <w:lastRenderedPageBreak/>
        <w:t>Oppsamlingsenheter</w:t>
      </w:r>
      <w:bookmarkEnd w:id="11"/>
      <w:bookmarkEnd w:id="12"/>
    </w:p>
    <w:p w14:paraId="24E480CA" w14:textId="5DA948EB" w:rsidR="006F4971" w:rsidRDefault="00C07C60" w:rsidP="003A473F">
      <w:pPr>
        <w:rPr>
          <w:rFonts w:asciiTheme="majorHAnsi" w:hAnsiTheme="majorHAnsi"/>
          <w:noProof/>
        </w:rPr>
      </w:pPr>
      <w:r>
        <w:rPr>
          <w:rFonts w:asciiTheme="majorHAnsi" w:hAnsiTheme="majorHAnsi"/>
          <w:noProof/>
        </w:rPr>
        <mc:AlternateContent>
          <mc:Choice Requires="wpg">
            <w:drawing>
              <wp:anchor distT="0" distB="0" distL="114300" distR="114300" simplePos="0" relativeHeight="251658243" behindDoc="0" locked="0" layoutInCell="1" allowOverlap="1" wp14:anchorId="5297DA5B" wp14:editId="5B1A3D37">
                <wp:simplePos x="0" y="0"/>
                <wp:positionH relativeFrom="margin">
                  <wp:posOffset>71755</wp:posOffset>
                </wp:positionH>
                <wp:positionV relativeFrom="paragraph">
                  <wp:posOffset>1232314</wp:posOffset>
                </wp:positionV>
                <wp:extent cx="5739130" cy="2205990"/>
                <wp:effectExtent l="0" t="0" r="0" b="3810"/>
                <wp:wrapSquare wrapText="bothSides"/>
                <wp:docPr id="907660623" name="Gruppe 2"/>
                <wp:cNvGraphicFramePr/>
                <a:graphic xmlns:a="http://schemas.openxmlformats.org/drawingml/2006/main">
                  <a:graphicData uri="http://schemas.microsoft.com/office/word/2010/wordprocessingGroup">
                    <wpg:wgp>
                      <wpg:cNvGrpSpPr/>
                      <wpg:grpSpPr>
                        <a:xfrm>
                          <a:off x="0" y="0"/>
                          <a:ext cx="5739130" cy="2205990"/>
                          <a:chOff x="0" y="0"/>
                          <a:chExt cx="6475178" cy="2489200"/>
                        </a:xfrm>
                      </wpg:grpSpPr>
                      <pic:pic xmlns:pic="http://schemas.openxmlformats.org/drawingml/2006/picture">
                        <pic:nvPicPr>
                          <pic:cNvPr id="1445731963" name="Bilde 1"/>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319145" cy="2489200"/>
                          </a:xfrm>
                          <a:prstGeom prst="rect">
                            <a:avLst/>
                          </a:prstGeom>
                        </pic:spPr>
                      </pic:pic>
                      <pic:pic xmlns:pic="http://schemas.openxmlformats.org/drawingml/2006/picture">
                        <pic:nvPicPr>
                          <pic:cNvPr id="1722861434" name="Bilde 2"/>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156668" y="0"/>
                            <a:ext cx="3318510" cy="2489200"/>
                          </a:xfrm>
                          <a:prstGeom prst="rect">
                            <a:avLst/>
                          </a:prstGeom>
                        </pic:spPr>
                      </pic:pic>
                    </wpg:wgp>
                  </a:graphicData>
                </a:graphic>
                <wp14:sizeRelH relativeFrom="margin">
                  <wp14:pctWidth>0</wp14:pctWidth>
                </wp14:sizeRelH>
                <wp14:sizeRelV relativeFrom="margin">
                  <wp14:pctHeight>0</wp14:pctHeight>
                </wp14:sizeRelV>
              </wp:anchor>
            </w:drawing>
          </mc:Choice>
          <mc:Fallback xmlns:arto="http://schemas.microsoft.com/office/word/2006/arto">
            <w:pict>
              <v:group w14:anchorId="4F7448D0" id="Gruppe 2" o:spid="_x0000_s1026" style="position:absolute;margin-left:5.65pt;margin-top:97.05pt;width:451.9pt;height:173.7pt;z-index:251660290;mso-position-horizontal-relative:margin;mso-width-relative:margin;mso-height-relative:margin" coordsize="64751,2489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ci+Sx5AgAAagcAAA4AAABkcnMvZTJvRG9jLnhtbNRV227bMAx9H7B/&#10;EPzeOnYcJzGSFNu6FgOKLdjlAxRZtoVaF1DKpX8/SnbSJumwotge+hCFskTq8PCIml3tZEs2HKzQ&#10;ah4ll4OIcMV0KVQ9j379vLmYRMQ6qkraasXn0QO30dXi/bvZ1hQ81Y1uSw4EgyhbbM08apwzRRxb&#10;1nBJ7aU2XOFipUFSh1Oo4xLoFqPLNk4HgzzeaigNaMatxa/X3WK0CPGrijP3raosd6SdR4jNhRHC&#10;uPJjvJjRogZqGsF6GPQVKCQVCg89hLqmjpI1iLNQUjDQVlfukmkZ66oSjIccMJtkcJLNLei1CbnU&#10;xbY2B5qQ2hOeXh2Wfd3cgvlhloBMbE2NXISZz2VXgfT/iJLsAmUPB8r4zhGGH0fj4TQZIrMM19J0&#10;MJpOe1JZg8yf+bHmc++ZZ+NRMkZ5BM9sMsVy+nLE+4PjIzhGsAJ/PQdonXHwd62gl1sDj/og8kUx&#10;JIX7tbnAchnqxEq0wj0E6WFhPCi1WQq2hG6CdC6BiBKvQpYhN8k0H0ZEUYnS/yhQ6yTxOXo/v7Vz&#10;pD6xO83uLVH6U0NVzT9Yg9LFKIGR4+2xnx6dumqFuRFt64vl7T4/lPmJTJ6hqJPgtWZryZXr7hTw&#10;FlPVyjbC2IhAweWKY07wpUywXnifHeZjQCjn8dHCOuCONd6sEMd3xN5V8rAQQD/i9ClYFJ33eInM&#10;hshkko3+LBbkEKy75VoSbyBWxIAVogXd3NkezX4LiuwRQDBx2lUFjbcjsXGaTvIkG2bHEkvftsTS&#10;/y6xYTLK8xxbz3k/Q6FNRsm+nz3Tlf6F0EJnw4Yeml3/+PgX4+kc7adP5OI3AAAA//8DAFBLAwQK&#10;AAAAAAAAACEApfn7JuhPAwDoTwMAFQAAAGRycy9tZWRpYS9pbWFnZTEuanBlZ//Y/+AAEEpGSUYA&#10;AQEBANwA3AAA/9sAQwACAQEBAQECAQEBAgICAgIEAwICAgIFBAQDBAYFBgYGBQYGBgcJCAYHCQcG&#10;BggLCAkKCgoKCgYICwwLCgwJCgoK/9sAQwECAgICAgIFAwMFCgcGBwoKCgoKCgoKCgoKCgoKCgoK&#10;CgoKCgoKCgoKCgoKCgoKCgoKCgoKCgoKCgoKCgoKCgoK/8AAEQgCEwLE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2/gomnXPnadc2jShYGa5&#10;wPmDAkKULZ+fBf0+vrqtY6T4d8U6fql5pF1ZQw3ola8MQkYNggDIZVdDvUE9QMnB+7XJ/Du61Dwx&#10;4jjkkuZGgdHE9rEflbOcNgZwy4I6ZwzDuKueNYfirrmrTeH9A028eF5GMUdsnmIxBPzLx8vTpxz9&#10;Dh+JmN4gwvFlathay+r1I97xa2at3Pa8PcFkGL4TpUcVSft6ba2s0900ziv+Cl/w803xD8TtDvdS&#10;1F4bXVbWFJL60YMUMcmQ2APmAV8dMlR0Br0f4G+Mb3xf4T8JanqemCWclrB8wgBLiORoDMpYepLZ&#10;xkDOM5q5+1T+zf8AE74lfBHw5p3h+JbjxJZyxm3trq6iiEqupDL5rvsUqxGNzKAPwrO/Z++D/wAU&#10;vCPwyHh7xppcNhJpWoSSXrJqEd0sUMgXLsIC7Y80SnCqeCCM5NeBwBiMqrwq4fF1FBOM467Xa/I6&#10;ONqOZYWvSr4Snz8soy030/Xuev2qq7KZJBE0QMbjAOCSM4PXHHT/AAFeS+LvFXimXxXdC78BS21p&#10;p1+72klm32lWtQwjFyTgbQQQdvG0Pgk8V13xe+Demancrrll4ulvL6HV7a/8g6lfLAJ1V4Q8YuB5&#10;UausrrJGqorghmBKqRLZaT4d0JZdEinnu9T1K2GnuLzTYZ7OPcynKoxDL8wXBaPgZ4yONvD/AIY4&#10;Z4azyWYY+tGvy35YpN2d9/kVx9xPn3EmRrA4Km6LmleTaV12/wCCeAeJb/XdI8SprNxEoiF8Y1a2&#10;uGGQdxVf7wGMAk4Jz36V9e+If24tJOlaLfeFtLh1OR7FRrumN5sYhkwuUV9uC3JG7aR7V5z4S8L/&#10;AAM1nXbbTfiPFqbP5pWNoriNBNIAxRZBkhAHC4O5ug6Dkafjzwn4P+E13b3HhjwtBqun6jG8ssWq&#10;XEpS0kEp3LuikCuTg9CcBhkKcZ/ec/4z4G4orYWFSjOVSndRVrKzWl/S1z8ByDg7i7haGJdPEQ5K&#10;jUpO93fy9T1rxb+2H8DdM+ELHSPtGo3Wp2E1udJXazQEgqyyNnavXsSSTx618v8Awi/ac+LHw+vE&#10;sdCWO90wzrNLCUdkQe52grngkLgZAIPBNdtouteGLXV5PEXhn4HeE7WMWrq1tfWbX0FyWYAqyXTS&#10;DcMHb8owTzniuZddK0/WRotnp+n6dq0cwKx2Ucdu6xKpASRF2hmAK5cjeSX3EmuXAZvwnlGFr4P6&#10;lKqqjXxyVldPtt6nTjsr4lzrFUcV9dVH2afwRd5Wa+XyKvxV+N3iHxX470/WNTjD2d2qE2cUJlix&#10;kCRnTB3H5ic4zzwc9HaP8J9Vv/Dk+mReFSq6deSx+dZ28jxeUx8xT8xyFZW37TyM5rZufjxp/grx&#10;PpXifxd8cVSXTiVjS88TBhZOybT5avKNhAIGBgYG3pkVx/xT/bF/ZN1WO8udU/az8LW2pXlxPLNa&#10;i/CmBm3nI8oYYYbAweM4IGxTXs4Pj3B5NRo4PCU4Uoq2vNdb31sulzxsVwNis2xdfH4qU60mtrWv&#10;olpd6XMrWfgX8QtLj0zRYtDeJiZnea0lkiea1kcbS5c7AMoTg4yMZ7GvZv2b7qP4PEaD4ojuRZuG&#10;fUkYJJGXChQ7bWPDJtBQZOVUjrx5L8J/jJ+yH8ebB/DXwe+Ntzf6lpekJJ4jmuru5x5nmBQ8blGz&#10;GRgBVPGwnGXG7UPxB8AeA/Oiv/ijpcs88sa+XLexLLGMHdJtuGUAMRj5SMntjFcHHPGGX8YcO1sr&#10;xOIhyPXSMuZtO91dv5HZwNwljeE8+pZjQws3NaayjypPSz2+Z6P8U/BHg/44+Ko9e8CX2i2GIII7&#10;eHWFnzOzcH93DDJIu0EdQDg55wcc34T/AGcPFssn2O9n05ooQzJeac5ME0YbaWQSbHzuJyGVTkEc&#10;HGfGB+3dHL8ZL74e/CX9nfxX4pihuzF9v027hSzmkVOrTu6pGMgsSGGc8Njg9NfftJftsW+oG50n&#10;9iF7WO9VgL+7+J2nyLFJlizbIZHkVvmA7nBY5718JlnGnEOSZLHLMtqN06UVytw1b9e2p+g4/hXJ&#10;sxzh5jj6cVUm3zJT0SPV7L4Y6F89zp3iVbyzSX7PcStbiOZWyVJVdxBGduNzLuPTIwT678PNX+H/&#10;AIP8Hi18GQ+IXVNRElwuoyQq7ShcS7I0BEiqAG2F03FB8618u6l42/bSv9OgOgeCfgzp1zLah2g1&#10;DxZfPJM+9nMj7LXDOeAD14Herlr4p/bJ06wuLLxB4m+G+jal50V1bvpXhTUNRiQqwddrvcQZIyeq&#10;4YbgeAa+fzLMeIeKcveEzBSmrqTSsloz2aGFyfIMesTgZQp3Vr6t6rU7bQfgV8CPhL8QNW+Jfhjw&#10;hf8A9t3F7NPA1zqzLGBcJL5x8kIAisJAAqs+NvDcDPffC698I6wJtBvvBtheXV5foLLUb4NK1vDt&#10;cEFBIo3F9nfgA8dMfM2qaD+2Rfaz/b/xK/am0wW15Ev2Z9N8D21sQqliFQzSybRhwxGe/IJANcp9&#10;p+MnwZ12z8daD+0d4z8SXN3ey2Ueh63pulRadl1KrnyFOHRgHxkD9116it8rzGtk0VTq05X6K7Wn&#10;Tb7jnzLLXnCc6VaK76ff8up9I3ep6aLp5da0eztXR1QwabahCCA3IUs3PPzdOnUY5l0+x0awvIvE&#10;7WcEkIkM0lrcTy/ZV54QkvyAigkkgZJyOtfP9lpn/BSPUPESeMNXt/BGhx3drtBt9cvlV49iglEi&#10;gMILBRu2lSxHPer/AMbP+Cfn7R37QvgrTH+PXxBjGhrO00qabIBcJK8LhSC1ww4Mg5kjBwMZXOa+&#10;nxVPMcbL61HCS5ZWsnJ2+7zfmfO4evg8HS+qvMI80U7tJX/4CR9PftIfFDS/DOq2mnWcnw4vi+PP&#10;uJNQggnt7jaFiKyO/mIqKYzweTGuRjArzHU/2m/g/ZadLaeL/wBpHR4pEhdbdh4rJMTHaWDRrI3B&#10;29R/dUc4yPAvAP8AwQp/Zp8X6G+qX/i/XBNaRg3yy+I/mU525aNIG2ckZwzYGDV5v+COP7Bfwv1W&#10;bw/4s1J9bnNvHLAZdVvmOx13LjykRQ2M5yeO4BFdscDns0qGGw9OlOK1fU8KOP4bpSlWxWKqVoTe&#10;ib0+R9Ej/go7+yR4d0bSrTUvjj4KuILOzSK6BvktZJo2RvnXDN8zEAMMAgsTgkAHlvij/wAFYv8A&#10;gnd4h023g/4XVZyassT+bH9ru2t4pc4JWaOI7xjLY6MeOAQK828Gf8Eq/wBhjwTex6rc+F9G1Fbk&#10;SvaPqy3lxbxoGAG8NNsUg4Ulhgl8dxXd+Bv2Jf2DvE2rJd3PwL8FXUtrExltrPw9YIjrjhkE0xjc&#10;/MGzjgYBweBeWZZnftZSp4iHPBttLSze+iMM2zbhynCPtMNU5ZJWbWj9W2eIeM/+ClX7D3h2/uIo&#10;fjbq+qwzuzx22i6ddGKE7VxmR0TcCd+VVcAEcsRRD/wV1/Z11Ge0s/Bek+PNbTTncw3elaIzTgHa&#10;AWTCh+RnBYc9+cD6E8Qaf8DfhX4Un8G2HwksdPO5Y7XTJfDdpZIsYjWTcGh/dMBu2D5sl+nByYr/&#10;AMafDfT9DmtfC9vNYWkATcDPEiOhaNZCGXeUGZBgblY7HB5GB9tQyfjTHU4OeN06aXtb5Hw9fiTg&#10;HL5zlSy9t9dbJ3+88Bl/4Kw+FzqEWjeF/wBjD4q6zPMxxNeaZHbfaMLx+5Eb7T0JO84988R33/BR&#10;n47aBfvrXhL/AIJ5fECWdd32Oe51QWfDjaVdI4HMilWcMoZQQRnFes+Knsk0eS6s2TV3nk+ecyLA&#10;4VciNtygfeJ6Kx+6eCucWdQ+PejWUMuleBtG0m4jsrdHvZrqKVpPP+bfsWXqNy5BwDkjngVriOCc&#10;0lBp5g3z3T2S+d+n4joce5Q2qiyzl5LNatvytZb9zzj4Y/ttf8FGtS/4mPgH/gnpDZxOpWS21Txc&#10;9sZZApyxUeSduMfL0yp56ir/AIv/AGkP+CyXxU19vD1x+yp8N/Dluyr9oS/v2uEZG4JeRbiR8HHO&#10;OfavSPCP7YPxW+H3jGDxXKum3Es2nSKbaNraVJVbc4Ug4YPjHJ4yRlhyFn+JH7VA8deH21C78Sad&#10;a6xBdRPERfRouWRwcJHhgQ7biDxz19fNfBGOw817bHWjZWalqtf006ndLjfLcU70csvJu7Uo2T+e&#10;u/3Hj/inwj/wWR0u6t7PTPEHwMsp5WR4dOtZpnMYJPQNbsDt2nK5JGRkcipbD4R/8FO9d8IPZ6x+&#10;3RodmYy+610/wKkotzuwXjlcRsfuAE4zwK0vDnxu8P8AhbVmvr3xTo0zMI0W2W48sBEJyFOTn+Ej&#10;PcY70viX9ubRPDV1Lfad4y0yWBY3eC2ku0yzBcIDw245OOoxjj28jF8L8PUbQljvaybu7uy8z6LL&#10;+JeI6yc44BUopWSSu10Wpn6X+xj+19rcjr8SP29PiTq6ogFrb+G/DFpp8MkpcZV2kuGAABYg7GPA&#10;4HURR/8ABL3W/EMtxB4t/a4+L9la2sLPJDNr8PlXDjgRqI0QZ3AnIJGB6isu0/4KPeDr3S473xL8&#10;VLO2v1XEttHfMCEH8ONxGduBgHBBPHUDJuP+Conwk0O4Z/8AhLrq4DAeWTaoywMMcjgNn0PzfhVR&#10;yXhDDUJQqKMpLs29V2Nnm/HeIrQlRbjF90lv3R1nin/gmR+y6vhebS5vFXjbUryRczC78ZXjDftG&#10;CwQtk9B930A9ap+Hv+Caf7C3heOSKw0O0126AcXEfiLULqWQbc5KgOik5ycZJ4+prz3xD/wVQ+Bm&#10;sNJPqzzu8SN5cq2rCRMjO4SAFid3qT2HYVj67/wVM8CQ+Hbe28JfCHXbuZ38221NYpx5xIwzruUD&#10;BwOAODuwfmOe3BY3w8wKiqlK7+9X7O/Q8TNsF4n4qcnTxCjB/J28vM9I039lX9jTTvEdqmmfCXR7&#10;e4kn2Ko0QyRqnmAb2F1csv3QG27ejHJXGD798S/2Mf2OfDXhuO98H+F/CPiC5LiNMeE9FQmXYj4X&#10;9wGUgkg5Gfk43ZxXwXqv7ePxD1O2GvJ8EfGheaYvHcrpr+Wp77SVIxz0zjnkZ6a1v8dP21viBpqx&#10;eFf2V/HGpWMWJyItKkjA3cqSUXLYwQpYnCjAwBX0GO4m4EXJPDTjFR3jypp/qfKYXhzxClOaxVSU&#10;ubRS52nH01sfYEFprug+FI7DRbmxsWW5kR7WPUEUxRFMCMiJVQkbGK7f4SDgNkDGig1S+1TyNX8W&#10;GLyXMlwPtcvmoi5BKqpIYEZxtPVucV8z6Z8Sf+ChOveI4/CPgz9lbWtJ1SXPnx68UsgJHO0DfcGM&#10;EldnJIJzjBCirOofCj/grUd7SfCjQlhdg5az8Y6RcNCM8ErDcvJjPYA9/wAPnX4qYjDRcaEqUF3U&#10;Hc+kpeFGTVX7TFSrTfnU0/A+p9CHgjQzcaRqVmjwJFtUi2LB5DsYtvLDGAhBXjjOM9Kw9T+Jng+6&#10;ASWxt4oYZfNltpbKOT+EkkF0wTyx3cHnnrivAo/2PP8Ago14m0afXr/4teC7OYWhm/s2/j1Z5ef4&#10;dyWLx5JAGd23PfHNXvDH/BOL9uG6hkHxA+NUGhRviRbnwz4dlvEkU7lw32k2xAOO6kkc5IOTtl/i&#10;1GlRqfWG6s29LK2/l+JxZv4S5ZjK1N4f93CO6vdtLz0PS9O+MHgLxVqUV7oNveSWMMpF8RCisi5c&#10;MfLLkZCAEnOMrkAHK12mifH74feH4W8PWPk2sTTkPdSypJMRtwHKqAp5KkoTg46jk14z4B/4I5/t&#10;BeLPElto1t+0tqcEF2jG8muPB1tZRKqLI4BkS5kBLGMqMqQC65IB3DvNR/4IPS6hBcTRftT+JJBa&#10;WsI1CZdTtEEM7EhoQAmCVHPyscA9icHz8f4oVsww9PD1oVU1p7t/e9dN/I9TLPDXKsoxVTEYeMWn&#10;r7yvZaXtrtc7DU/2uvg3aWhkutQ857SN/tLtcGR7jK/IIgH+U5J5y3AB65Nc9L+3X8GNRkju/Pkt&#10;b6MLCkszoFkUZBUgb9uU43nkHIxgnGDo3/BGn4Q+HHXR/iT8XdR1mSRX2vD4zniZjwMFY7Zhjt1+&#10;o6Vp2H/BFz9kqz1OG+TxDfXUSkvd2F7rlzPHLhgAB5axNuznIyDhuORXJS4izeOEcKWFrSTTSbk9&#10;D0Z5Pk9bGKc6lJWa0SWuvqX7j9un4TeHdMVrz4j24u2j3CKSeNlt3MDKSrRxqTtDEKccKo69+Jn/&#10;AOClnwMXXE/4SX4iQRLLuF5PFE0u1QhwFGQSSQM8gDdmvTtf/wCCJf7G9tP9tl8GeTm2Ewt/7Tuy&#10;iMApZM/acnDErgFvqeM9L4U/4J4/sWfDi/iOlfCrQtTWVvIgTUvB1nqSSFlUqrfaYZADvIXcSMEH&#10;nnn5iXFuZZVBUqWGfM1u9W/V301Prv8AVTLs3cqkqyaj02Wmm1ux8reLv+Cgn7Jt9d+dc/EfxHe7&#10;rbZHb2+gxLbxMAfLJcXJYqMgtiPPBA7VT+G37WF7418cafqfhjSdXGhNJJt16ezk8uBfLZQFztDr&#10;nbwBngDHFfoR4F/YF/Zq8K2k2reHvh1Fo1p5ZuLmxg0q3ihQtlnIjWMxZHqikDbwa9K8E/sR/s36&#10;vp8XjLWPhxNpdp9ndLyx1KKOKGCPd96RYkHz8BQFOG42g5BPbj+NuMMxw8cJUh7jXdPsceV8F8F5&#10;ViZYum/fvur7nxt4b+PusT/DybwX4hu9Z1q0n1WKa7urfU5bYXkMaNut2U7wvz4dXxkFRwciuz8A&#10;3NpYalDr3hT9nQXIhjR4X8VeKoRDIWZvnw3l5I8w/d9ASCQDX1LoPw+/Zqt9Yv8AR/BnwNt7Wynk&#10;SyvDcTXGZVUEiRACRG3JAKEE5+9jFa+uaB8AtDBI+Fuil4yY4YDYK4G5QDuQrt4CqoJB+4B/CteT&#10;TwGfU8fKs6UXKW+tlr6HsyzXh6pgo0eeXJF6LfVep+cni74F/FQ+KLyPUYdNgtJfNd7aPxLFLHGj&#10;sSEDBj0LEDJyOOvFaGjfsyfEy6EF/bfEPRVeCMrcC2ubiR7VSjbEYCIFixyDjpjjOa+5dT8QRaLH&#10;AmheD9HS0e4KiC2gihmWXaqbjGFAKgbRknkKADxxXt/ihrulaLPcRm0jlRnDyW6oQZjgquOo+8Dz&#10;jrXvVMNxXjqCTqwitFt/meBSzLhPA1nKFCcmt23/AJHyVcfsPJqfkTXfxC1u7Z9wIh8FTzKGXOQN&#10;06jvjovPI9aj0b9hXW5PE8Wk3ereK55Lu2lyy6OljtgXZk7pJJNxyUGwkD36Cvq2xv8A4sSuviW6&#10;sYri1twjyTFJJPMlYn5PlySCM454xx1yL+v+KtR8LX+kavqNpNLf36tbQySs04jDoZVclwS7HyUU&#10;DJIJB7c5fVs7wcffxUU9FdW69Gbf2nk+Mm508I3u7O99OqPmvQf+Ce0k8LNbXeoGVTIGvNTnjVHB&#10;fbhfLX5sAZGDyG5PYYnjP/gkf4S+IWrQ2Xxk11NUj2Srp95DdN/oY2nIVV2MNxKgkhjwnB6V9h6R&#10;f6vrF5bairX1zPdROkMfmRwQyHedwjLsMkKy5PGSTtHAxkaP8H/H3ia5vvFc2qW9no7P5tvdX+pF&#10;d6qTuJTJKnO7OdoxGMdAa8DiHAwhgHOpiuap67fI9zh/NMVVxnLTwvLTt2PmDTP+CL37HHhrSZbS&#10;+8K2+siK4eW4ur3zmuGDnO0MJtoVB/s9B1JNblh/wTC/Yp+HttHDp/wd0dJrjdkX1gk4kK53DNyG&#10;IwQRxj6mvpaT4FfFDXLGfVNLv9MSEWxNteT6jGY7h84UA7uAQO5HB9sVl+L/AB14H8Azt4A8Z+Nd&#10;ChExADLdxStpUy5zOqq2QGIdNoOFyo5wd3yWR5fTxEefGVnK1tL208rH1ub5piqFoYSile/S+v42&#10;PNvAv7Ff7K3hXwpeeKtJ8A+HfDMqmOMahodnHC7OQBsYpGCcDLYBxlQOM5HPatZfsweHLK6s/Edz&#10;c6hIimZ0hUxOsSsTh/n5fszBj6jHSul1HQLi/hit9R8YNrugXd/9njvrJUjhE5U/Pydx2gg71Jzt&#10;ccbDWf4v/Zj+GHgeWWK8+JNvfT6lphihS4neIurgIiH5GDh3O7AIILduGH0yp8H5dNxlJzbTsrtr&#10;yv8A8OeEpcZZnFSiuRaJtJJ+drnKt8OPA3x1gttM+DPhmaSFJ44rjz5BEkwlMZdj5h+VUC8KC2eT&#10;xnI9A8KfsdeBNF021l1/w5vSW3jFzIpOIizDELqg3EZCfNjBOME4zXT/AAT1r4E+AdU0v4f+J7qF&#10;ZLSddPtLy28x4xchkVY2kRd0Q8xjuZisfQZOWA0dd/as+B2kX98F1zVJlvQj6allaEB2O9SGEzb/&#10;AJiUwMRgdVbGRXSs64XwlnSpX0100v5N9jklkHFuNqSjVrNWemtrpenVh4d8L+EPDun2cOh+HtDs&#10;r+OMH7FEu8o+wlowxTLkfMB8ueGIAxWfN4zWHxLDbXWo6TbzmUqxhtvMmQgqvzA7CCclepwVIOO/&#10;G69+0r4dstdfQPDXhQ/Z4YoguuGSV3jZFZUWUSFnMikSqSxPc5wd1TX/AO154dS2hi0/wVY3d5Gp&#10;k+1z3SWolVpI1ZWCyndyVOcknLNgBWavewmd5T9X544duLW8Yap+trHz2L4XzJ4v97iUpdpT0a9L&#10;3OluvEd9qkluur6k9tMLkbX0FhsJBibhmZZAGccgjHGDkcnSso7qzuIIdEt3t7GCTzLex0y2WMZ/&#10;p9AB071xl5+1T4g8MaPcWOgfCDwvNJpk6NfzanIt2bCaWUKsbNk4J2gALuwWUN8xwcr4h/tT+MoL&#10;OXxT4K+I+h22pQ6SH/skeF0EEkwd3jWDfBjhG+ZjtdmULhgFKYYLPsPiKT+r4Sc/Pr8zoxvCs6FS&#10;KxGMhT7J7fLpsey3OreK7CytLK20yeW7uoQllZsgBkXaWZmyRhQACSAfw4BzJPDXxFvL9otI0dTh&#10;wC32dgysQCdwCnb0Pdu3NfNfjj9pj9oTxTNHcweNrUXMd2FvBZWptptm1wShRdhXDnd0fDHG6max&#10;+09+0BdTWk3iPxc6qhdI5Ssj3NnGpLARPIhYMO2GHHTHIq6OeZ7GvKNPBy97ZWa+8c+EeHnhoSlj&#10;o+7u13v/AMMfVOnfB/xrrc0f9sXN8INh8iJYCVux0JD5woG7BLdcE+m7ubb4WamNL/4Rmy+HWnQS&#10;TFo7Wa2DKYgRk4kBBz39MDJHNfDZ/aH+I+t3cuta54z8S3WpNa+TLqKagULusm6EgFfl8sBQFBxu&#10;XdnNa/gXV/jt411WWCz8deJ7u+k2Fbi919leIRlArs7sSu0hDnhl8sEEBQa5MRiuIcPS9pVoKKve&#10;7kktO+p3Uct4bqy9nSxDlJaWUXrfsfaVp+zdbWPhW5Txn4x0/RNRBJElzGnloowT84fJyOuV7fne&#10;8P8A7Omp+HbiWC5+IFq0d9YspaWTzJJcMg3BMjOFwCT03fQV8fataL4f8QWHiL41/FrUNYm1KH7I&#10;t7Br0zzQQjDFpkMRkcMGVtrDacZwMjHK+HNXNl421kaf471aOayjeMPaXrywPCiRmOMsFLsN5ZQx&#10;TG4qc8ZHyWMzXOXj405JLnfMrar5eR9LgskyV4CdSM3JQ0lff0PtTxL4J+CljZQR+LPi9p+xZQ8C&#10;pqEMauwOPmwWDH5lJBI6e4FcbqHiT9lXS0A1H40CMzSLC13a6hEpZtobKuuPk42g5HIAGSa+Mtc8&#10;OarFqMb69aDbdo0ts0mJMAhmGCTxj72ByDnocikj+I3iKwt5vCeo6xdQWwlNx9nuSxVW2qoT5jjl&#10;VUgHOBjBHOfsv7C4qxmCnUjio6RvbvfofJrNuEcJiYU6uFm25Wv2t1PpTX/i9+zdLr9t4d8P/F2X&#10;WLWEMxe5kuQ6FdxyjG3kDcqrNlsEAED7oNvT/jN+x94fuLa4h1K9+23CNG8dxbXUlsWkZZAV2wqW&#10;wQQBgHaeQpr5TttYNuX12e1sYygCwF5lgjuCekbNjYuSMHOAQvPXmnY/8It44jbX18Q+GrSSQs6w&#10;22uQqYB86AKhlL4ADYByRnPO7J+ayng3iFVfZrEckW7ys9n8j6nNuLeGoUVU+rObStG63SPsDW/2&#10;rv2W/Bs+paP4J0kX1xBZ3AkubjTESHcoJZA80wbd8vy7Efdu9MsKegftQ/s//EbWRp2leBLy3tbj&#10;RIri+gjsIrdoXW42hi6PgyBvKI2sNu9iWwGx8oXXhn4YabevbfEDxyunWUs24JEGuZzCsrKyxxoo&#10;PmBQhO5lGN2Mk4Hv37M8/wCzb8OtI1PWtW8VXYsrq1jTSzq2mmOaeFi5LJHuJCHJdWBwHVWbacZ1&#10;zzhnD0Yul9bnOq1okm0++v6HHk3E9V8taODhCn1u7Py+XU0PEv7Wt9bfHq30Kb4STa1p+iNBFfTa&#10;LYrqF2I0kkOSJIotzYZIyBMypliJGJNLdftTfBXxj43k8TeKdB8Uw2Wm3M0mneGtU0a3vZzcrEjA&#10;xqJduxfKO0NJ97IBQDcech+PX7O2oa94q0yG08R29tqWYtEtl8HvIs8C7VAEskgjjkYlyTIUXaow&#10;SxArz7wd8YdP8Komg3vwj1G5kv4JLK61S2vbO4ubW3xL82LmeMAsXA2xtuYAEtkCu/IuEsopUP8A&#10;b5zlpoknu1u369Opw53xhnNeaeAhGDT1lzLVXWiW/wAztNN/ac8QaNBp+h6FMIby6U3UNlpgEYhQ&#10;sriGRZYlMrK25QCoG7a6M2WI7PSvjX418a3r6p4GW5m/tG3mcz2tin2jTiq4Riyp+7dWLFh90Zbb&#10;I4Ac+C2fgaxu/DU3iK68Km01W907572/11Ig8qSIQqmMSAxgK2RnJJ5XCKaq+Evib4x0W+SXUdQ8&#10;Lxy6nJINS0zwvqVwGkgyWDvG9lGh285/enco+YE19nhuBeHp5dehTlKaXVNa+fZHx+O8Qc+WPtWq&#10;xhBtX95PTsr9z53/AGi/gh8afjj+0Ra3Wm+M9e1i9S7SOPUfEFyqSeaACUMhYnaMjbuPK4IHNfo7&#10;+yt4X/ap+Gfw+0Hwhf8Aj+xs9QvZooZorLypJbC0GyZ7sE7hLlN4IVhuwoByMD5z1zVdc1DxUPE+&#10;iabolrZnEa2s9hJIZFKICjuW3hWUH5Qy4VzjiuttP2lfiLP45ufH2o+IIrS/XSYbGOLRY5Ut7eBF&#10;2qscTuwXG4twfvEk8k5+RzPhzO8XgIYXC4N8zd5N62S7Pp8z6rLuJ8lpYueLxOMXKlZLu2tmv8j6&#10;n8YftF+IdC8QT2WtfFLXkuC2+SC18NiRLfPPlArG4G3pjceme9FfLmmfG79qEWaLpf7QH2SEAbIb&#10;rQLOaTBGQSzIxPBHeivfovD4WjGjPAtuKSb03R8dXw2NxVaVaGPSUndJX0TMDUP2x/2QfBt7P/av&#10;x78OX6PJ5kD6UDcvHgHAYwK2WAb/AHSSeK57Tv8Agot+ybpGsiLw54u8TeKpYCSLfSvCV5I0CZxl&#10;SyDjB65rO0bxp8PPAMbWOk+HLHRwpKpBbadBGGBI4wI85HPOf4jwK3bH4z+B3kePUNW+ywBvlMbq&#10;qxHbwWXHfp0ryK3g9TpUnUxWYR5WvX7ux9VT8Ya9WpGnRwMrxdtfd9fUs6//AMFMfDutjyPAH7KP&#10;xY1iV3KRsfCjxIHYAD5nyARxj2x7GodS/a4/ax0zQZYPCv7DmurLcRhd2t+JdNikQDJGQ0obADHh&#10;gc9OtZsv7Yvwz0253XnirTI4Y5QEeF1yVHq2TyMegzntiuV8eft8+B77UgNI8frOhwzRyTr94Hgf&#10;KORjJAP59c+Rl3hZw263JiMV57no5h4oZ3DDt0MMtfQ6dfjF/wAFGfFth5tx8BfAenoyYNtqniWV&#10;ZnfduRm8lGXIOflHXcenGMGDSv8Agpr4n1S7t7tfhZ4Yt7oqEuIbS6v5ojkHcCzAZz3K4wfQnOF4&#10;/wD29/C+t+Hlj/4SO5tlRyJYrODG7ABB9QATj07fTC0D9u3Q9Tij8IeEND1y/vr29t/sNvbabLNJ&#10;cTKCojQAbs5JACkdRx2r7LB8H8FYCj/vqUu1197Z8PjOOuJsbiLRwycUt3+SR1cn7Pf/AAUv8Qa2&#10;1jrP7W3hHSILqVI7q5tPA9q0ioeN/wA8LFCBkhlIY/3smti4/YQ/bN164k8JSf8ABSzxLFayLIzp&#10;a2yWkcyk7yQqSJuJLdOoB9q47Ufi98e7PWIHl/Zy+KgmiiMUUVz4aulDfMCAxMYwVxwemOvrXYpc&#10;/tp+MfDyz2/7Lnii6hM3nv8AatSt4xhlG9vLkkyrbQR7YrLEYDgTDtShi+Z7Oz/HqKhxTxFUbjKn&#10;FJ3ts/l6EVj/AMEx/Angywl074q/ty/FXVrgzSNImjastmh5GSFfzNwB6sCcbhkDjOdpf/BLL9i8&#10;6wL7XviL8RPFDSyD/R9f8R+XkjnbuhiViCDjOQfcd62i6l+238Q9ei8I6B8IbSyeRtkU+teIrRhj&#10;g7iqFgoJ64Hp71a+IXws/b88O67p3h2z+Eej6hqV+djSWXiSOZVXBZpJFWLcwwpG7JIP5VlOrwHh&#10;ouUMRzyts76/Mzp55xJiqsaU4qKb3Vr29C1Y/wDBKz/gnnNr63cnw21u5hRwk0b+Jrpt7KMFtqYY&#10;5PPDbR0B7V6HafsgfsFzTyaX4Z/Zm8EQx2lszj7RYSTSSIAu4nz52O4Alm3ABdpIxgV594f+BP7c&#10;2q2TazceK/A2hySxBYLNmuJmkXO4KpjTnAXOR2U9s1W1X9ln9vLU9XWx1n4veD9PtZX+e9tNGvNw&#10;G1gWXzAMH+HqOcelYYHOuGJ1OZ0b23SjKX4m+NqZxKg408RL1funoXhr4XfsmeCZxovgfwHo/h06&#10;5cfZLqbSdBhEEltnEgeVcHjD/wAeNy46itnUfhH+wVNoNrq4+AHhrV7+GQ77W80+ESNjaMghJMg/&#10;7WPfoa4HVv8Agnd8Y7bQheWn7ZGtP9rkENtDF4HQje5VRhmvVP3mXntnJxUXw+/4JqfFpPGdi3xN&#10;/aL8V63oEYkGrQ2NlaWNxGxUNE0MjS3CHDctkdCuOa9CvxZwVCmrYSbmt/csn+B5WGwHFlWbUcU1&#10;F+t1166C+H/GXgXwH46tX8B6RDo1rf2ElrHpttAtuLZSuWCImFViVUksCeABjnd0GnfFmy0a40fV&#10;Xv5tSMJjtbyFLqQ7x5e0ykIw+Y/K+RxlgTuGcnxI/wCCVPw405V8V6J8TPiE0Fg6XFtFdeMbLczK&#10;wZTtFhgjzAAQCfrziuj+G/7GWpjUdLsPF+pXOrx6g05n1CzP2eNitvLL5YRV3goIwCwY7tw+UYIr&#10;yMvz/J6darVdCcKN7JNbN/qfSYjK87zHDUqcKkfbJXb6u3W19tzgj8ZLfSrSVru3hnkmZUEhyJpH&#10;HPmMflPI2sAMgZPoK0NS+Keo61YLqNnqEck7R/vIfLVmJ2hWUBfvAhWAUAHDEDnmvVNX/Ys+Eul3&#10;8cGrIUiSLz7m5m1a5kCoYRKFI8xCJGjZWweNrZz0B6f4e/syfCa+0l7O8h0mCGAKWjntHnYxkMfn&#10;aWZijHDYU8gYyAQy1GOxGW4XmnQjKUXd9b621OjBUsfWjFYipGMk0vJ/I8H0r4zrDY2IGgWd3bWs&#10;7XE1rLDmN5/4SNrDqpOSM8xrnAAB8s/aKtNd1HwDLc+DHW2livRc2GkwXAeVf3jOFO8bwTjYSTzv&#10;JOc8/eOifst/sqtcDRtS8BvcMUWWK5sEhhAG7PU7y3AwcdgemRWrrP7M/wCxNp8Ftpt54Y1O6lu4&#10;CIkkS1LtywZSFiBABz+Y54586M6GOwieEoSlJ630uejCtPBY1vFYhRjGytrbU/Mrwz/wU60LRPCM&#10;GgfEvxZr9qdPsY4U0U6bKh8xVyhO75UO3ucZK574NB/+CuvgKaIWlz4g1l4onVIrKFWMbLyCdrjq&#10;VJHpz36n9EvE3wO/Zk8OXOn2/hn4G6I1jNpdzbf2jfWolM1wLdXj+UsGXASRcZxgKMjArC8K/CP9&#10;nyK4e/0/9nTwQGimWO4lfQ1wcEhj85bbypAPOMA/X6XA8ccV+x+rQoRXs9NbX0PExnAnBk6n1ude&#10;b9o76Xtr9x8CeH/+CuOo+Fdf/tPQPB/ie8s2Updwz2pxcQk8xsdjcEADOD9D0qhr3/BVrxX4/wBU&#10;GkeF/wBnjVrzUC2YXh86W4IUAYK7QvCjPCjkE1+s/g/wl8GNV1kafffDjTdIuJXYea9kFgXDk42j&#10;aFzz83rwRwK7HxB8L7PwZotxcW3gG1luLGAxxSW2mRH7VGVb5M4Hkk95GDgAn5eRjTH8ScVuoqtZ&#10;QjJ21Xb5bnPl/D/BcIOnShOSV977/ofkvoHxj/b6u/Bv/CSeHfgFa2EV7bqn2PUfGNlbX7r5gC77&#10;SWdZ/maMMAU+bAYcc1u6Xp//AAUj8TebrOs/DbwnYK7lXv7zxZZ3WxcfMuLcTuehHHIx6Lx+hXw3&#10;8Py+J7jxG914Wgn17T4Y2Oox2CxJdukiQlyFDbgQ74H94Jznk2/DWr/EDQdNOnaHrs406C+lV4zc&#10;xpIWRsH5FAIYkkADjLYz68dR8R0KlSVTF06cnrtupdSKlLKMXCEcPQqTpq611St01PzY1n4Lft/6&#10;WYbTSdW8AxWv2lharJPqlxDA7kEhP9FCAd+45JzWnafsfft4+IrF4/EPx28NWMM7B/s+k+HLu7WV&#10;mYlVIuEQEfMSCOmeK/SmXTPiS0Fh4j8RaRqcem6jfHyI03qykFU2lQMgMR0IyQwHAIrKv/BHjm4h&#10;u30rS2kW3t2WaOW4LGOfbkQEA8dEyOuCMDpXQq2bezvUzZJeX6a7nnLBwlNxpZa5N90l836H5v67&#10;/wAE8f25df1eaDxJ+08IPsyLLCsPg7aTDyfMKpgKoYOoOcfKcdDi5pv/AAS3+M/im4isPEf7T3iG&#10;5u722aSX+x9FsYpNvOP9ZIrYbbxzzn0r9Il8M/FzWRfeDNC8BySNdbvsJjjCi3dSoKGXHyjbIQGJ&#10;OSG5GQDR8OfBfU7CTULO1i/tHV9PV4L2BL0SmOUE/u8BxjbtcFF2ksOvr4mLq5jBRlVzCXI3rrql&#10;3sfS4LBYKSkoYS0klZ20bdtL2Pgfwb/wRO8X+K9eg0TxH+2R440qOcHY97bwSLsGRz5Vw5HI28A8&#10;nnABI7bRf+CE37Psl0mheM/jH4+vDKmDfr4tjtQ02WBHlNaSFRxnqep9K+9fB/ws+IniT4cQXlxD&#10;b29uA6TXtmGtdgjk++xLF0B8stjfwC2etYK/CXx74a1yLU/GPiqwgsI5wllAbuKOSdzu4DScHoSW&#10;OR8rEAlSDl9Wy+rTcqmPkkldXlv8h/8AChTnGlHCczv0W35HyD4e/wCDf39l/QSl9rnjXXdXvbKD&#10;df6Zr+sTzWsrgfMFNpHA4Gcnh2IHGT1re0P/AIJF/sgeGozcWfwP8GWU2oaeI5NRmuNRnjQsMkwx&#10;393JGrDGASNwz6NX1n8Xr/QfA3i0a14w8dafpena1Is9nbyTmZbhPLjUlWXOArEAryOQfUDze4+P&#10;3wN1me3sLfxtHE8F5B5TrbSv5cZ3NIZVc4AOyMBuqktkc15ioZHF89TFSk0r/Ed0aWe1LcuFsr26&#10;2PHj/wAE2/2N9N8ONfax8CdJ1Ly5hHJfDw3FEsRBZsYBXOQAuT68e3b+Gf2RP2RPh3pU0Hhj4Q6T&#10;Ap23CxxWqKgDnIYgZVfl2jGOe5zyOw1H4x/Ce+kv7DUtcjjVrdbuZ7W6QwI0TMUSNk3hlEbhWI3b&#10;WUA52sK5LSPit+z6L231bxD48d7Xz0+3xtANkkQwzKr+ZkAgbd+OA2cNtweSeYZbKDtN6Pq3tpsv&#10;U+opYLOozipRT0Wiit339EZ+p/AP4MeIdfs/C1n8DNGv11qwuI/sFzocEqscIFVgEVim0knJAO08&#10;85ro9C8I/s4+FNJ03wDD8OfDlxLZ287aZYmAEWtup2t5MZLqiq8qZCjGZFPoKkvviN8B9L1G11/Q&#10;viFexeaZ7eWDTEZmWJZYwpWcH9zG4JXJRmBAxnGBo+MfGX7M/wDwlHhvVtA07URp2iaTcJrz2js9&#10;2qzNFvJdogu1ZLaI7yvJJGARysFnXCqhKVem5O9le7Vu/wAhZpw/xTWq04U5pKzb2Wvb5lPW/EHh&#10;uzt4fDdvZaDo6zyDz/tIQxwxZOAiBuG3LGmAGHzjI5zXU/CHxf4S0/TLnS/FngSxvQ2UtLtNOjfb&#10;8p3KyhMJG23aCeOTg9684f47fDPUvF8ltpXw31C9tbCa3u2vriU3K7PJdiJWjjRx5kjQuAQBwQRz&#10;ke0+A/ih+zzNp2pa9Z+GrKabV4rWHStAfUGEqk3C26wkKrOZGf8AeHaoZcnIxlj6dLPOHKblBYVz&#10;i7aqL26s8XEcO8QSjCUsQoSSenMnr0v30OV0nUfDM9/fa9/YlsJFnkaNBbLA1sAp2IpKKCdq5Cg5&#10;zxjPWLRvEFppV1Jpw1OPT43s4JUllkJuZQpuFueTy6gC2Kn7u6Qqc7hhPjD+1h8K/BGut4TX4Zab&#10;pU0Sy286JZyXLwysrxBcmaMApIjklVbI5O0mqWoft/8AhS7sdDtU+HmhwSRwRT3NxbRKBA24pJhJ&#10;M8MwUiMseIxknIK+083y1QjUoYGbV7/B0PFp5JmHM6dbGQTaa+M1dLtrybSDfJevPZvelHmuHUCT&#10;acGPBPJyeBjpzyOaQ2mo65KmmaD4f1OeKWaRwHtnOUUcDOOFGevUkjnnFclo/wC2ZrPi28j8TaB4&#10;wuJNDYRHVBL4WUz2W4BU2hQseQyiM/MFfO4bckDj/F37cnxM0XUNR8RXfxfZ4tOkZDb2GhGOJrt0&#10;yUBeQFY2Ic4B+/EvUZr6HDZnmlRf7Plkr30urW9TwK+U5bDTEZnHbpr6nuHgvwt4y0O01DxLaaVL&#10;Gs1sdMaKbyl2n7WqyfM/O9QroFJGSDztwR0Hw/8AhBrfxV8TL8VLDQZIYLhJ01E3FwfLu5IlNuj4&#10;4CjEScgEk5yTwB83Xv7WvxP17QZLaH4l30NsZo4JLG0uG+zLAQqbSfMZtzASEkEj29DRP2kviLHa&#10;Dwxpl54i02Nt999ke/EzaleqhmP71tn2cDaWOFfoDsPf5+pS4w9u6/1ZJ72bW70uj6OkuEZ0lR+s&#10;t6Wuk9lrqfQHif8AZj8UzanawQ6dp6SSW+BJcmNUhjYk7wZQAW3Z+XachRkEcDH1/wCD+r+D7Zp/&#10;FGp6bpkFouBHDchRcyMjuixkseVCepyAecg187/EjxHocIie18T+JHZreYabNLrEbxJIhxubNujP&#10;FuUYBVcMhGck7ec8L+IJ9fvtN0jxr4auJbu9hkUajEJ3imAjbyoxCrAnd8nzAsTg/LwVbvp5tx5D&#10;Bz9rTglZvVq9vv6HJPJeAqmKp8lScrWWidr/AHde59bXHg3wl4t1K51a1+OehBYrqWeKJdYEhUKV&#10;3Bl5+QF0G7oSQO4zP4Zk+Bfg3WprXxx8WdKtZw6skMscvmDcSVIV1UglDGc9Du+9jIPzjo3ibwBb&#10;eH7fwl4w0/RYvEC36Wcd3DGsiWKYKBHeRxHEQYgNyg4XjDbiR3nh3xV8LII9Ut3Xwrq8WixJLZad&#10;fXUcZS4ypM0Mp3GVR5W3yuf9lgZOPi8fmXEeKq8s+W8VpZaW0/E+yweV8O4Wg3T53zPVPc93vv2k&#10;fgP4T05X1vxcxQKWinCplYTGBghSY1VSrnC9m5yABWxB+1B+zXq2ly6Laz67fW127xReVp8jB5kT&#10;zGI3D7+F4HIHzY4FfEfjnx/4S8Mabpuk37+GtLsAskSWJ1hhFZiRlZpkTB4kEjgDOcIw3KCa0Phj&#10;8avBPxH8ZS+KNW1rSL7T0vzNLDCGliiYKyIqLGWkCKsrYU7lwoLBsYPBhcFxdjOetB+7D8eumh24&#10;rEcH4PlpSjeU7ddumup9vy+LvDfhzSoNV8P/AA+1K6aadmu5b27i3RKke/coVgu0gnB/iHIbjB81&#10;+If7Q/w08DeLNusfCDZKltDc3VzqGtzTk3DFXihIiZx5khfaoOVJVm+bYa+VfF/xeTwN4pudV0PU&#10;55kuLJDpUWo6Hdubbazblj4KIrIu0c/JvQDOSRxMGn63qGpReOPErahdWB8uRLaScH7ZJjLyDc6h&#10;FZgRgZI3D3Nfex4XzKvgvrNXHSXMtlF819NGuyPgf9Y8sw+O+rU8DHRvVyXLbvfuz7v1T9sv4Z+I&#10;L575PhtodzewSK0lgbUtc3KMQNygQksAxKKOGZoyOT15I/t0/DPVvD0Ol2WhaCl3aB5bhdS0dZFY&#10;hZQqqUkjwFkCn5ugkOTk5Hzz8PfE2o+CPEEraD4E8V6g0u0JpxS2tbpbj72RMDLtVVLHIQklR0xU&#10;3xK8d2er+K4L/wAPeDtXt9JsbObfpcl4gJuSXZg5OBIglIbBbH7wjAxz8U8kzqtjo0I4mbjfR2kr&#10;fLv0Puaea5JRwMqtTDQi7XteL9ddrWPada/a51y11268Lv42SwSe9ktJ/sGlECWOEusckJQsqCR2&#10;jYuvLKWIOFArkvHv7U/xl17wxZaTFpmi6rbWotJ5J4o7e3kFwssTlzJg+U+XTfnODuUjkivH/Bus&#10;N/aEqXvhqdIXjSKOMa0T5Cso38LAw+cjJ74GCSRuqHRR8TLHV47az+G+nXUWmOJjc2V1O5dREQwy&#10;8AWJWVwwyrsGAOex+rreGuJrRny15zkld302XU+boeJmAoOnN0IRi3ZW1fysux6R4j+Jn7RfxRur&#10;XTrHxPodzYoqJafabpC+4bpPNgIjiVuVBwU/hQcZweJ1D4t+L/h7NJY+NfH15eW1sd/2CK42pOzB&#10;iWHloO7vgk4IJ7Guc8Q/Eb4yeIYprP4Q6Hp6xxW87XkUGkzXKJK5XawH2pNrJgg7Rgh+QRlTa0b9&#10;jf8Aah+IOnRazqnw8uJopYY5mubQiPzy+8ljHIz+Xt2YKZ+XI4wQa8HNuHMvy7C8k1JS01bVtldH&#10;tZZxTmOOr88eTl10S18h11498ffErTry2vYfEt7HHF9sgmtL5ylugVMqVA2gklfnIwSxwq45h+HX&#10;w2vPF/j+bwv4m099NlvYJVhu9fhdpLaVgZUBB2YciN1UtuXBIwGwR6T8Jf2Svjl4f8Rx2upa9dWc&#10;KRhpbee+tAYkPytKY49rYGcckjGOa2vjD+z94i8c6/YeFbT4gf2rq8V1cW2l6VpaTxow35UXTJti&#10;AKsh+YkDAI7Z+ehk06FOXPKMbxdrt6ab6HvPiCFWrDlTlZq9lv5eRk+O9K+HvhTwzN4ZuZEtLOyn&#10;hsIbp0uA8d+XthK6vkxqoQzZBGeckODmsf4ieN/B/hZtM8N+BoNR0PWrW0tZdWn1H5vMvlZtssTO&#10;wynkFUXaAMqp27lzUvjX9lDWfhMkukfGX4gxiG9QXB0OzeeePOSilAxEcJ2KhY4zlsHHWuU1fStA&#10;8LalFB4Q+ytbm18/T2kfcyxiTapcZyQzh+M5JPHWvc4H4ExHElWdR3cIaRbuk2nv5njcc+IGF4ap&#10;06Ka5p6uKauk/Pod/wCINa+HGreFtB8RtrVvBr8DzyeIhEYjI8hnZ0llhCkg75NwQ5JRsbUGWblf&#10;EfjD4RX2sWlrY/EbSPOXSriC3tb991tDuSFV8pEUhpiY5G+Y8B+mV55C3TQNe1XX/HGl6ALOe204&#10;CztxcI7S3TbV3FkRd3chD6D5sZqH4XaH4d1/XbiP4o/ECfT7HTo5J7i00+KRpb3aSDGjZIQcDrjg&#10;8c1+s4fwj9lGUquIXLF3lHlvq+x+P4zxkpyaVLDybknGL5raLz82Ta5rdr4suTDFoUEV1YQKk0ek&#10;qZWnlQrkGJANrEMzfPhsKccLirU/i7wz4wsZbvT/AAleSGG28i/UWz26ynIUOTKUIZWI/hKsVHHI&#10;NYOvXOs6Lpv2nVZ0W1uNktpHGm9EUn5FY7Thgh55HJ6djSsNQn8QKLLT7OeWK8nH2hbL5ChAJ3En&#10;jAZc84GPwNfpOV8KRdCVKlXUYRutIqy779T86zfi2ft4YirhnKcmm7yd/L0R3L/E4eHvCGo+ELDw&#10;nqgsdbgEd9c/6KZAyqFZW3uHHyhTwGB25x2rIj+MPifxJp9x4Hm+Gdrd+JsyHTby100FJ2J3NGZP&#10;vIVQscAZAIwcEYq+ItOv0dvD1t4buY7rSGNxeXsyLIkpWQR7+M8byqn0AHXJrqPhXptro+szeL9U&#10;8WWSeIdMskubV3y3lAySI7EqxG6NdrKMY2ydDjB+QzfgnEZBgVXy2s5vm96Ol2m+ltj6rIuP8HxF&#10;mE8NmtBQVnyyu2k0vPpocnda/qtrawnNpBfJHGjWkE8c0YkCqHYsiKzLvcnkkgPtBG0Zbcv4zu7y&#10;J9X1LR2t5YmYpJPMJyWjGCV6A5K8Ejv1Gar/ABh0u5OoWniHTLWH+zdQUOEt4wixrlmdsHPy7h93&#10;J4j+8cZqTVfEWoarBa6EmoW8q6NZF0kJAN2khMijepKkiIq+MA7iV4IzX1WA4cwP1GEpSleXxcz1&#10;Wm33nzGK4tzF5hKMIxtG3KorR66P7upJqdr4vuLCbQtE11bC7EoCzLp4mwRgbSu4YCgkA8fezzW7&#10;4O8JeL4tFWS+8TarqTwXCSSXbzrGxz5X7t1bcrRgxK21gV+8ORkDltS8VaZb2Vtoml6vLNcNCJZ7&#10;yJd0ML4JVB0+VXADN0PIHc12/hrw7rzaLNrc0Ms9zHYSXlxp5l2NLDEyjMbc/e3tgYzuTvxXzOa8&#10;J5O3FThdXsk29vQ+yyzi3OIwnKE7O13a2/5nK+K/DlzNrEniG18T6zcLeT7Gs2W3kjaVQrHP7gFm&#10;wykndz696ranqx8FxPa/ZbmG1urS3e7ubGNyAksaTxhyGBXnGRzgjvit/wAQ+F9X1nwzcHxvfxaQ&#10;7WsSwWKxPG0+8gIrDywNxHOcHcQee1eh6h8CvDHiGw0jSLvxpoYtpkgls76xif8A0wqoEm44baxC&#10;oFXaTgfNzXoVMtybBQp1auEi2rq61a0011+5Hj0c2zbH1alCjjpRTs7Xsnd32PHJ/C80fh7TpLa3&#10;ujNfKkxn1DVZpTGrBiVJmclBtwy442vkHHNYfiz4e6Bqtw82qeHodV+zqI47ue384nBIChjkyD0b&#10;J6ele0/GLQ/gy2qWh+HOp6pd35uFtL22nnR7SRfIiKeVIigkFTgA52/dxwa5u+8f3nh+9tLvTpIo&#10;bu1lh+xhIMG2ZCGOeCXIcHv7kdq0yPC5bjcNGpRgtb3ja1n189B59i8ywGJlCrNp2T5m76dH21KW&#10;jfDLR9CtRpPhvQ4xeyW4UQGxO1GK8M8ewZXOWyucgY96tpoHhnw3rdzBd+EbbTXt5xHJCZYYYnYq&#10;djYcgj7ueuPmb0G2r4v+OHjnxveXEWsXjwQsygTW9vjzypX5mIK43HG4Z/iBxkc1D4bXxJ8UNV0/&#10;XNBNzqGpHyNPu45W2WT8Iz8jDZxsGTgEk85FfQ5fl2DwlGpLFU0m+29tOp81mebY3F1aawtSUlH5&#10;K78j2j4Kfs0eLPHN34f+JXivTbG20O21CW7N2dQS4t54o1MilNsp8xWKMhUFyG6gDOPK/G/jXxN8&#10;cviNZ6R4bvdUjiub2PT45luEj865d3giRY4wVhgjXy0EQIzjGQWAH1DZ/D7T/wBnjS9N8CvrOpX3&#10;iC6055ojLdmO1tkO0iEKhJkVsDIUqNwyQK8H8R/8Iv8AFL42+AND0Hw/H4U1ttRXVrjUNOjzI86W&#10;32qFlDMsZ+cKSOCRjJGBXy+FxVCtiKlZRUmk1B2SS31fVnvYmli4YanTm3FNpz1u3otFbYwfi54R&#10;vfht4oufAmpLI7W9oFju1jZZ3YKHYsw4BXbJgqSDlatfCjSfhjZ3OleFtU0REvdWSW41W81W4ef7&#10;PaK0u8RrHHGVcpGSHUtw3G05r1X9oj4ffEfW/FS/FGXSkgFtp2/xLaCBoPtLorKzjYCypIGG7r3X&#10;P8VeAfAnxRrlpeX+tW8zG503SrgS6g6q0VqJB5IYBs5OWAxnuPWujBUXmmUQdaynCzkk1rLpfy2O&#10;TG4uWU5tUeHu4TvGLf2V1t8upU8V+LtRvtUtbKx8I2wsLV5miT7PO+Ek2ZPzyE4G1T1GCSQBk56H&#10;wDp/hjVvEmjeK9T8Ozi3+yHTdPutKBiZ7lrnLTMkhPmbUZ48NvzwM8gr5zbeINcGpSxC2WSzcKZo&#10;LVsSYDLgKSuT0ywGMnbk/KBXpvhT4tz6lrOgS2vhKxtLi0g/craXqJ5HmWz4laPy1VQGdGx16c5H&#10;P1uY060cEo4emtL3aaW6PkMFVo1cw5sTVbbeitfZo9L+OHxA8CTPaeENB0m2023h0yN9Rg8qFB5q&#10;Kf3kj4Z95UDI3ZLAjBzz4l4Pvkv9Wv8AxHps25ru0BsI5iDDFGrfeJx1Y4OMA4QDnmsf4h+Idc+I&#10;usT+HL2Ly7ma8ke9mVMo4GWkOwHnewwQGx97A6gdXYaHcWvh5Lfwne2sliIIUvLaZ90quuMqmG2g&#10;fMPvZHHYgivGw9F5Hl8ZVW25WX3v/gn0VSvSzvHuGHStG7+7/hjm/F9xqOha0+nrqkt3IEVriaxj&#10;a5QuRyC6EjdjGQP5YorrNI+E/ivxZHLdaZ4ut7NLZ1geF0jZgwjRjkvKpz8wHTHHWivU9ngFpJxv&#10;6njPOq6doy0PJ4f+CWFr4nu0u/Ef7UnigJ84lijMY3sMHCggZB5HGex4A596m/ZZ/ZjsLK0tL34C&#10;eFLokBJpmS8jLAAAyEfaehIHTPLD149l160+C3hnSZtQuvEtzNDBqTWtvJFp+4mQDBbDEeWoB6nA&#10;OeCcEVyFl4/+Hviea2hsdH1SdURoyl9JHCJTkElGBKhRhRg9Ttx0Nfypn9bLMEnSjUnVenLZv8j+&#10;psDlOM4gcZ4inGnFXv8A8Fplb4dfs2/s66eXl0/4HeEbWN5tgzoMV2CApAZTcCQk7s8Vt+KfgN8A&#10;NKgtNQl+CnhCO/hk+SXS/CdlbnfkEEskOVI46HjrV+P4x6bFpVnD4f8Ah5cz+dH+4X7cAUdVGQck&#10;BQRjGQM4zjnNYeg/E3xL4te9bSvAulX0Tz+TZ3epayGEMjsihH8vggkdeCSpHGBX5K8RXnmE6uIU&#10;lBPZt/cz798F5FHBQp4enFya+Lv5nrXwf8J3viqxPg7wj4wazhjXYtpO7KuBncYzGmODjsAR39MD&#10;4h6D8L9U0KDW7bQn1AW5iuLaXU7iUhLsxlldFZ2EciK7DcDkEn1Iro/hR8b9O8M6ho7MfCNgbyNm&#10;u1tZ5w4fG1dylsYAYNkjgFumeeH+PHxD+O3gfX7fw1bHwbcxXd4byxEGg75LrfvJZWdDGRgc5xg4&#10;46GvtssxWWOupPCOStfb7z5HFcMSp03GFaEHe19PQh8S6HYa1b6fb6rpNpfsYlkLzjzSSFKk5ck+&#10;vOefQHirHhzwhcQJaW3h/wACwxskyR2stu5MzR7cuAgByxAbB6np3yOE1H4p/GXw7bf2r4s+KnhP&#10;S5tOg+yQ2jabDdXMkVyyKmwxo0TlWZe5KFXz0NUfCf7RX7SGk6heRX3xdmsrOLcrsum20PlogaQf&#10;vDGxV22hVU7smULyCK+rWZ4SrhW6eXWXSVvxPF/1VpYfEpyxkebrH57H074T+E/i678JyXfhe2gs&#10;2tneKOG3hVWcqxV2bGMcgnjOQSeK5q9+G3xX8E3DY0+bUJZA63FzZNgKCBhCRyoO0Z4OeR658X8b&#10;a74+vbD+1fDf7VmuW10zIt7p91dCEPLK2WSIW6gOiggnlcjdwCctLrcV1cibSLn9oLxDplzpzLPc&#10;prfjIltZgI3CLYhG1lG08govzZIJINYbiXGZZRlTngVJecdfwFiODsrzGrGtTxrg12bt56M9g1/S&#10;vE3j/Rfsfh+5S5lS5Cs0jKpIMhI43HYfl5XsemM1i638HtS0TX5NW13U0SFBFHPNezpGygtjaU3t&#10;0DcDOSBnAwa+a/FPibwTqEVrrtr8QbqO7v7h7TU7bT9Vl86Rg64lRcuSNjnhjj5DgKSgbXg+Gvhj&#10;SdWgbxR8S9ZutGuAt/LMhe+eOLyclQAoMZ8xXU5YY+6RxWuD43znCUJxoYJRsnfSz17dzoxvA+QY&#10;rEQniMa2m0lZ9u/Y981jW9G1/wCI954fl8c6DY2kkgNv5c+I5lUhYyWLDDcrkEdAD2xVvxM/hTwh&#10;Zw+C9X+L/h8z3e0QmPVIWx/q0Bk2nCZJY8ngAmvnSPwX+zT4l1Cwurb4jpotxLHJbzaRrcN20jJF&#10;I/lz740fDTAK2zBAYgAncBWZ8RNE8E6THb6F4D0K5kvLdXjlvbNGZJ2OPn3GQ5IAUL8oABbOc5r5&#10;6edcR18SsTHDP3kklyu1kfQQyDhajh/YPE7O71V9f60PoPxN4v8Ahn4N8P6h4cn+Juj3M8t5BbFk&#10;vTMYkEhaUJkYyGVRnO3g8niqvj39qv4HJoHhrS/Bd5eMNLLQ6rI9qbXKy2xgMh3HLjczElRuz25r&#10;5kt9c0TwvqmueH9X+HF9rH9raaB82kp5tpIGSSCVpURmBK+aCoADbxndgY7zQta+D114N0/Vr34d&#10;ajJL5cjJDfabFbAogPlJKiEK5JZSSNrKVxghmJ4cX/rbmKdGWGkoyfNZRtr3O/BLgzKpxxCxMXKK&#10;cbuV9H0Z9B+Jvib+zLrNjbeI7LVrrVLD90LeHTIt9wwIyryxsRs5HyjDMFVWOCMDLtP2if2ZvFGn&#10;2Wg6Vo/iuNLeXNzHDYRv5s+wY2gsNxYkgE9CBwBmvMNH+Pfg7wD4fj0Wz+DF79tlkR7mbT5ILaRV&#10;MKgBSkx+Zd7jcERWKrwAcnrPD3x61/wp4cs/Gms+Fp0t9WLgW0FxYtDbsrMZJCsa+YjAbDxheVBO&#10;RzFTKOLHh9ObTRLv5f8ADnM814Q+scslHXW9/wATS+GX7VP7P9p4p1N/EukeN7tIZgNEW109CPKY&#10;ZVCdwUHaisDuIyzDHy5On8Uf2ufgd4a87xH4J+HXiY3tzC+F1i3i+xRSjCSxsxk3MVEgOEDfMoOe&#10;9eS6/wDtF/EHxNZzzDw5pMejEstpYSySRNCoV9tuWWM5hyx3DO4gDJO1awn1n4h+JBGtzY+HLaaS&#10;OOONLS+dv7PhkUF5I98YETGMYBCDPy5YlQazy/Acb06bVGLitnr96N8ViuB6tdTrNSa17/M9S8af&#10;tO6f4nsobvSf2btVsblobU26yXLGPLDfwrxDIaNpAeRlWbmsH4dftGeM9Glhs9M+EtkmpPpyTRS6&#10;tOoLvuZVlj3SFcEqCUxyWc+1ebavqvjfxBZR+AfEGq3LCe/e4sma0mmlliDSRLGr5yFR0J9iOKpp&#10;pXxR07xPZ+KdHg02Ka2RjawXmjyuI5FlJjyDIM8qvUY9xuNe5hcgzuVB1sTUlGTb2/4c4MVn+QU5&#10;Ro4alCUF3vb5H0vc/GT9rV418NaD8A9Pjv2lY/brR4mBiULJtkiUqBgSE7h/eYfw88U37Q/7TnjL&#10;w3d6bqviTTrueOeK+kFvepH9jHRpEKjKptZ0YMcEnngZrN0XUfid4Z8Q2F5pemXSPqkrPFqbWMQZ&#10;hKUV4hudgynHIJBG5sfebMN94K/aQvL68uNH8VzadNrNqdM1ALoemw+fExlLCXhdg/1YVjhiDn+E&#10;Zww+TudedKo6jl01/PyKrZ1GlQjUpRpqPXRWt5eZiXnx3+OXh3xdqq3niC0W/XUZDavFLJGNQlWO&#10;Vfm2om4sMsQc7mOSPlLDW8LftP8A7XNik2uWXj/TjI160Ftpv9nSTJqd1uSJIVCwlHJ+XGcZ8psE&#10;F+dO1+Feqy2c/wARP2hviFDNrGrFLWzE9zbSCW4U/u4fMgaRFjWPeGJIyCQByc2vHvhvS/Cegxax&#10;4K8bXlwNJ068g1Cz0O8SUxtG8jSYWQBoy0gRhJGm1l2EEg88dbhjOcXioQcrX2d308zqjxVkmDwk&#10;pKK03tb8kdB4B+K37WHxD0N9Y1H4m2vh6HUpysMi2EB23ipCmxxPMjQqMI4OCwwxxhc1heILn9oL&#10;VdQ1bR4dd3vp1wmlzXltpRjdrdWU28ibZmVomeRjt7bxhSWyPDLZPHdv4ke/sfEmsG5vY71xdW9z&#10;HArTmBoYwqxxqiBGVA+RtII4OeektPDOta7rGk+E7fXtUa+0+T7M0mnahMhs5NzkBfKkBhyFTBBU&#10;bvMAIwTX3NHwpzSNGTqyhK9rNt3XnpofA1/FrK5V17FSj3XKrPy11Pb/ABBN411uz1m6sfHXiPVj&#10;GsL6Lp+lau1q17a+QFaWYOrAyPKgKIuDsfOTlRXE+LPH1h8ZfC+h6va/C7Vl1G6W3upJdJ8Q/wCk&#10;BldUVbpWtggL7XZpAcqxGAynnyT4gad4G8IeJbzR7t9X054pZbdHuNRlvNxXaApDviMhSGPoVC5B&#10;xXS+DtR1vwJo0ngX4f3NlbiGJrmO9hmLSXEZgkaSIu4YyOEcPgYwInU7s7a96PhHWp4KNKq029VO&#10;70XbzXyPmv8AiMmGli3Wp3UVpy2Wr7vsz0nQPiPrCQnw1rXirU9EmMcwl0fVfE8i2lrFFOFI8yEp&#10;5sjBDMhKAsWRSVHz16Lr/iX4efFLSr3wb4disdPOl6eNM0q8n1ACIr5bSNNKAZMOkcgUSdC6kEjA&#10;r458X6B4bbwy2rNpenSpFfwC51NbeMXEjo5JyQoIBEYTcuGA6cgZ66PxlpniXQ9IsNAjuZnizJc6&#10;XLbqTM5ZFYlzzuKomGH8KAdS2TD+DWIppSVTm1te2i/p9zoxfjTgZRkpx5HZO19X6P8AE6Oxs7DU&#10;4ZNX12w0OS1i065im1TSbFEaAquVkuLV5FdkGQRIACvOAdpU1dE+I/h7S1mbwnZaFe/YFeOx1SWz&#10;F1FchR5UqMrY8lJVG9QykKw+8K5bVbO78HeIor+78NvPZgpfWdo87/vgDM7xSkN837tHCluu0npk&#10;mK38f3Piq/uL9/CloUuNLt7h7eznZU/eSMqlVYnMhLA5DHaq88lq75+GMIe9Fxt3svTbuckPFX28&#10;eVczT2957LzNLU/G/h7wzFe6lo+nRWuoz6g17p08dqzf2eolmKEiNQqYURgrnoxG0itzQ/ijZav4&#10;f1aXUrgxNrGhRraQ2MckPlPJOZpYWLQ/KSZZRkAgbuD3HNeGPGh0rTYhqloslhNbqb5FvAs6T8kY&#10;C9eHjVw4/vYPOK67RNOvPiPrV94d8O2Nx52m6TmyuNVgZXmEH37Zg/ysQpKjbjAiUdcGpxPhpSwl&#10;O9aSnG29krdy8H4q1MbVcKScJJpWu3fte/qN8Zar4S1HwzL4v8IWeo2N7qFhJY3en3WnTyJKqbJT&#10;mUKAqncQqlSoKuN2DXJ+F/FNrYfYbl/DPiby7W4Vb2/ksYoljVY9qyorTlpT8oUBlVdhfLsTtroN&#10;b1TxFoHh5zrjFLOxnVRAyM/2WMZ3FVbJVVy24j5RnPc1a8M+MJPEMrkK39oTWiyw+cr+TMMM8m4q&#10;uACShVj8vzY7jHl0/DGksNOvQqWfmla1tNPM9it4rzWIhh8TTulba9/U4S7HxEt4P+Eh8IeD7rUN&#10;OSyhnuWW6jjJkdo1WSQM/wAu4ZPLHJIB65rQ1C98YaJoF1ceMfCP9mEXEtsZF1NDHGFjeHlYhJtb&#10;BVgVLAsC2eBXXaDNofhvx7Z+GdSNxplpqgaJrK4JaMxxbPkbDYIKEumQQGAIwRmptXtrCK5OpSzC&#10;+s7jVbiHw9NBaMZWhmDbFIAIURiTAB6bAQd2CPZwXDcpYKhKMm+XdLS9nZpaeR4WL4sj/aNanKHK&#10;pfDJ9Lq6vr5mTZfDvxv8TvDEnjjT/EWl+IJ7TUoW1K01bVriSVImIxO06qru5Yfwxhdy435JrhoP&#10;AjaRrd34kj16y029M0sdtaxg3cCEuCpIMiMRggkDI+U9c5rb1X4lfEX4cGa18K6ylna6gsmn3tuz&#10;CVo4DAInLIwIiGBkspGQ7EANnPKQeIdO0qcQ6lBd3N1pd+8Vxaou57hdxEjBjkDG1sDqCc4wBj9O&#10;y3h+nWq3nJ8j0Vt7dn8z8szXiXF0KElTiuda67Nr+X1R6DD4e8aX/hNoNe+I9hJYySCSw03Q4TbN&#10;AXYKr/Oz5JJGOh2+2K568+C3h/xELeyl8Ragi3SRSqbCwguMSbAzOwfb5bKHYfLnPbPWsu8+LOp3&#10;uk7jInlyBPtMk8ZyQGVsYHQgY5GPY5rt7vxZpuo6Jdaz4isAjT6bDPbpZklbUpMnlGbad2HMnY5B&#10;ZRjivbjkE8GnFybT89eh8zW4nqYynGXIoyTS8rf8E0B8HPF1/qS+BPBWga9rjtcGS11GGyhhaVdh&#10;LmNFIDIoaT+L19xXUa9+yd4qvrV7n4m+JlsHsbGeVLbTb9LM3IMPAZ9hAb5wvXPBAyeKy7j9oXxZ&#10;beJ/DeraBb/ZY7fRLGd1tZzkKuVkQsecMiMewbC5B6VoyyS+KfDcXh+91OSbT7ua5ns51u3leyZg&#10;pdpFLF12oMsVLHgFRnivzvOct4gr4iWGhCNOna/P8Tff5n6RkOY8P4fDRxdStKpUba5L8qX3dDJt&#10;/g18DLHxBf8AhTVviXftaW9qksd3Z6Wb9Z4TGSRu3RnzM542kLzhjjNZOp/s5/DTX2a58JfFTRbm&#10;JUittN07W9fvtNuFLSrsLKx8rGMjliCTwBnAx/EfgzxR4G8W2Mnh2W01C0mVf7PvUlFxvACsUIcH&#10;cobAJcbTjHPIrN+LfhG9srq2a7vkhg1e9a6lMp+VVjDhkVzn5Y3kjXnaTlTtwePbwnC2DnGClXUp&#10;Sju4rV9dLHgY3jDM4VZv2MoU4ydkpNWXTUt+M/A/jb4YXUOmeJ9FUXKSq7o0KFJkOdkiSbsMCCgz&#10;3z1zkDivE/2C005r3TPBNha3DzlvNj0+AFyhJ2s0YJXv6k8mvc/gR4v0jxbocvwh+MF5bSaTcSMI&#10;NSaHEultJIZnit5MYYlkjGxcqNx5HzE0vif8I/BWmeDpPGnwf8W6jqwXVJTE0mnCIR23lt+7di2c&#10;nywNwHJZgCcmuvD/ANk4TNI4XFYeHPZLmS0d9F6ehM6+bYzKJ4zD4mpyt3Sbd0tL+p5/4L1DWNc0&#10;2wm8UeHrg2t1NfRG2FyY/MltbSF9xyQSWa4ixjpz1yayjf65az2cf9rOyS28c8kbzlyzMg3LkLlQ&#10;vGR3wecDnd+HdjqWr+DJILm2V9VfWGuYIJydlvCyI8pTnchcRRoSOSsSgdMVmeEY5F+LMvg/UoRq&#10;VxcW0dvZ7w7BpCjKoUrncQzZz0OOwBx71SeFwVScYxjp0SWi6f8ABPnqU8XjOWU5y1st3dlRtO07&#10;Xdail1BZzHFchri2nUhEiUqGQuCSNxDAHaevJFafjzS9H8Q3S6h4VtJY7CeCSeGK9l8wQBFLPEuc&#10;87hI20HB4xUGieHNS1y7mu02GWHSVLW8fLvCTg8OPmZRgkA7sPuAKxuV2/Dum6T4Oa4vb7V2s7kI&#10;YrHR5gpFzlXDAc4KsEfc3Rt20da9eFfLqVOMoyTcVot99f8Ahj5+us1xOJlTaceZ63dttPv7k+kf&#10;EvxZ4S8D2ii3t/OkvVg0y/hmDkoisGjKlflUrKByWJBweABVnxH8TIvsFmZtR8RDSbWBC9tfyPdC&#10;BS21hH5rAYOxQMkcZ4yBXI+I/ijpcWlCHSvDyRSi9Tc6wJiAK5dthyf7rYx/Dj+9ivKdd8U/EbxH&#10;Yw2Pk3MmnvLI0STKTG+3dnGewB9c5bPXGPBw9XLcVF1amHjCopPS6v5M+mxGDzbDT9nTxUp05RWu&#10;tvTU9Q0T476P4de9bwkWurnzfMgu7ttkVtglgdig8kKMf3fm64GeK1DUvH3xb1Ww1uy1lpUnlhtY&#10;2nyRFJxHhyxOMheCTjHPGMDo/h3+zJPquk3YeyM7XXh63muo1kUm2lM8S7Q2T8zhWbGM4JXocH13&#10;RPB/gHwz4Hn8DeGvBPiCz8SW0UX9qa1HJstlYy7JFkTOPLjEgiLKRlmY4wBXjY+rh6larUk+Xpsr&#10;JW1b26n0eChUwuGo0ox5mtet22+hB4A/Yd03XI/DeqRa5aWV3dGU+JjfaoiKUFzLFIYc4zsiaGTZ&#10;xnnnkV7r8OPAb/DvSzfy/HGz0SzurVLfUdO0+7N1IPlVnK4G0Z3ABhkAE8tisu18LeKPEnh1JtKW&#10;bU9S02e2sb6eOB5JCZS0jAR+WpZfk8rBPXB3FTmq2hfCD4i3l5cat9kGm3d3AlvHpl9Miy3QB8p4&#10;lRCSDsUYGVz5YAzkA/i/GWOwkstSlikoptbK9r/5H6/wbhMW8dJrDtyaT3dtjRsrb9nXwxC3hTQf&#10;Ct/4r1i6mkSPUdWl2WjSM5aFmwxJbCqDggEM3IJxWF47/ag+IHxPktdL02y0/S4ra5FzHaWVuqrb&#10;naY/mK9wCGOSRkDB4U12lr8BPGtjJLq914eW2ltbYXcTQEmCCOABt5lX927fKT1JLKOBzlLr9nO0&#10;svh1ZL4aW1hN9LcRXdpZN59y6yFHcuQnzQqYAEOcjfnA5rHKMo4ZrRVTEzdRtKzb09dCs3z7iLD1&#10;PZYamqaTd0lr6fO54l4tn8Va1LdSWME11qMsP2c6hqN6yRvlG3RsQrHeVXaPmyenHANuf4XeNY7i&#10;w8PnTrNk0zQTJNeXM8jRSs7O6oxkTeFEkoBB+YIuVJIAb13wb8JdT8VaRfapJ4di1yWbUsJJZTJC&#10;jBkeBJH+ckSK5+UccyM3oK9g8N/CTwzceF4fCWpxWllrN/pUltbSajD+8uZFCiGclBl15X3BXaRk&#10;ED7ijxfgMlw6w1Nqy0SWl/M/P8TwvmOe4x4uUXr13+R8w/DT9nnxJb/C/wAUaF9kisdV1KJb3yp7&#10;YFbm0toFaVUPZydvGONynuceO6T4e1jUtcuI9YvbiK3a1j+0Pb2zeYFUsRAGbC72B6/7GPSvuWz+&#10;F8U2t3F1/Yt9Z6pomnajHLDGWhbV0lErD7MwZjHiTK7XwygJxhhXL6z+zroHj2fxD4z0DxtDY6lJ&#10;qDTyxX8TRwWsUoEvlM20lXEbJ8p53RMBgDJwwviNQWKqQq3Sklb1OnFeHVZ4alVptNwbv6b3/wAz&#10;5W8a6J4p1G+tm069tphqcSeet4i7/PBLO6DOEXfuwcg42/KMla5rxB4F+INh4jSwup4WJsrdp4og&#10;GYW7W0W0FsYX93LHjIPUZOck+v8AxS8CeD9E8aXreGvEEhWASPFevbNHCjrOAIo2PIcBmJLFchR1&#10;JC16Z4W+H2lxXV5q2paPLPda34d0a1a6uLooqxyafbBURgcy8IjHarNkDgDLD6CXFmGwmDVWDate&#10;/Rt36f1qeIuG8bisbLD1Unfz2Xy/I+bvGV1JrulWNw1hKbzTVc2g3hmj2YMZcbTvVWbOO+T0zzUs&#10;/hN4h/se6+IXiDwtqF9DBfo8+lygpc3u0AFRgOU3FWBdgeSOATX0p8SvhV8FLPxVbXB0jWLCbTMC&#10;O/0gAGW4fezN+8I24yvC8Z5963fht8AfEsvhW81l/H89xqksa2y3FrKzRSRmQ7w2QeqCM7woIO0j&#10;lTWr42eGw6mmrS3vv8mck+DfrWLcVH3oqys9PmfOQ8G/E3Xo7fw5pWgSQ6bYeHri+1mP+zWkMdsY&#10;okaISE7mIMro23AHD884w/i54VtvAHjvVvBmuxX6vpetzNEgiw00LuDAnTAGJXboFCkkZLBT+n/g&#10;D4ReHYPDdxrVtYXHk6lpD280N9MWeQy7fMJDH5Qdi/KMVw3xW/ZG8AfGPxzqPjz4gWlqtu0CncAI&#10;18sbVTLqS27bHHls/dYrgc18vh/EbL1jnDEX5F2b1d/xPqZ8AZjHAKWFt7Rvqlsl+B+d3hl9Y8T6&#10;3Bb6LpWnz2+mxu7R3Eak28eDnYHO4noe/XocV7RoXjDw54a8L6pbTaBIzX8O68mREQiMhtyxsT8p&#10;O0cgZHynnoPevAH7AHwu8E3w8RafcSXsRKyvczn91FEjZYAYJbAGFB7gdB02vEnwF8E6hrFh4e1P&#10;wRbXttplnnURGTbEwlyI3JGSSTG5Kr15PBNZ5h4g5DXx6oUrySWxrl3AufU8FKviLRbava9j5B0B&#10;vF3h/RP7Q8UyE2sV3J5FjdyecnlKs2NkTYw5fePlAPBycHnM0zQdZ8feKhH4fkj0mxJN9fX7WQiR&#10;ULkNI3kltrbsbVBz82eg49d/aW8D+Ph8Uo9W8NQeajzTmymY+Y0kDoH8tU5xgngYAGQOABXmXhrw&#10;pqmrz6VPd3EluNWnkLXLO7yMsoUAuv8AzywHPIA+bHJwK+zwec0quAVWMleS27afmfIY7K6scd7J&#10;xlaL0aW+v5HZ+C/hvposz4j8R6h4h1AaRqEr+XY2AVArbUSQszBQWJ3ZIG1Ru5ICnzXx58G/FWoe&#10;Jhby6PdQJc2XnW6SWgDsGY/INpIPlqFL57hsBgBn6n0r4Hw+MNP11/E2ozvoWj4igsxK3lzxtEkk&#10;bMIyN+yUZwxOOg6DPlfxM+DOvSXVpreo6pdytpWmeRBNNC8z3FyXfdGBsIC4MfJI3AEBia/P+FM8&#10;lhM4xTnUSp3bW+jZ99xblksfk+EjShJ1dE9ndKx4dffDHxlBo0XiPSrgzaEbwpcJdyhZ4okkLmNV&#10;EjFSdzMFx/FnnJNdXY/D221n4heBPCvhzxTb6Kmv2lvJcuLsTSQSRykPFIOOdyZG5cEkccV6Hpf7&#10;KPijS/Femaj4p0vUk0KwtoLxLS3DSPdNI2ZWK7hyQvzHjAC45wKk1v8AZvXTPiHe2vw68J3ty+lz&#10;NHcLd5TaGYsjcncx8xJvm9h0r6biHinGV6tGjhJxbabbb0V1ovM+c4b4cwdLD16mNpzSTSSW7tu/&#10;I+tLz9mrwF8XZNF8V+Jb43FtBpRNvfabMyTCNTzGQO+7jPX5SCK8s+Pv/BOrQvGXxm074lfDTxsd&#10;DkkaKbUNPv7dVtYkhiiijijCLuRj5eWb69mryr4cWH7S3hbZ4Wn8T3GmaafFNsbq7W8MJa3QshIO&#10;d3llJAdp6FedvAr1HWPj/wDFG1Gsar4gWW50q2TdbtcFftCI8qpGuOM5DjLKcgIW9RXxVN5nl1eV&#10;RYqMpO9knol13Ps1Wy7H4eFL6tJRVk3Ja+Wp7rd2GkeBfCdhoni/xTa3KQS7INTuOJY0+8x3k8gJ&#10;kgkHBA9M1+cnxj8E+GvhN4O1XRPB1/8A2yuu6yg0m7hQmG3tvPYsGOASxVICeMccHgivo34q+OPG&#10;nxbntvD1h4J+zz6fFujura7WWJhJIsamSVyf3RZgjABxhjlcI1ZPhf4B/Da80PxNZeIbm416fTrd&#10;7XSmikkElzKIt2LeNMk73jmO0bs7QPm4IwyLimhl2Mc51OZXvPolZ6er8jbP+GMRmOC5KcOTdQ01&#10;emvorHw7d6XLDqC26alEb2ZmeRmi8sSNI25UGzAVcYyegyqjg16ZP8JLrRIE0uXVY4bq8tFghjhk&#10;LukbRqy4GBuIODxxkexr6fuf2H9Jjgl8QaxqsGixy3jyyWN1AyxxupYJGhQGPGzcNy7sgDHfGpqv&#10;wI8XeDrh/EnhO3stSvbe+js5NZuYWe6haWOQO0IddoQLtGTgjGMY5P3+ceI+AnRp06U9Hq36fofA&#10;5L4fZhTq1Kten7y0S/U+WbX4Gre+Jru48cQT3qT+Q8VmrtLIWUZVZGdwVBf72M43M3PSvQvAnwT1&#10;29vr3XPD3giKVNE36hMkbq0NzEiOohiYgszFnypO0DJ6AAj3G5+BljJZwyXgu5R532kmLT7YzXEr&#10;oYomZllDMN6hssPm6E4Jrufg5ouq2uja54OudPNncHZFFcSuscB8xjHsMcbHYVxlQvJ3g8Dbj4Ti&#10;jj7FYzLeWi3pZq3dNM+x4X4Iw+X5sp1kveumulmrHwprHw18WeANdv8ARPht4uv9P0t7tpoYftzx&#10;k5wASF77Ag9cKKK+mfDH7KOs+IdMS98TX7RaksMAv7d9UhV4ZjbxO6uoV9rZYnGf4u3Sit6HizCV&#10;GLm1eyvocmI8JJfWJ8kdLu2vmfMer6zaza+uma3ZTpeywJDcajKWlgncYHmARKVO5mz1HLE4GKba&#10;6ult4cU2rW15bM8cKOsjB45N5KsWzyMZG08HGe1Sa/4pt9as44/h9O50u4tHNjZ3agtaOxULGJC2&#10;DjacL8u5QQctg1y2j+NNTl1xNN1eK2ia5TZL9qhA3bgjDeg5b5TxJyScc5PP6NmvA+EzXDOqlacN&#10;V0tbofMZVx/issxSouS5Z6S6r13Om0vw1468VataRaR48srES3KR21vPahDn92EZHkmwzlmUcjja&#10;Dk4zXdWuneOvhwl1e+HrG905LiZv7Rjd4BDdIEOw/NGVKFgTlTz+dee6nrHh3TtSTw/b27xWd2WN&#10;pcEhwjEbmQ9CdzYwPVgOeKmitvEfii407w5a/aLqC9ljS1tUnJ/eHhfLJPdlUBeoJGOpr8M4p4Lx&#10;GJl9doycYvSSkuqeu34H7XwzxnhsO1gq3vSWsWnuntuVNatdVvra4ttF+Jeu3U/ntJLOt3bPH5Zx&#10;hSTB94E44OPm+ufWPgzpE/xq8ISfC3xjr2pDVtEtHbR57iTzDNGMq4L7RySpzgjI6D5TXAeDNM0/&#10;w74hu4PEdtLMlxehbvyZlhuIkVmEmQ4wp3FeowMDnrXo3gPxn8BvD+u2bWfjTxPYm2jhup2NrHGp&#10;VSx8tpNxAUhs8Zztz2r0MpyWjl8Ywhep5vpdL8DgzzPq+PTnJcnTTyf5nhHji6034XeOLvwwdLeV&#10;1s5Fdbu/uZFmdgTlVMx2OpY9MEOp5z0uafe6DJE1zPpz3bXEcZuIppnnkZSExkNvJABJyMn5epIr&#10;1n9qCDwf8e7ZfHvwY085RZRqaR2wE88qMZNy8HeSAx25BZdxH3cHxbTH8UJBa6BaeFp3neKO60q6&#10;FqWkZpWQqH54BDgKFGNwwQTk1+m4HC5PWp07Uk2t1f79Ox+Y4rG5vCrUc67inrt56edxnjey0rQr&#10;u1utNt9Pkt7i8RI2ljjYvexeUZVz0dtsqYTAZgMDvjtfhZo2meJPCk/jS68NiWPTdQs4JbTTXY3E&#10;yTkQNEsTlgw8zbucHAZhgYJBt6hC3iz4HWba/wCCktbq41G3iOLJ5czbZkmR1AOSVmikAGBskGDk&#10;YHS/Aj9jDxNrsmq32l+Jv7JlspHW+ihKeZbHzXEEsyhsNE4UPvGTmPscMPo6lfIYZTqoxmno2lql&#10;vsfKNZ5Vze0XOSa1s9NfI4PWPCN34f8AH0Vppnhg299aRiWK2LQCRpkRpipjYZVisbxspOQ0cgGT&#10;0fqOt63pHj228fQX13HYG2t7qaZYV3eUHDvbgFcMyBTGo/jAQ5LMc+nfH/QfiHrPjfSZ/FcVvLr+&#10;oTS2U0dvHEyyxqOZmZGUKyrL5gJ3bSFyDnjLsfCMHiT4daRr5X+ypdKu5dNvr17wolwx5LHcfvEl&#10;WIOSpdwA23J4MNmOWVoxlJR193ps/P1PQxuFzLDucY8zfxfNf8AreKNZvvF2oT6JJps82oWgfVNA&#10;1SS3XzjE7NLNDIqjB2RtG64A+VH5OQBhal4IPhXwxJqlnpr3c13E7yXy3oAjmiwWQhUARSJImHPz&#10;K/AwvPo/gvwhoupaLoXib4gXNz4euPCl1c215qdg3mrD9neOeNp8E+YMABXQbisgwG2EHb+CXwqs&#10;9esLzWx8TNCOheKLGOy8OWt1OVaw1gK7BYY93CYIb5icbCnBGT4MeKchwWY1KF4rla0/O3ruey+G&#10;OI8ZlNPERUnzJ6/lf8j5Pu2vrzVo/E9v59tf3LrCzQSbg5AZsnHVHbBHoTjPIrSg8Zza3a2/g2Dx&#10;K+l+bOsgum8wxzqtu7rEwTorboyGHyhmXkkAj0Txj8CPiF4N8W6r4D0bShcnQdREejXkLG1NyEKJ&#10;Iiwg5kBJSRMleI2IDFhjT1r9lLT7fxld+AIlvLW202yF1rVzr8qQEWccSRp8+QAsayRPzgnyA2Bn&#10;I+0zDinIMPRhUnKKtaz0vbSzPicr4e4ixuInRUZO+61s2t1+B5F4M1rxjBJHZ6/arDKskcAZVzJw&#10;qSKQSc52spYns2cZGK9O0PX7HxJbXvgW/wDCKrBPf77GHTlZJ7edg0ZUA7lCu3LA4H5V3PhP9mzx&#10;14m8CyX95Z2Fxqun2kd1p11DcGZLiKOHerPKWKjLKiKAT0OeFrmtK8KJpXgKbUJWtbbU/EmnzJqU&#10;0FwZnt2UKUjEYx5crptEbZPLsxHymvz7OM3wtSdbE4OpH2ejstdd3by/I/S8py+v7GhhsdTl7ZXV&#10;27e7sr9Wea+PbuDw5axr4e0ma6WO5D3rWSrO4XZ8rBcgID8xKMAflGcd81/Gur6nqTyS+ELg+YsS&#10;209teQKIESNE2hFYDAyhxk9a9w1r4TNP4dvNQ1zW7RL7UdSnnXR7eDZKsRJ866lZQSoEptyd2cLv&#10;wQMg9R8Hf2ePCuiaTpvinxMHk87nR4pbNJ7W4CoqE5GDzv8AM6gjaVJ6kefl/E+VWqxrKLcNvR6/&#10;mejmXDuZ3oui2lP4lrutPy+88I1T4jtoHh7Q/FcvwgvLDV7bUntTq0LvKiSLI0wER8xhu+V05QoQ&#10;HbuCsvgX4pG8097NtLN1DbtJcQLqk4KJcGJW+Z4xFICNpGzfhc52k8H2XXvCOk+C7vxp8K/ijZ6p&#10;rem6A6X/AIU0rSJkT7TDcMTLJGWUrsjEu1wAcbzwMYrifC+jaX4qt70aZ8KptNsNF1DEtrDcIPJ3&#10;IAA0kpx5wZGXgL5mSVA2HPz+M444NnVfNFqTd3vY+iwXBHGdOje6dNK0e5RfW/EXjDwlaz+FLVbK&#10;/juZbW502B2kaZBHGscod/nAfdIhUMRgLkAYxyuj654n8LeOH0jw9q0Fyt3pkFzJaXlrFctM+w+Y&#10;YGkUkupwuz5SS2QCQTXe/B34J65aaxe+NrTwP4mUSK0um21vIsEIG6HM8bSMqyIrOuBjgFScV61o&#10;X7FHwz1vxzYeINW8Q61c6jZXJjSxFvFGvmLIoabCquNo58voVbIbg5+3yXi3g5U5OnFNKN21He+2&#10;+uh8DnvC/GEakY1pPVqycvTboeMeK/jv491m6vPBEvhu2srS2KWi2+p6fEYwgMMChsRjGHVXBXbs&#10;eMEHGQe48aXvxH0TwE3xF8L+M5NQ0y71mS0i0yCziEEToYoo0N0FAZTH5u1gRvMKMMl1J9G+I3wp&#10;0+LxpqmjtaR3+l6LMgu9RgMkZtrgxwbWZUEmE2v/ABEfLvw2RgbPhD4X/EfVNO0zwtb6X4e0+6N9&#10;Nqtuk2oTK1rLHL8hTbESrGFpl3EkEymTbyFX5LH8cZS5RrYfD2V9V3+fQ+swPBOaKlKhWxOttH2f&#10;6nzle/Fb4seKbCTSrLXVjlivlhjH9l2t2iZWMvFIsiEAkOswYtkAMTxHknxi8far4P0ybw/oer6V&#10;q2tzXrW+s3+iulng3EcaI3dTLkMCF+QbzkAYz798Ovg3411fxqvw/wDFl3p9xby6vdXr6xpKJDI7&#10;lGZLeXMO4x/vMMWOfLcjGGAHMfGv9mrwJ8OfCcviyweC0Or2UkbQaZZfa45vKVoZBNcGT5gjFGYk&#10;DdgADINejhfEXI8VJxnQcZL7PR/M8yp4c5zg6ilGupRktZdu2nc+VZdT8P8AijR7m0X4dol5dvcT&#10;z2OovOblCzFA6sTh2AIJGMZBJHArb+Gnwv8AE2o2tn4p1uee50V7N7uSPaW+xRtLtlllXduCrmPH&#10;3cGYA969lFr8DfC2tLpHg3T/ADtb0BL6dbzxBdl2upiEVdRZYkG6D7OjShCdx81OrKc9hb/GHwtb&#10;No9vo8mgfY/Ek0USyQWDwPpwntljkAJBMoAQorEqf325o9x49HF+LmDhWWDy+nJ979rapeiPNpeE&#10;GKq0JYrMKkV0Vl17vvc8C19/h9pdumgeFdI1S50a8mhube8njjeHzH2oJXyp3IsgeHk43RuASOa5&#10;XxV4P0kXFto2n3TOWEZngVP3c2ZShOVYkJuDAqpGcqoKk19U6J8OofBesv4o1rwjoGtaXeWklu0E&#10;GqFFslEIiV/nbYz/ALqObBXdhpSBkANwGj/Ai78P+L7628feDJbmSR/KsLzTlYNHNOu+No2VTkRk&#10;vtbGC0R4OGI6cD4iKhi7UG3Cd73f2n31+8wreHccTgLYpR54WtZfZXY8a1bR9W0jRpLvQLGaT7HB&#10;Gl1YzStL5cLJND5jgDG1GmwS3TkEZYZ6H4d+Arnx54luPBXhCebS9I03w/EZ79tKW6CXG0CKBlOe&#10;SoZz90gW5ypORXsvwa0Px14V8Xad8PJfgpb65bXVsWmh1CK4LBmVRJC8ilgEXDvt2k5ZufnzXpfj&#10;P4T+Bvh5qmq+HPCWn6fp2gX1+0HiTWrcMkq3gt1TzpAxZfLYhn2cYZdwb+9yZz4i1aGElCcVGpJP&#10;laaa8m15HVknh5Slj41aM3KnFrmVmn5r9D5t+J/7P93oPjO107RLuHV5LmFJWvba2Z4S5UxkSRK2&#10;RIHiHIyWdg38XN/w94d160uYPErvdXb22sNaS2MMZAt55UCNhkO4kuScAAAkkBgc17Z4H+Avw3uv&#10;E2q6zqWqXlxqnhaIWl3NpErRwTmSX5DAnLEBXjjJB58tuctkVvhjrPwZ1nRNUXxJ4kn064ub+eKe&#10;YX7Flukij2FhgGQLIjsu44AkfJzzX50/F7Po0YUnGLjFtNt6y6v+rH6M/CTh91qlZOanJJpLaPbz&#10;POIfhjeSeAta1zVrBryfUtXFnpmms++8vnubS4iUIrYJXzXiY5AxsP48z4F8EeOdA+GEuqeGb+M6&#10;DrmpjSb+5u4Y5J7cZDWxRsHC44ceg3kYG4fUHgPw58LfilrkstxqN3feZYPG3iGBudzBJBErFSI5&#10;Ed1Oc9DEeSTjxDVP2eP2mPhD8Tx4a0Jpdb8NR3ck6ad5Tpb3NqGiRjhDlJNqLkjON+B057Ms8RK+&#10;Y06kIxSbeiv0t/mc2N4Cw2AqU5VJu0Uru3W/+Ryg0v4bTfD7wl4ph0t9bvJ4ZrO7m2MJLFhJF5bR&#10;g/KuVSQEbQSOFKgGqvifxVbad8QLScTaDGdaumn05NRSWFJJEt44WZkXPlNkyqQx+9ypIINdT8TP&#10;2ePGKNaeHtMFtbWTW1mVa4vFjLymIDa8owjK22WQYH8WOa8qvfA/jHU9T0vQ4dQ06PVQdRle9nuY&#10;5Y7WGNZnj3YJBY7IznOfmIxnmv0PgvM5vD3x1SKs317/AOX4nw3GOUUp1X9Qpyu11Xbdl34mfDQ/&#10;DvSRY+OPDcWnJrkrGzNrZ+dFdDYxkRpFcsvDcDhgQByAK47xT4B8b6X8R9bkj8LT5nuBdR3NnFiV&#10;GdRIz+WpJwVfdxjG3HevVbm/8falowsvE9/ZX1oiA6VDASLiS8KKFiXIJ3uwY4B5ZTtHG2svU/DG&#10;q33jaXxvpljdj7VsSO8kunSSFUcB1Rm+7lojktnAUADjJ+pw/GGCw+InTqTUW1v0b0skfMVeFMxn&#10;Rp1YQ5tVddUurfkee618I/Hms31noeneEb+Vb+JB51rbGRyJMoH2ISzqCpOcHJCnvU2s2Mthf6ro&#10;GvS3EbalDDLDbQTGMW5KxyiJA4+ZYz8hJ/gBIzwR6Z4Ot9c8N30FtbfEyLSS8ElssBmkPl3AQhAX&#10;2h2XAOOxYcc813i/sWXnxF8a6d8SG8Y3G4wXJVtRgaeO7tbaMQxzI6n5CSUOGG3ewU8jnr/19jhs&#10;RGOMmlBJpNJvm0ujzMVwBTxuEnLBQbqcybTtprr8jwjw7ayeENHurLxhZ3dxYpDE+m6xHApaK2d5&#10;I8Ad42ZJSB6o5HUmt3StItdIuDo+r3d5faVYzsqT7TGwkcW7mJX4LPiYjtnGD0AHu2qfsy6U17HH&#10;oywav4etrdi8YuyjC0CH93IxPyrvkbGBwrN0yDXRfs6/CPwb4e0TVNC8VapbajDceIYLe2jhl8ye&#10;CSe5itlXjK4jYozsDnaoPAxnxq3H2A9nOrVvG72Xa+/kdlLgDHQrU6dCzduvR9jwbwBoXg/xneXe&#10;oeIta2QT6LBb2Nrb3qFCqMZJdqAfKQuFGB8zBvoOgsPBFp4p+HcVp4otHn0vQ7+4M6JIqyKs7QTt&#10;LF8mWjO3fgYAWMDGMV7j4f8A2AfAR8Y3FtfPHDHHNBczfZ7ov9pheScsCpACH5Qq43YA5J6Vj6ho&#10;TeHJrXwTHbRppuqadbRw6juLCaEXCRRTlmUEl0kHybe5JxgA+PivEfJqjUsPKS6rS1rafievhvDr&#10;O4WWJUWtbq973/yPKPhp4G8GaLoFhcPpEscdzHPKjpuaRJ4LaeFk2HHyy5hLYPDMSMAHE/jbxT8P&#10;LH4f6nL4LjkWK912GXR9MuJHli8oQYe1CE42ec1029gzfvEUEdT7tpPwFu/F9loHjTxv4ds9PttS&#10;urdrq70y4dnj3I7rtJAEO6VIAWIIxIU9K9H0f9kvwJbaLY28N0YrZbUiWxuSjefJueRMMuACpLcY&#10;OQoB6V8VV4wyrE5h7fFVJuSei213PvKHDOcYXLvq+FpwSatfdW8v1PljSP2Y/EvhX4c2GveHEsre&#10;5vbd5tV07zhPL9tUSSxLlCG3sEjj2jG0tlQpzn0GD9kYeFPGWp61q+t6LdX2n3qRW0BsFjlaNg5E&#10;hKuEhLP5SgY+UZwR8pr3GXwj4a+G+hzxa1q0cxh/e2NrbWKxmWSOPJ2/Od+dwGCVGV6jrXl/j7Rt&#10;N8beKdX8R+HFuRe3EluIZIpJFDO/mNIjKGwwUrHjHYtxyMeRjOLXjMRKftZRTT/PRHq4TheWEpQS&#10;pQbUlfT72j5o1z4U6vp3g/Q/ivpcUe+e0X+3YBcJiCwl+aB9sZHzmOVkLdRhg2DXFftA/DZbpLHx&#10;PHbi40bTbyCC1e0Mslu6NGLiFY3AOSscpMgx8zKzfx7q+p4v2VfGfiG3t7bxh4muNG0K4uobR7eC&#10;2WJjLLKkMQyM7vMabb0A5J9jB47/AGe9d+FPwhn8R2eoW98NGu7FbWxuphtjme5FmzTlQMhIZfkx&#10;8yyIMcYWtqHiBmOHwdKk9VBW83HzIqcBZbWx1SvpzTd9tE/+Cz5j+Gv7Fvj34v3Z03xho1zov2oz&#10;SWNve2xSJneQMhXaAQu75MA9Fx1r0vxX+z74q8AeEbLwR4X8IWN3qfh+aRbSeeMFX89m8qVm34Vi&#10;7kZfA4GRxz9r/CP4f6Xb6bYz3bpeJDpUaIs8zStGMs4AY46F25wPU811GraLpukxXS6HpmntcXiS&#10;tHDcQKUkkIZlLDuMnmrpeIso42FWVNy5dbc2nz7mWK4BqVsJOhCry81k3ZXS8j8/PCfwz8UeFdK1&#10;ldevINJ1Kys2L2sL5EhF0E2ID1+UZ2g/eAxwMV6yf2dvGWo/D6f4ra7q7TRT2UUj2pkA8wM6TOrb&#10;+NgKtnGQcZGa9+8deF/Dtn4Rh8VyeF49b1mK7tZxFZQsUnufNjyxTJ+QAFsHP+Oz8Q/CUHxK8AX3&#10;w88TQfY4tStJbc3Nq+zy0KsquoGQDjBxnue2a8POfEPGYqdRwhy83Tp2Z7WTcAYTD0qcak+bl69b&#10;nyf4n1DTbXW9UXwnqtl4Y1S0sYZ5YJdTn+y31ygPnQ7VZTNIhhVF24OZAfQ1X+Gfh3x/dX+o3FnZ&#10;eYXeK5+0CxEUqOykKsQA3lAigtuz179/SPBP7L13a/FTxV8S0vLfX7/THt28OW0yqkSN5JLxSIo4&#10;JVVjDns6OQSK9Yaw8Ea3ouneLbqys0+zQtIztbfNCqB2wQD1XLAr0JB9a+Jr59QrYSSnSTk3uz7F&#10;5JWoYmDpVZJJW00Xc5PSdb174UaxpfhP4h67cXuka1HLFHpFvYySNBEEiSNVjVc7S0oU7hxkds4u&#10;aT4c0zRZ7+9+GvhDV7eLT4Y4ZtLutMlETXTyIfMQhScqPM3YO1eM8MKPFGo+KbzUdL+INtrFrDpu&#10;6zu0uixR7uN+F8zjKJ+8QBeOV564rak8aeIvDXh671rVrmG6a5uMQRpIEiGQ5UZIzgHYCea1w+Z4&#10;2XLGm+VNLRdTnr5XglBzqxcpXerZB4YsvCngrxJq994psIpn1P7GH2QKsLyxhNiLCo+XYyE7n+bO&#10;eegFnxZd6Z4qvrLWrvdFqqRSLpM6OYxztkQ7d2GOET5eM4P96qvhe/8AHPi/RtL1fXrAK96FWWbS&#10;4WdQ/lPJvdj/AKuLEbIpxkvKgyO9hfAWq3UtrfR6vafZY43A8zTy5jYydAd4wdox7nB9q6KeOxFO&#10;cpOWvW/6GFTA4acIpKy6JGDJ8OvFSW+k+J/7VubrxDbw3TTR3k6JHcq8yhXfAJB2JtHYnkiobT4d&#10;HS9B0mGzsLXSSt1MJFvrgXamaeMZDeWACuEfBb2AI3Yr09/DEOteEtJsJ/E8/ny20Ukd4iBHuhgS&#10;hSvXGMZXrgHnk1nw6b4g8P6jZ6JLDDcWs1k7yTrAVjUxug8ts5AJVgU5z8r8fKK9GlnFac1KbVkc&#10;NXKKUIuNJXbPFbX4EL4rvrGGGNEWBV8xb7THjSOUKVBdN2CQVB2jA4JII5Hqc3watda8C6b4cutT&#10;t0milVIZII1X7O0TYCDABO0RmMrxnBycdXWcVh4l0yHV9PvYoLaxvnnsrkkncVTZG7HP7wFQ/cYD&#10;r1rq9Cuv7c02S8djc3cVwVkjSIBIBlgqoAOcRkMTkk53cBgK1xufYiu42laxlgMhw9C7lC779/6Z&#10;wPi34DaTdaDHoYvbeJyxlF5JAC4lG4szOR8owAARzxim+BfB39peHNM0rwtqUtjpkuoXP2iJ3zJP&#10;gqQ678lABGBjHO/LCtLxV4lmsvA7X3lXE9xOsg+zahZlpZAAQN0QwArY4Oep6mtr4e61oel+BIvF&#10;7WIto4omaaFIAqxy5ZpCoxkcg89MKPfOGIzHEYrDqDm2t99jXC5ZhsNXco07Mh1rRNQ0/W7y6g+I&#10;d5p9hp0JuPKu0yrvnJG4/wAC4IK9QJPoR554e8E/GbxD4Mj+HGseKvs9otnD5sz6bFO724cbVaRW&#10;AJCgY5J2nucmvUtUuNA128Twlb3lu+o3yPNbQz4DXEKqCSRyVjw0QJHqPWtMyWmlJa6fLeK0NteG&#10;JIrWXLZKOqr19e2ONvtx85W/dyc+d3vffT5H0dCKklDlVl5fmcLL8Ldd0yPT7278c6tK2j2srKNP&#10;LRJIhQIEMILq2FAxuz83IwTmuO8U6Beaf4A1Hxzq/wAQbqxtIYI0WfURFvZeCQ5ZAU+Z1X5h0OOQ&#10;a+h1t7RdQltUk3zrASyjkAYJDHP0/SqyWWlXU8qXNpHuN0m1io3Z+Q44GeSoOM9q5KWHlGs6kZfe&#10;2b1KzlTVOS+5JHgtr4Y0GfxVb3XxA+IsZzbI8FpBL5MgaQIV3uoGQyqRx129q35/2ctF/tuSWC1+&#10;y6daosdlb2upSlUjXHytuyc4C9/4cDrXb6mdSs47Gy8MSQz26agi3tvPGSyxFsswLHJb7/15/u85&#10;3xJ8QDw34U1HUrOG7s7q3vLdJbiK2LL+8kCA7iMMB5h3H+HknGK9+jnGKwUGubT5njYjJsLjJr3b&#10;/ceb6brnhy30rVbz7bfTKdRMH2dzI6SNDKTJtTP8LxMhySDtPBUjLvinoel+PdW8K6cwuraHSbiH&#10;VGgsmKLMY5AQN0ZUhiVK+ikseoBrr9c8BJJPp1rbRvb2jXc0d0WZQMsrF345OVVj1468jIroL3w6&#10;n2q5vj59tpkUEdlpyRxhWmOS8swZTkp84TkcMj0vrFOdJtt3k9bPp5mSwteGIXKlaKstOvkcJ4Zf&#10;xP4+XRz4tlbSLxLwkx2kOVcRtjYxffk+/r83NZ0n7P3j+z8bXvii51ZriyTT7sbWbeJpHlduR+PH&#10;bjpXaXehad4l12GWxS7FramXzriPUZIfMlYqFTC9QPmb1X5f7xxJep4g8P2aXek30FzoBW5i1CC8&#10;nk+0F92EEbndkMfMDZxwy4p1eIZwxDlHRJW11+4UOH4SoqM3q3e6/U818FfBX+wtStbm58MIZoNT&#10;nREvoCrNMs4ZZN2QNrLH5owOVYACsvxP8LtVtvC954AtYLKC6vZ4muPFWHJtmSXJEIZ8GQJuUZ+U&#10;OxbbwFr2TQ9b1Hxl4Us9dur6GwmvtHilgtZnG+OSRRuOT9/GeMdSPpWZL4fbTbdvCd0guLj7MoeU&#10;WLSIDPIR83YHLBic8A56V04nOJ1sImpWf4mWEyiNHGSvDmV/keb+HfA/iS48E3Ok6N4Aa0kgvJxa&#10;XE4cPeIiMsAEjtgrudiWztYgN1INdx4A+G2j+D5bP4h67pkQ1i4jjgUWpBVUeTeSo5AyZG3leG2j&#10;J+UY774f6fYX2h2dxZpI0CQqsGcgAq5JbB55IJ7dcdhUWu2stzr1oLmCQGG1k+zzqR5Ss+B0PJIC&#10;5GePmryaOJrJ6y0f9I9WtQhNXa1X9M4T4taD4r+JkW/SI7yGKMxLZfZnARPMdVkkOVIJUHIzn9Dn&#10;b+F2n3rwan4a1nUp7lPtzRveT26q88qLhmBGBgfMoIAyRXYaldWkEFtp+lG2S5lgeWOAHO9UwSFI&#10;4z8yj/gX5YFhf+Jr3XdN02/8PSRQpAHmmA5ilKggHpkYPJH8XHqayx2Z1pRvze6tEvmVgsvpqdnH&#10;V6tkdr8FbGztrmwGuyvC0ifYgZmDWsI2nYGBzu4b5uvzVwuqN4XvvDniXwp4R8SPYtoYxc3dnYfa&#10;LmKeS3LwzRhSzzShWhKpjcTEOCGFb+meNNT8KzeINOTQ21DVbjxFdm7IudqsgjiMBAOQuLU26YAG&#10;WjY8liTkeAPBOoi2sdS8I2UMM19eRz+Iry4csQlscqo9GJ2pux9xCOwx4ua5xicTFQhK57WXZPhc&#10;PzTlG3a5yvgL9mbxlq1he65b+Odd8Hrf6pNcnRQwmKM5BZyXUMNxyQDkBcYwMAFe+3cVq8vmMx3M&#10;AWIB5PTtRXIoTSV3+J0SxFTmdrW9D8mPhr8M9a1nS5tPNtDHdwzKklm0xU+WhzHKm8fPtbcMZ9Ox&#10;ru9X/ZZm8OaRbDVdagEiR2R0+/No81kWMRMqygncnBPPC7gOgr6B8R/sw6ct6fEem6akUq3Ma2i2&#10;kjpJLbjl4+uCV6jP95vpXrej/Dq18OWEtta373sFzpXl/YbyUkAsAGJU+3HBGOeBX9b43xIzD2n7&#10;tW128j+VsN4eZc4e83K6+aZ8Ryfs0a7deGI7m5tYbs2l21vLZI/mS43tskUYw6HKDcDkHseDXTaZ&#10;8BH8NeE9T8R2d1eT6xHO8zaeWIUKq5W4iYZKMHzkg8c8Arz7Vq/wC8Ual4ftYLXUZkbS3uorZ7qY&#10;v8gc7It/ptzgsAMLjNUPEvwksvCV7a23iW6kgtdT00SrcafCcrMpzIksacgldhO3vu4ya+IzbjaV&#10;SpJRatPdH2eWcJQpQg3Ftw6nz34s+HV/daxK8twrRwqkM11Eh3KpAAeTI9hz3GTWTqHwx8U2emnS&#10;xf5ne7SKaT7RtCLIhLJu/iUFRuHYkAZycfSuv/DW+8OgNDDJcRTkxWV+sAmhcDDp85wSOSuD1JA6&#10;Zo8M+AvAel3Ol+D/AB7q8YbXphpaghleyuVUmOMBQQGDBozzj5AR3r4vCccSyyvGFaSlJOy7W7M+&#10;yxPCf9o0JSoRsmr79Vsz5V8HeN9f+F3ikI1niCS7K6tb3iDybu3ZwxcFOVlVAWRl5BSPHFdlqnhe&#10;11P4lW41XWr2Xw9dxz/2Hqdk+97iBoMBANuY9smRK3JQbpMcYr6C/aX/AGdfBGneAbzUmmvr+8sN&#10;LzJZvArSXzQSGZVLqMpiNnjB6KiqMHYoqx+zB8Jvhj4x8NWnizwV4pks7u605xFpUoEotLgKYm+S&#10;TOHA4boG3j8PoaPHmX1sNKMHyVI3cXbR3R4OK4MxsasatSHPTlpJX1VjifB/w51TwnpF3pH2iZdN&#10;vbwzwXUNllXkAkaJ9wIRkX5MnghpsehVJ9G8QaJcSfEAWfiHS9bBWJ4ypkik89sDPIyjEMyg7jiI&#10;7ugNfT0Gmapp1yNA1OyQmeO3+zSW0A8uKYOD5iwgeWo8zc7Ec84IIArpvD9hZ32gpN4g0izee3Rk&#10;kW1j/ckk5OxT3x3wMZPTJFeXT4zx8pqNR/NJfqd0+D8EoN0lbyu9z59fwY3irwAE8R+Fgbe8txDe&#10;XHh63jmeS5eYlZMkhjGrLvyCGbKFiRlRxFn8L/2p73xjrHh/w34D8/whqFzJeX2l6xFHbfal85JF&#10;XfhiGRgpHXksQcGvqfSfhroWmvHb+CII9NsZHgmTyWKq6AK+zY3I3bBkcHDE8EAV1WkXdpG6W2qJ&#10;Hbs/Lxljjcey8fdzxnjp+FeDmub4vEXVKq0r3ttqfQ5Nl2Gwkf31JTe13rofEvin4b/E3UNHeHxN&#10;4Haw8M3Iur3WFbUIVu44yW80bioMkW3d8rjhWIGCKj8NeOfhr8Ofh5p+mar8KbHV9Sa90+GLVbBY&#10;o1tJEaSVZJHdnLDc+7IADM2GODmvsj4gfDfwn8UfCd94Y8YWrXdq10fMktJHikRA20puGCFwDuAy&#10;GznkHFZ2n+A9D8H6TpWi+Evht5lnpytCN12mUj81GC/vG3EZVZPT5ccdD8pU+tRr+0U7y7vufX06&#10;uE9gqcoJR6JbWPmfRfH3xajkl8UWHhfwz4vtluVitprTUXEsmGRoZ3QKzxny41Q5xktg81w+o+B/&#10;jt8a/HB8TXfhQ2WoSXTQ6iJdPutnlpbpHiU4KSh9qDeeQYiCPmGPsC00rR/hd4o07wLI1qltqe1b&#10;CSIxiVJY1J2yIAMruBYSKMb2Ct99M9vfXMGmwMt2ELyxlVVXx5rgElVz1O3J9gD6U8VjM0xKSq1G&#10;0c+FpZXhW3QopSfXufFnwa+G/wAQvhLpa+Er7xDYyWEj3FzFp99oWoH7OZ0dZkRIxt2t5qkg8ZDY&#10;P8RXxR+z54k8QxazrVrpWgaJoaXDJPq2orNGDHJZWiPGiGPcOEJzgYLhVIOSPqy90e2juLTWrSzj&#10;uotJtzt2TurDy1yoGDgjKchick89K1PEF89vLLfIq3UBjDywvGGK4CfMgPRem7/ezwAazWPzahSl&#10;Sp1W4voaTw2W168K86S5l1tsfKXg/wCCXxW0zwRG3wy/4QbV7PU9Aa2up5zd3MssyJPIceYqeQGJ&#10;VDtyN0qnGAa9C0v4I/ErWPhta/DrVviPpdk9xEH1PTn0ZpYXm8hkaNGebLRhmJyVBIwSMmvUfA3h&#10;SfUdTvtY/eW1uk2xLMwBdku/dLIGPLK6+UpwcAxccdOe/aUj1rT/AADc6x4PuZ7e58+CWLULWMb4&#10;XWeNVB34Cod7bySvyB+TXm1MfmMKCm56dV6HdDC4CriFTUVfo/U+O/2sP2c/ibovjWS41HxTaX2o&#10;WNlClq8Vq1tC0H2VpNqY4xGkM/cYjhbI5VTofDP9nD9rvwN4aOieF/E1jZ2Lajba5pkmlwo0glCI&#10;kTBmKkByT8oJ3ZcAHPP1vJrfhf44/AC1+J92Zrjdo0d3d2dpIit9pjQO0IbnZhi0bAHkFl5DHMPh&#10;HwV4r1/4a+HpE1UvqWhTWdne3V/YxYuoECb5kLLhhGkrleDl4T0Y5rnTq14+67q/4HesWqMfZzWq&#10;+48H+CnwB/ad8M+PH1C6+OVhZ6hpkxgIe13efaTxwySKwY/JIQFQMykBo8due88afCP4r2vjCw8R&#10;eBPjDd2upX95JKk1zYQuVt2ikmdnCLmbZKI0BHRZMDgLnq/FP7PPjfQ/GSfEXwX44stR1i8jjgSf&#10;XNOLhwMHyjsbG0gF/ujBBOfmrY0O/wDjX4Vu5hrmgaXr1uHaGGKyuDabY4csvliUBfMIkwQzKCtv&#10;kDKmvXwcsRQjyxk4s8rGfV8TJScVJfieRaN+yr+0vPHrr3H7RltDqWsGN725t9KDedHJIryDOSTt&#10;U5XtuOOFOa90+HXwqufBtxLpOuePPEGrvJZRCS9u7zCZCLG6IB0HAOD2YjJ5qvD4+8I+GZriXWfB&#10;95oW2xWa7ur7TnVJCVXbbpImUBQFEIXqV4+7mtHw7JoWrWuneILe0/eSSbYxa6mZI9ys0ztgtjGA&#10;xXvtZgQOg6oTm0lfY5Kq1u0vuOa1b9lvTtW8Ea3ovhLxzq1vq1xJePa6jczvJ5M00eEf5dpG0eWu&#10;VIOEGc4wbXgf9nXw/F8M7H4ZeJ7261Czs7Z49QttQkZvtpIRS7At8pbZI2MEBpCevNdX8NNGmuvG&#10;OueIY9f1eJDqjPd2F2VECO0Sx7VP3mUKkZCn7u76it24vLmTxfJps9+qQtB9o0+TauZEXCuvBzhW&#10;wxJxkTAD7prsoKTl7S1mcVaVo+yvoeXv+yn8BdKupJoPAFmtvFpz2M1yJJQ5QlFVT82CoEYUDOPU&#10;enCfEb9nL4CavriaH4P8AX8MvhdoJr6wsbiSE3MAO0FGz84URhWBIHzJzXu+uXXiC9t1Tw7q+ngL&#10;Jid542aIxsCAwAGCd2WJ6Dj6VkeEPCum+Jr2+8VW/i7U7ixn129REfCmNoXNpLACRl4d8Tsg6Dg9&#10;cV0Up0oVVO225yVYYiVJpS1e3/DHlVtoX7Pc+k6TN4Y8EGK4hufOSxu5MyrMZt0nmKzfMqt8+4ZB&#10;z0PAPpnirw1Y2ehNq1nr+tLb2kMs8UFmRMVnBwNgcHDZLAA8fezXK+MPh54W1TxFo17oUJ0iGw1k&#10;tepLICIHcKrwqBngl9pI4Dhc8gmvQ/DtpfWFoILHTJVhtciAuwZZED7iBk7mLZYfNyCcnrWksTRr&#10;U7Uvst/8C5jTw2Io1Lz6pGNovgfUX1CHxJJ8Qde1KaG6+2JHNelIRE8bRhWjChTkhjjkDA6Vm6zb&#10;+CdH07XYNQ8wvdpI2o30VikklywUjc3GGIB2BcY+6MYNbnwl8dJ4w0LUtC1Dwdq/h6LRrldPZNZR&#10;VM4xhHRgSDkY9/XqCdjWdJ8D/D/QXuLOzjnmW48vyUJZxJKcle/J8scnsvXkCuCpNypSlfc76dNq&#10;vGFjzX9lvStT8PfD1Ph8b+3s2tY52kjtAsj2t3JctNcR7myHCPKU5HAwOtYXjH4M/tCaDqN5qPwm&#10;8c6RdQXqSx6ppc2nGxinBjMPmjZvXzUaQSHgbxCozXW+Bbb4gXXjm+1+5tNO0qzukM0+m2wd5DJI&#10;PvxnAVMzcuMZLKW53A1uWfhG+s/GP/Cy7vVb8zG3jj+x3Fwz26ANl1WInCllUHdjIYg14eKoqrRi&#10;4J3v/wAOz26GIlSry52rdvyMbwnoF/oni65162nS0e9hjf8A4R5xtiQkNhVcMUwoRugHA56jGvrv&#10;hprqN9U8RaI80smdNlayJDR20ux5GI4GN64z1UEnpWrc6lofifU4rhfLZp2mgUGI/dYAn22kAfNz&#10;1HTJFbRjh8P3cup6rqrpbvbsZVbGCV3MX+uAcgdscV0YGVWjZp2szixsaWIbTW54z47+C3hyBNF8&#10;M2kVwJbhGtpZA5EJRUSKMNyDtEjrtA5HYnofIPFv7AfihdOlv9E1gRyxJJPYC1hY+bNxgSDjsrAK&#10;3ykNyeBX1hqcFvZ6bAfEGoW5tpGt5JnAG23ClWby242Yk2svH8PAHGLOoatoNjqF3NJGzvc2f2iQ&#10;yIzJEjIFXKg4JbyxwMDGTxya+tw3E+LwGJVWk7Nd9VqfOVOHMPjMPKlUV0/v6HxprH7Fdl4N8L/2&#10;N4tjuL+e0YatDIE2yDyZVkCAIduE5GCV+WQkHjFdZ4L+Bw8R/D61u7byYrzWyUd13SJZxLKCkTAH&#10;iLYyZIzyAOAFI+qNY0Lw98RkjN5YRSxfZJYXDOQ4EqBR8o6hkbOew5HWub8EfD2PQNDuvDOneIhb&#10;XFppasgjtA00HmD7zE53M0kLZQcbFTgE8+lieJcVmc4VsRNuXbocWFyDD5bTnRw8Ek1vq3btqeL/&#10;ABU+H9/4W1C0fQvAv9r3V3pPkTCKJZFilhIWTBkUsCSzNjPzBvlU7WIoan4C+L2j+LNE8US3U0Fk&#10;ZLhYLSWTMbWlwfL8vaGHyriB9u0hdpYEYFe+eLfCviLWNDvIdc3RQpcebpbwzbZLW6VmhRxtByrq&#10;4OTnAZsrwKq+E/EXhnxV4Yk1DVfCxa20lZFaOWIwNaRAoVhcOFBCwSKCBkHym6kgnow/FT5o0aq5&#10;mr6vW+n4HHW4XSi61HRO2nbz8zyfwr4VfUPHk2my+IbRP7Tiit7vR9NDPGgVNm1wTt+VIz1GPkjy&#10;GxXfeHPhT4M0i41bwb4fiNtqs0sV3HO1sEjYDcd0fJ2HzEIbuQuMEc10Ol/DC48DWema98JfCVlL&#10;Bd3AN5p9zKqKm8EC6MwBOEj52gEtlAOc529F8PXP9tTeINZu4otZntvs63dirbIo0LSRoUclX5kb&#10;kj5s4rPMMznKinS9H6GmX5RCNdur02ZmW2hnxFqAOuSNp97ZX7bTpYVDOudyh++MMD1wcnvXOa18&#10;MdL1nw1p91rF5qE922lyFbRJizASyQOULH+JWyM8fKPVc10nxE1ey8PwW/ivX5bWOWB5YSgLfvZG&#10;XajoQwCjoTuyBnPXBryb4nfE/wAK6EdMi8D6Wt04lijGo393LIcSF0V1UMFdyX7jkN+I+enjKqqr&#10;kWq/I9+ngKTj7+1j2LT/ABh4E8MaavhqyEEVtao8U8Mku1wybgTtPJBYc/7wYetefeJf2ktNe7XR&#10;vDNsgkSOUySnlP8AWly7ZPykknGe3pXAabpnxL+IWr3EU9s7PeM9yu5/LkaRVdSM9ADtVfpxXd+F&#10;/wBlnw9ofgi1vLG+kfVY4HGy6G+CdHfzHikX+Ndu5AeoHNY4iTp4jner3OrC06cqPLstinofgH4h&#10;fFDVLbVb8l4YrhfJPmYAgbaWwTwxyM/QAV6V4N+Cmk+F7aO8ZVlnhPmNCUA2oegwD22nB9q2vD2j&#10;WOm2VnpWkTpFapYrbXVrFLuwY41i2Ag/KV2nvncT3rkv2nrD4n698KtR8O/D1f7Pluogl3qlvcBL&#10;iO3WSNyYwfvHYZeMg9h96umeJVOPPYiFCVSbp3tc7yCy8N60kmlyvaTbLpJEtmbIR4n81OD3VlQ/&#10;UVifE34HeHfiX4avvCviKUXFnqUkLXlpuKg+XP58e3byrB9hz/sA15j+zl8WfFOu6Jp3gf4r295Z&#10;agdIlujc6jEILu8iiuhDG8ipyhI2lyOCz9skV7Q2raXd2kd3BIoQTlvMjfAdgCvzY9P6fnMcQsRG&#10;6CeGeGlyvc57wz4X1Dwba3kfmo9pLftmSQ4kG/AAwPcgfjW3Np1nYaQ+ratMyNOqgSgYKlsIFU9s&#10;nHHcmsDxPriX32rSLY3GQsM63bPlfO8zKKPRlKo3PHT3rI1PxVr17CYLGSSKyBUvCDzA4Db8+q/M&#10;pHf5e1ZuKpx90d+fc3PENn9k8L6to3hmZF1R7O4+z3I+7HOyvtY+ytg/SqHjXxzp+nfB+bxxYzC8&#10;hh0j7XHNBF5ouI9m4Mqj7ylTnA6g1Cvw+1S6hkn0rWLizN1crK6RTbhKcDI+bOA3zZA9awNB8Naf&#10;oXwi8OeDBrXnWvhizaG8i0xiyvHYEwCNhjJ+aHy2jIAYLJydgB8vE1uWD51qejh8PFyXLtdHFfs5&#10;eOPGvxBmHxB1Wy0+xhvrVeYIXjmaTL7S4IAdDCFKD5sKAM8HGx4f0rVNX1zxFo+oS2tho9ibG/sb&#10;q3bzIWiu483EWD1DGN2O7OPtGeRivI/j1eeFfhXeeG/DerfEy+0qx07w3awaDrWkQzH7PqFvKBMu&#10;xAEkRowyqCflGR3qt4G/at+ON1FZ3HiPwa+veGpDLDNq9vYENf28eQzsrfKMBSCuOdhBHIz8/KTd&#10;P5n0csN7Rua6/ofSPjb4VaFqHwtvrPWvEU628NkDNdRBS6xROspI9sIePTp2rqtKtvDPiPRVtbq3&#10;eG1jZpFhucRl13bVcr1wSoIz14JAJwPOfDGueKdf8E2/g5vhDrFzaR6MbF5LvUrVGdY1WJmZTJ3w&#10;D+PvVDQvi78SYdHk1G6+CniK6v73To9jW/2YyqGQdFEmQoJBxx055r3MNiYQUXG+x8/WwdWpFqS6&#10;nqs+n6nockVrplql3ZyXAFyzShdsZYn5V7lSV/AHviqOvRxal4XNraxtPNeX8cLrHcCB0jM43lSe&#10;jRxFnA6t5fvWDP8AHzTV0K2Piz4eeL9GlkCPIX0Rn8vG0n5kJ4JODjnBP4VdA+L/AMLfGHiaTwxo&#10;niBXvBbSXGLyZoHjbdJGpXfzv3MWxjhGU+ld0sVCeie5zU8FVp/ZtY2/CWp+K73WH1ayC6xpEdtn&#10;Swg2SycZOCflOV2gE4z83PanfEzxhpK+NtK+HVzOpGqXX2Nv3hS4W5YFodnHy7ljnw2eSoAzzVzw&#10;R4i03Spr3wv4Wtwlr4djjt2mhjXy2kMMbrGNv8So8ZJ7hhjvVnx7oEniGwiutG0ZJNftptPu4J/N&#10;UyI9rNv2gnoFE0nP+3jvV8rlT5o7dTNcqrcstH0KvjD4d6nFLB4V8URwTwW1xC4nito1eXynEq4T&#10;cArKVKllHJO4AD5a14ND0u20WSx0ixWzmnmkmkuYYgpjlNqYRIR0Y7dikdwB6Vc0/Tr6GKztPFkq&#10;6xdozTf2nMp2pMG6Ic5A+dlUd1GOeajhtndHSLVHtpxGY2QlZnhkOD9GwD9PwxXUvei3tc5pXjp2&#10;+4ydY0eLSLW21rzEivbeG3iuJraLmaISbmjGegJJIHb161F4y1DRpdMtPDNzqENvb60h8xokxujK&#10;gM+QAEG5hye7CtHx1fRanol3oml3Zt5xH5ct00AcJvUhQCejZwQPdfWse5XRPEtlJpWpkagkFssl&#10;/ZC1O8o82I1CMCGUvA+ef4e9cWIc23GD7ehvQhTVpTX+Zzml2Xi3wPZ6n4pvliPia5iignur6f7Q&#10;nl7WjjCvtXagmZZCp/vN6iu18R6ZeXVq9n4cawW41KVZHknh3KpQAtgKBn5gzAk/ebNU9d8R+DNZ&#10;1aPwZfW32sXdpPdxrNF8irbzRIcq3IO91KnH8P0rT06O7tdkrXpdZnMkTOoG1WyQoA6AKQB69+TX&#10;LShTbsnp/Vzqq1Z7tWe3+RzHhnQtc1b7Rpdj8SNRg1XTAqXgtrbZEAzkqVSRWDEqmMgnHzdMnG18&#10;OfE2n6omo6lqN9dW9z9vS22apbCEtLHGUZ17Nu2E8HjHTnndPiXTraxt757WdBdNGkS+QfMDPwNw&#10;6gDJJz05NV9Hl0nxZ4NvLQadZ3UchkAgmjAR5S2ST6HODn3BFb0aDoqTTv8Ar1MKlf2rSkvTy6fc&#10;M0XVrWfTzaXkZgu7MeXL50+4tFGzL5rH0IVjz3Jrz/8AaFv00+00rwNo1iHvNe8QKxt/OICW0Mnm&#10;zSN38vf5aHHRp17ZrqvFXw601PBt94Z0qS8SS5tp1W5W5kLhpMsxySehPA6DpWFN4O1TxP41uNc1&#10;rVnuE061S0s99vs+zPJtknRGIHmbgsOT/skVz4urWcFBx369jpwsaSk5c2ivp3Ol0FpNf00Xepm2&#10;kFvcScwybtjLI8ZUHj5gPlI9Sw6UyfUvC/hfwvPrGqWca2cXnXZEDM4Z2kad8Ann52LAZxzjgVWu&#10;m0DwjZRw2bLaC4ukW5RJNsbzzzZPHI3vK2Tj1NYy/bdU+GreGPGGuLaTJok0l/eRPtW2RVO52d/u&#10;kI6Nz256VaqunG19bfeZOipPmtpdamJc+JvEvirxTdWlkts0FreQRNLbqzCDzJA7Bk4HMHl/MCfm&#10;kY8bcntR4fS+nj0t9SlSG3TzQo+VWbDKFJ6HBKnB74PajwdZ6FomgmytLmPfMDNJKLdYnLYBAZVG&#10;MquxSB/d+tb2qWuieHvDd5DbsDdXSsy3c+CsLNlQwBONq5GB3xz1oo0vbwlOT1V2/IurKNGajFaf&#10;mcL8PZLHVPAdhPD4MtZ1gtIks2ZkJTaF8thvHDAc5H1FS6zdeMPtieXdR6ddJOs0ETqJRdSMnkiM&#10;7SCFDSAZ9cN2pfgJqlzfeE7fTL/Z59tbW6yyQgFA/kqCMg8kFGz6cV3Ol2SeI9QlvHtBH9luGjSd&#10;x/rVQjdgdQNwKj/dDDjFb+ydSioxdtjH2nJXlJruZFy/iCz0hpL3VBZ3DRCMosXmRrk8MN21skEZ&#10;yevrSaBbG5ls5rfW5bl7a2Nvc4IKz7eCXzk53c9c1ofE7WNF0Dwvc6zr11HHHbhWCSznEjL91FB5&#10;JZiAAB1OBXCfC7x5qFlo2ieG9Wsb22uZ5XkN1dLlr6BSu+UKBuSMyyqqbgG2EHHBpSnSpVOVsqMK&#10;tWnzJWsdjpGnR+G7K4aaS5AjkO37RIWCoASNoxwMH9Olcb47+JV74U8ONrmh+I7XUZ5LoTGOKxdw&#10;8TPt8uNUJIYBTyTjcD0B47a88e6RD4kGmT2KFp4HDtNIRgIQQVB65DtkjgbQK5fVk8M3VxPo0ksU&#10;2pNApe2hl8thvO4tjOBypbj0P0rzMwrqEbQZ34KleXNON7ngvij4++EfDvxnW2vrm6tLPX7V5kur&#10;qFo0EioUl4OeSIgQSRguq17b8IPiIniLwpJrejwxvpsRkUX0Vyrq4REJxt7lmYc9NhzXk37THw28&#10;I3GizXtpom+8srKa00yW4LKyXMigfKwweXkU7s9jmubH7PcXww0rV49U+KeraRZ614ene+XTdUMQ&#10;eZ4RHLN5RwF2rsO8YPyjJG2vmPrqoz5qien4n1f1ShisMlHfsfSPwg+KfhH4w/DbSPiPoCyLaapa&#10;CWOKXAePkgq2O4IIorwj9gb4i6Don7P8fgTU9QhuJ/DOt3mmPNEAVYK4kUg5IPyyLnHGcgdKK9d4&#10;mD1tc8KpgK8Kjitke23mmxW2ki7s38mecA2iMoPlOQOAD7571Fp8t7cTWcl8JoptgWSXywWBBUkE&#10;dcZJH488ityDSbXUdMVL/TPJS3UEANktwRnPt+fNUNV8HSa5o6OmrSQ+VOZ5N0WHyQeARjH3uT3y&#10;fWv0yOY1KkNXqj82llcIVLpaM1NIZ9X02WTULaJobmQsFVD86HGVZcdx6+tcP4/+Euq397a+JtF8&#10;VOkOlTm4GmMuIm+4xUkgscqpXOcYY8Hmug0Z/EN5bfappjLEIRErohhkDA/M5B+mR9a3dGuz4gtk&#10;jtL6N0ntC+ZFO/ceAQD1HBrwsY/rcbu9+57uEh9Wdlaz6HJ2fgieF4tGs4/Ls4C+wTNvDKxBBxjA&#10;IOcH0z61x8fw7bwl8RiF0uW6068v47yOTAb7NdiOccL24PU8DKjJPXqbR9Q8LaxeLr9090xaRfMj&#10;Ys0UQCtgLjGQRuA/iAx/CTSeLxeLaaToWoeJbxtQt0ia+urSDAlZIyZCcggBtp49xzxXxePpOcHN&#10;/Ej6bBVfZNKNrM6GDw7G0V1q2rRQXJ1J2/tWCXcQsW1kDqp6MUEW/sfLbAyRXn6+Ebb4a/HTTYNG&#10;8G22n2WoaY9vbawiMY4brcSo2A7Q/lK+CeGJUYJBrv8Awta2MuiSaTFe3MZZEdZ1uN0gUKoUhjz0&#10;UA5J/Wl8UeEbTxd4etNBnvpZ47YxO179o23AaGRWD5A53YwSMcEit6MJ1KCnD4kRKcYVXFvR/wBX&#10;IEutT1iyktde0+ZbiDUjJHJbKQJ0i2uGPAxnBXb3ZD1GKj0jxH4W1HxfFbaDrctz9s0l7mS1VyXu&#10;AjIjTImOxaPJGM7wccnOD4c+H3iO21X7DpnxI18w212BLp1zMjRlXZi5WRk3NhXU4JOGTHfin4Ps&#10;vGs/xIn8JSeOLPSNS0aylj0YLoMUpubORoy7BiQcq8cYZRwA8RP3hjuoYxtWs97HNUwkdZJo71vE&#10;GlR69HZam/li0YNG0cmz5tjqc5OXXDgY5IOD2OMiwl1Lxh4ztfGMfigroNtasbazDrtuudquxxxl&#10;iCMEHGM/eOM7WPDnxUh1RbHUPiTBrN7dzJ9itpNCSOGNfl3MSjFlATJxxltpzwQc6w+GXxj8P+GL&#10;nwtodl4Wu4yspsY1FzbuWT5kywbrvGScdBkVtWqxrWSW2/8AkRRpey1urvT/AIJ3PgnU7WS0ufE1&#10;jqcyRXzN5yXP/LCeIC3kRl68eVggd1Y966UTW8MheHa6TjG1OSfpjrXxfoutfGT4Za9f+BtVae1v&#10;GZruW1i1BZ/JmOFaZy6klSGEhZcZVtvO2vonwX8QvFWhPPYeJ/AGsvDdN9o0q2fyPNXABkRsN93e&#10;6hRjIzzmsqOMjN8nVfgb4jBSpR5+j7dSL9ofwnoGrW2kfG2G7nEnh2OQ3M1o/wB2wuPLE0hXHWMI&#10;sq56GMHHp1+meM9B8TeHvt2n6hbXy20v2e6ktFEohlwOeM7ch1Yg8gHB5BFcf4r1D4aXli/hfWfB&#10;niRvtUMK3Vva2N0wwokZImMYGQPMlHPHy98ACLTfhJp58C6Z4U0XUNWjt9M01GXzLI2lxdvAV2M0&#10;mMo/Cg8HcCwOcmtHV1aa3MHTjyrXYt6Jc363Q1HRtVnuLi4ld002XairZyzYRl4BbarZB68kc8Gu&#10;v02a/ttLUag9uL+W0JQZzH5jZwh6MQMdPQdeKpeGnjTT7R0El3bSQxpp8+A0xQqrbmYjJOQT7EH2&#10;pdQmnuPFMtjqOnxiTyHl0i8bgc/KYGVTkkGPeSDyrKMZBqIez9lfqN8zqcqWjK/g/XJtK0w6fd6U&#10;2mQQzyQ6Qk4YsY42barE57YZSP4G9VNTeL7Pw94y8Jal4WvN1zFNbG2vIJkyLneqkqTxkEHB2/3j&#10;jmua8Za7ri6XJqUHh1XjmtB5dvdXxieNlyrOV2kYJZATnJWNiODzwmnaz+1l4z157QXekaVJa3bR&#10;yadY2jyMIHcqXZZGXeR5MyA7hgsWGQoz5tfERj7r6nZSoSl7ydrHmfwz8B6l8E/Et9+z94W8Z3/h&#10;3RNV1q61PwXrl6FZGfH723ZgdsqeW2394ASY34DIa9i8GfF0WbWcfinQzo+tapZPBE/nmTRrlo1d&#10;wUlBKxB1kSXn5iGVRngV2viXwFJqWj2WsajY20r2j2000N/arMssSSK0yN02zMWmKuOAzDIIznif&#10;iB8PrNrfxMPCbapFptn4Ynzo8kKPaMfsiNFEkfXcrALxjO7bk845aanRi1sddSpDESTlq+/oU/hD&#10;8cdE8I6jf/DPxB4t06S0sZ1vPCmqzXhmWbT5JX/0WRuqTRbXVQf4Chxw1esJqPhP4lR22oaD4iS6&#10;n0+7F7BbLfKrB2jOxXC5Oxo3OMjkPXzVrn7FVp4w1b7b4O01tIe30WPVdJ1W3u3Cy6izSNiVSc4k&#10;jZF3EZADn5jmvU/2d9T8A6T4Yu/E9p4PTQVvERNStJLZxLHdQlxJE8rc5Q5UA46emK9OhiXpGoc2&#10;Kw9KMeek9f8AM9akNvPKui3coIaM3M0HliRWUuu7kjOctgDuGY/w8cJ8RvhPotvrtl4o+HGpz+Ht&#10;eszckRQWu6xnkKOm+SADbk+cHLLhipPJA4rp4uu/EiyeLfA/iKysPLmit2bVLImUwq8hLFcqVcnc&#10;qI3AGTycV2eq+PbN7iPwz58iX0hj23CQjb5mzzCuWOOIhI7A9VjkxyCK7qclKD5tr9Dhm5wmuTW6&#10;PJdB+K2o6N8VNU0/4ga3b3OnHw/FqkKw6hsgE6rPFdW0ICqzHKNIytkqcEsMgD03w143t/HmkN4w&#10;0O3NpobyxQ2t5cAJJdrIXjbMbLuQBwCDzu3A9jXinxL/AGl/AGh+IdQlv/h/LMmiLLMltfwxpLLJ&#10;O4WeJVYFm53AkcBJScfIM63wb+OnhXxb4km8G3OlXVpY/wBnm4uobqZI4be2JASWVQM/MSx4Ixtz&#10;34yjj/ZVvZyemx0SwE61D2ijqrHtsVxiYwXdvHIroltgp+5AZ5OVGOcqI88kcr6E1ieBpfEt7oHh&#10;6y+xRKLzw/Hd37GIxJHO0KFtiAYCsWd8dd3PYitvU7Lw1ZabDqMboZAsZsrwEzuAisVK885Tfz/t&#10;Hrms/wCCbNP4Q0e68Qy79StNGit9WPmNsinji/eRjdnhWZhk9gPavVXLO0Is8nZczXkSeGPCWl7o&#10;9Tj0pYFkvHltirsTMJ18ySVlboTK8jYPTA6cVJdajosmh3uleLzHbLAsyBNzBJYvmG4N0OYwCQeA&#10;TjPNbthdWZv5bSzufNmgt2ubiBnJKFjIVHXoWQgfQCvNPjZ4oh0Lw/eXet2UUthbWzmeYgtBEUUl&#10;BKoIJ+fZuHQrtzjaTUxUcOr92PldaVmX7PxTq6eLtR8NrHLe6c+nosF+bNVzfKzly7jAdmiaLAxh&#10;fJJ43itrwtbXt3A9lrUuZ5ABeyykYMwx5aoB2Chj1PzZ6143beGrdvDGk+PbXV9QsYNO1afTNcvV&#10;nV2m2eZbiZWBOS2YjuGeMHA5NeyKND0XwFaazeyXNxbWQjuY71J/PmY4UZyB83JYcZyC3rUU5pwa&#10;kjWpFRkuVj9as9D8LxrqmsQKEnnhiVYUYyrmZfLc7TnAYDPBHrxmrt3d6UkAkl1JAZLjbIJGChmM&#10;YIjGemQR75J9az9Svn8RGaG502R2ubeRIZFUoio0qptOcYYAsSOu0E8dKxtT8Malpbpo2jwO6TNB&#10;ElpBMhEKkmKSUMcliIgTubjlcZIrmjO8ZRS2KlD302yC0eziRLqxga6ilu/Pg8ttuFOxZIgDyR99&#10;/wAwOBXZ31parpdvBcXcd9bxzFZY5ZQ2QrDrgYBBwMe1cN4g0a/1+CPwpBPd6fDHY7PMjZxJJOwM&#10;IPmjd5a8gjbhsiTPJBrV8P3epa94X0zxP4Luo4ba9LyRO9oQ8R3K0YZc42H98r8biWQg8GueMo02&#10;4vqjdxcknEteB9NtdBs77SdQspri5OsX0sjGMPxNdTTKWwTjCPGNvQDAHUCqPjnSda1vWRJodxFa&#10;kI8Nxa6idiTKwEcajKkFTl+B95io5rYs7TxLJLrF9BrcXmXE8TQqI1dLRQvzEkcsxAGS2BnOBwKz&#10;9X8aWUkdz4p1G9tbJNOuoopRdkRGGNRHM+Cx+Yk/KCOjYx0NOVZezV/yGqf7y6/Duc18LdM1/wAE&#10;+J9Q0zW7mC/1PVNftnvns7WVVtLbd5CyAg4IYBF2jhSHboK9W0LT9SstQOsalLB9lnVgRHEwk8xn&#10;HlkknkHLDHsuMc543wT8a/hh49udQm8Ja7p91dBoVvJLG5Vyo2kZLA4YKEc8diO/XoNRGqW/hO41&#10;TXL5IrxLR5HmS6O2IIr4dQSoPLDOcAnANaUMRCCcrirUZSaUlZ/iO17RPFN14qsr681MQaXZ30sy&#10;wqyqxAtpIlAA++CZXYg8gxKcdw5vhpbx6ddwzeLNUuhcsouQZ0LKgUYBULgkoAjcZO49M8ZGv+PN&#10;O8G+ALODxhrtlf6jYrAmpMlufLnujGNyoGbKhnbcvJ4G31rAuvj3Pf2VrDomIpLx912soVJG4wOA&#10;em7GT/sjHWuuioVa3MvUwqtwpcrO0f4kad4Y+HukSavLHpTnTVkuYZFQm3iVBv3KemACMgferx/x&#10;V+0yLC+Xw/4a1yO/uo78SPI8Kq08fmguFx0UR7lyPRfWuR+Imp+JvHfiCwk8eeZpqSFxZiBmklnh&#10;S5AQBQpLBtqEj0Zh2zXRfBX4ReHPCOian8X/AI4WhtIHvUOn3l1N5ipp8oQRdBmPbvG70xk/dq5S&#10;TlyyegRp+5dL/gnNpY/ED42TXcklgzTIpZQ9yVBZgVZQoIwvyod2PXuK2vgf8H9VsNLi8L+P7ewk&#10;vLO2tr6EXchzAsgDoW+kqT7fQRkdMV7Z4Zgg0vV5ItF02z+xRWy2kMCuqSi6Tf5gc7clSnlkdOjc&#10;c5Hn/wC0ZqVh4Su9Au/DGo2l3eacskE+kPOrzSxCIJ5h7Bo5jDksD8skgGC2adao5U3UgOlF8/JL&#10;Y9P0L+xrea5ZEj22+yFnCDG4hQwHHA38fUE+lUdMs7y0hvNA1S7YiGRoreTcqiSFh8gXByCAQCTg&#10;/KTgVyPhDXHtPFes+KteuNX+x3zWi2Ok3symOFXtoyY49ozgSbgQxJ3Bu2DXnPxXs/HE1mZvDseo&#10;G/hkcGQXLMY0mBQqAxGMFh7qq55Nck69Zw5lG5pChSdTkcrHoOn+IdR0Y6jouhaclu9xfRXOmkvg&#10;FpLhJZt3oDI0qn/cxjk12LfEPTdSlv8ATtJUST2kjJLbzjYFUnCnd74OMH344ryf4HeENWg0DSNb&#10;8RhrmS004232UJiYqjSK24Yy43OSc+igc5z2vjDSNM0vSbeSy1a1mna4mjvp0YLvm8oqTgnDKCeh&#10;7hfTNaUa0vZ3bJrUo+091XNkajp91cv4wj0G1jv1sjEZo7fEvlHa5XJGcZAJHr9KwmuvErzqh08Q&#10;G4t5kukjxs85fmIVM/OxVXwR6EngV02jeGrVvBbWHh65uPtF7GLlrjzVE6FiGVDkcFU2oeAcL61z&#10;HxfmbR7nSdbtYLg3dtrMEl3bJMD9n8+CSzLtjLHP2ofdx/EQc11fWYRijBUJymP8ML4p0mzSXXrT&#10;7a72KXNxabAktq+0FYWdsLn5WPzYIyO2M9F4Pn/ty5fXbXT7dLfCpbRlSsiSbpCwkDcr8nl8HvSQ&#10;T+LdXvYbfxT4Ts4rC60sfaZ4JSfMlJdWjII+ZSFhwepyRxtFWdK8OuXj1qaS3tHntoby+2zbGM/l&#10;mN0KsRsVAqn5j6jAIrJ13J2uX7BJXaM/WrHQlvHt54724kkUqLI3DBrVPvHAUjC/IME85PXk1zPw&#10;21G2h0XVNW0Pwbe2G25mhvrSVFP2aaazGoyzNnl8y3BQ8kbmPGM11ekzaPdQ2viP+z3gudzoZpGB&#10;z5TvGcD0IAOMcZFR6L42N14tv9Aj8P7ApuC0AAxcssNoVdW9CsrKf9yuTE0adSUZM3w9SUIySPD/&#10;ANtf9nHVPjf8HQ3gq7m/tXw0qarBbOwCywzKTIvONrBlcjtsGMZ5qr8BPgH8SPgj8HLPwl4l8RrD&#10;O/ik3jTI6ssUTC2Rrcbv7zJLkgYw5PoT9AeLp4L7w7faKII7HW9X8Pz29qolPkyMsfCgngHc2efm&#10;wWxxWf4p0nw9qM9le+JtGup7e3SaWWS5dRFZKGAMkmD14bDYxhTg8V52Lp2ShF6M9HD4mXJeS2Ha&#10;v4h0a016y0C0utsk+mXU7x29wNgkDwR7dvUkmX5ef4Wz7RWE9h4M1jU9K1bXpGuUQETTwF5bdXJd&#10;QWVdrYzjA7KBXRadpngu1jhlOgx2Y0zcIprpELYKhnwQemSAx7EH2qpo3jS41jRNJbXdJ2ahd6fB&#10;dSWvnAuiNFlie7BXG3oOT+FetTox30ueVVnN73MvX9aW41XT7GPT9WmkivY5PtMFo3lAKWyWbpt+&#10;8Me+eMCsXVvhrpmueLJbiX4dW2q6fLbS+bNPBFuS43BjyfmJK5j/AAXnvXS3XxGs9Nlm1BrZRam2&#10;M0SyNtKgAABgRlWLZUDk7iBjmtDwwB4rmXXbvTYoLZnWW3jUncuwLhZQf4xKJGBGOAnfNTGlSqyt&#10;fW41OpTgpJaHH+H/ANm7QtVX+xdI8M6z4Wt4pbS5hmsdYlWR5AAxj2l2XaoVVJPByR2pmmfB7xvo&#10;njjVbfT/AI++I1iuC08Vm8Nu3mlfLV23mPdsyYQecHA6AV6/aX2oxrNNe3ijAO11TCYJ+Xg9DggG&#10;uG13xd4W07XdH1+40m6e41qxljhMFq3nKsqwy7HjAyuUhzyOPKINdbw9KlRWpjHE1p1Cp4QvtS1u&#10;106/stVi1GC32bLsHaLlvIVhu4wCyuH4HT6V1N1ewaTrK3jzsy3kiRIqoGVOGYEcdTtwc/0rlItU&#10;8GeHtR0/SfDryQXE9pNLb6f5LMyJC0cJAQ8qd0ioDjnpVzVpjd38cd/o5aVYxLbEIesDHIIJCq2G&#10;x6jJPatFUUoNRexlKm4u7W47wxp1/daPrt5rVnFHc6jqlxENqFQ0KSvFA+DkF/KEfPsB2FVPFGkS&#10;+GPC39i2Gnm+llljt0ia6KSNC8gYkEEEkYc46/Jx15q2njHStb8PWemani3ur+eSWSysNQHmIA+/&#10;AIOeMrnHTPasL4k/FTxNHZm68O/Dqz1D7PdI5uri/LiCUzLGf3YXJIDZ4PAz6c+VXrQoUuRPW2/4&#10;s9Ghh51at1s+gye48SadDbeOviC8My28s1vdtp9qqzshk8nd1JCKYlkYL1YrjIUU34UfEL4tfF/W&#10;JtYtPD2kado1vqVzZ2kk0zyy3VvDKYWlBXbtLENjIx8uK+df20P21riTwo/g3wFpWoWGqG7kt727&#10;ePykhjXIZYxnnJwwJ54BFTf8E/8A9pu50/QZE8d6tczmW/YvcSBixaRpH2Ki55ZssWxgBcemfNlj&#10;JQ5W5e7+J7MsqqPDyqcq5lsj7H+I0kOiaTBqU0t4Vjuoozb2cIZp/ObyFBJBwqtKrk9vLyeM1gfD&#10;a+ufBvi5vhLd+GL23WSxOoWGqSuHS6AKK6cch0L4IP8ADtPOeMr4m+N/DXxI8C+IbP4a+N477VtM&#10;0S9H9n2l0eJzE6qrjgg71IHPBzXbeDvDUtv4a0WGTUhePp2mxww3uQWb5FQvn/a25/EV6MMQ62Kc&#10;aetrP/M8OVFUcLzVNLtrzL/ijUNY0GxudY03SzqF0Eb7PZh1AUbcgc9ckH88CuV8AT+OdF0BpPiC&#10;I8af4esIpfL+dhqDoqyljnoCcnHYE1Z+JnxR/wCEANs7W1tLdX+vWWmafFK5G9pSC7nA4IXeccjC&#10;j1Nct8TH8XL4slkv/HEMOk3SwpB4eji3SXN0knmOxPUg4jj24xg54OKWMxsFiItO9n8i8LhmqLck&#10;kmt2Znxb8ceEvC/jr4e+AvEd/fLqd3rklxaSxkGGZo7GaM+aQuAC9wuAcfMFboKs+LfE0fjXxxa/&#10;D3wncWUunajaPb65JcQltwWZFmhBHBJRZYySMdD0xnnPiD4K1r4z+OtE0zxVoIsLKykF2iLK3mtI&#10;8RXDyDlT5AU+UMYkT5iQPm7fwHoGg6Zp93JcQSxRGafTbFY7cIESCR7ceXj5l3CMEtk7tikEcY86&#10;NerisQ76K+/od/s6GGoRcdZW2336l618NR+CJ2n1bVVZrm9M2mWmBGkdtGqhbUZ+985MjMfmYtzn&#10;aBV/xVNaa3pcdlaSmD7Tcqkaygqzqr4wvfnAx7H3qXx7p09/LHqGpapbxWkEE8ircQrtjCopDFjw&#10;MbXYscYH0rnk8QeIL3wLbyeC9NtJZYUMOmTAl4wUVdu/vknjIyOCa7ueNHmpq9rerfc89wlV5Zve&#10;/wAi98OIdO8P2mtiA7orDV5WuUgQEqZXafOBzkCVRj0UGtq48S6JDaxeGdG1x7W/ezZLa4uI9zye&#10;WArS88HgZ54Ncv8AD2S5utU8X2FzayWUlxqcUwjkTYzK0CAup78g/rXSWmnaSuvvqNpp26a+tNl3&#10;dRngrGTsXn3ZjXpxqc9OMYbHJNctSTlucN4B8N6v4me88U+Mr691S6tryYWLXLq0UaFtqmELgKcK&#10;GywLLuJBAOK9B0Sz01oE8cX9tHFqU9tFCsgbG61Qu8SnnGcyOTjruAP3QByvhnWbHwx451DwuYZE&#10;tLmRbqBZAEjRmzGyqSfu/u0IAGcue2K6TxF4r0bQdt3rZj+xSyW8MMQXMu+SURknJwVG5DxzjdWd&#10;FUJJyk9b/iOpLEXSS7HEfGfQdY1V7nxE1oLgQWHlWM1rIVaGNwTKQARnOyIDvn6V4N+yVa/GM+P9&#10;aj8TancLqMUMSW9vexBmit9zIGUtneSMFiTnKkD3+lroSyeP9Ztl1O3jhNja2ljaqdsjgG5YSKG4&#10;5G4AY6RMT7c34m+Guk638StI1CHxFcaVqdhaCVZrRADPEHJkjfPDKcnr91iD6V8/mEIyxSlTV1fU&#10;+hy/EezwrhNbrTyMT9qKO+0nwlDrWppbkW88Ju40Rj5wEsZEg/ujcMc8e9V/jR8FPhr8UPiR4f13&#10;4gWq6jptlo9z9lt9xWOSQPEVDAEFwRv+U8fnW/4407xVrOveIbG5ul1HSrPTIbeawmtCr4k+aQh/&#10;uyYUBvruXjOayviBoS6UnhXXNO1uS7hOpWsFrbzoCiRSyJGXLcHG1c9zke5rza7g6jilpdf5HXQn&#10;NU4tS1syLwL8Nf2d/wBn7S5/CUdrFp0l9dtqFxbIksiCR1VDtO08YjAxnsfWiuc/aA8H/E7xR8RJ&#10;NQ8O/tI6X4XsEtY47TT50DO4GS0pIOOXLr9EFFdkacoxS1OZ1Ksnf2h7Lo/i7U1T7Bfac0HnEhUk&#10;fcHYHkA+hwSDVLUdU8Sahd2I0O9ms4pArEyKsmBJgeW6HG7byBgjkg84qrYand+RBp6sjJeBfLFw&#10;Srqw5AwRkHJJJ962NFcXV7KNYs42lgTcdsZ2rIDvYAN1AOCD1xivs5TcdEz5CMfdu0VoJb/TtXXS&#10;vs3mu8RMxZ2RYeSvyk9y23A445zV/U0tr3xBa2t5ePbSx2r+VJ9oZWljkUjO0cHDDgEnBBxU1vMd&#10;cty9tKZI2tl3OOJCxGWBA4DYx0PBA+las1tFdmKFjGLqIE20pTLoT+meRx1waIybd7hJJWMjWtM0&#10;nxPpC3S3KzXkcf7mSFijbmXg/lk4+o788l4OudNg8Eb7/Vpb5IwDuuyGkSMn+IqMA4UjtyOQK7ST&#10;SLSznOsWskn2SeyFk9rFkxKpbG/ZkDO0AbhyBnGOa821Ca7+F3jVdB0vwkJtKv5vLWdkO2J38wrv&#10;wp3o21FDH7vzZ+9Xi5laM1O2+jPYwS56bit91+p0WmT2dharp2mvCLSBibFROceXnAUZ7jOD+dRi&#10;/u7SAQWaM1qJ3MF3FLgiNT5hXHUnB2cEcqKxLa80XTZL61F4UkuGin0u0ltZnW1keJS6eaqFEXLA&#10;cEBcgcYrSv2sLSMSaYWWRZFRoViLeVI7FVmx2G4MDxjgHpg15FGsqFa19Dqq0faQvYm0zxjY+IbN&#10;xpbz6fqduomgTafKfczKrc4DKxH4Y560nh3xlaeMPFNpq8Etqs2m3cn2e/iUuXtpMK6MeAMnysjk&#10;Dap7CqGvXd/4aWfV1ubSKSBorq9W7udlpICVEuM52hQqnAOCXJwStZN1pltrGt2us6jbxaZaQ3kV&#10;rrH2C5eCaOVZGEUoxwoYyxHPG0KRzkY7JyiqiaejMqcW4PvseiaJJLqPjCTxG8McxsZ2tI3hO3au&#10;Mq+09Sd7gg9CePWtLxH8RdE0y7udL1lpbYG2aa2uVJ2s6kq44Hy7SVJOcYJPAUmvK/t/i/wF4j1A&#10;6fpb6jpd7cfaRIbwHy/MdlQsC2XQlznGcMOMhRXcXXifwd8T9ATS7TUX+2Kjb4IFKyxbo5IjkEZA&#10;2l2VjwwwwzxXfC9XDNw0lc45p08QlLWJy/jbw1Br3i638S+M9VtrTUb20QaJJFFsBRASIWY5BcTS&#10;O/QqwYLj5cnzzUvjd4s8I61L4f1iYSNYPb87PLW3SUSRvMhDZZCgyxGSkg9AGr1HRdsfgaTw7fXs&#10;N1quh6nJHumQI8KKyyBzngq0UiOWBPyykZBUgcRr3wh8I6n431aH+2hYX6t/oSXtwT5MrRh45QDk&#10;NGWLAgEglmU815dbCVPZudOXvbnq0cTTc1CrG8dreRb8F/tweAtW16/8L+NrH+z7rTtRCWt1aOZf&#10;NRAy7gxA3FXOSMAYYkdMH2TxD438Hx21hdPqazQag6NZyRSgqxKkqVbPXnHPZvUiviz4p/BHVJLG&#10;2+JPhH+xrfT9YmkD2cl2qz25chzAxOFKgKRuHIBXk8VQ+Enxw8V6Utj8NToaXGm6pPGlxbXjB1gl&#10;d/3Yj+YiPJ8vdjooZgRszUUMxnCPLUWttzrxGT0qq9phpaLofZ2rWupalq11p32iRJ44hc6bLCF+&#10;SdhsL4PBEcmZOc9ehA5g8X6XrvirwRG+uLDbapcWbeVBDOT5UoC5AdQG243ggckFcc1W8L6tPqGj&#10;adqmqy3aXEltJElrGY2Zmw2wupwPNBjKEA/fLDvVTw6bHTbjTLSy8brcINUW7hTU4/NKLJlfsiuf&#10;ljfaAR8xJLE45Fd0HypW6njSi9U1sx3hjxNpa+Mz4aljN3eNFJLdxgIbd5D5UXm5ALk7HBYEY/fE&#10;Z6Y4248dz+C/jNJN4kg1W2i0oT3TG6tmJl028lgcsDGW3tFdR7eegfIPykHb8SP4R8O+O4/GHhBI&#10;5YphGLxLW5MbHKSNFLC7EIUZV5253NEuSNtUPihoV54w8BWPj3wjritpc1oslrFc3k0Zhj8uWQwX&#10;Gw7iDIkUe1smPzJV2jORw4lSjDmvdp6HbR5ZzSt7rRoWnxW+F3ibxdDHfeIfD06lxJpVjOzxzuYw&#10;HUqWwAFcScMOBj1zXYeEvF3gfW/Cd5diWEafA8UcjSyJtcZSIMrJkMucEZ9QOOg8C+GP7Pnw8+KO&#10;lxeJtSiF9q9naefpPlyvbXMtpKmUmKnGAVO3GP4mzlgMdd8K/gNpPwP1+50bT/EgfQvFFmlzaRpL&#10;5HlTxeW0kasWICTFHYjhV85wuC3PPh6stZVF/TKxFKilyU3r+Oh6rHctpepaZo8uqW8MCWktpbuH&#10;Vg7BkCAnqJIwEYJnBDyY6DPBfD+08Y/D74jP4J8U3qS6b47STV0vrV/ltNWCI1xaq+eFaMM6N1Pl&#10;txySM3RZb74jeB/F3g/4faJc2Wq+H9Xngjl1O7DCe5kRnDLION+0owIyMbDnBwOou08A/EzRIY9J&#10;8WXUcPhyK3mS006+R4t6O20J5ZOSVDJxj5JlHfjrqQVflcXZ3+/uYQc6N01pb/hmVPiL4t8DaJ4p&#10;Hh3WNQW2EN0ZH+02w8qeV0dUDjGMDEku7I4gwPvAHkfFUvhPxdf2998RdYSJwgudPmsJVgukuYxK&#10;CCikZiYhmwclW3oeM4k13SpdfBu5dcgun1W3Olx3uz/RzOvmTszlyzrtWG5HmZ2yMI/9k1ymr/AC&#10;fS9N0q/vbC/luTchIAt4Lp7WVpQqSRyvu/dl5HZt/RGLcZArsjPk91GcKak+Zs8T8cWz69f6DrF1&#10;4xmWN4rhGkmvV8pmiMiQl9/EIDiIurFi6ySN3UVZ0jx7pyeIb3UPHOnQWOq6Fara3VzpymcTKqxq&#10;gfccMqBOMDDeaOOuMf4m6BrPhXwV4h8JNNdxQRwxpCgaO6Jk3wyou/JeNDnbuI+ZkbnnFeQaN4gA&#10;8Xs+oicWOo2v2aa6FwGYHIbe+4jGTkc9q5KtNVZWW59DhVy0rN6H2z4L/ab8F+Pfilb/AAu8QeHv&#10;KEljPLpmrGf7Mjbl3XUUy52jaBGijkYVx3r6TeKyl0X+2YNaVRPFE4jjTzgUdo0RVQkZG3jt6nvX&#10;wTpGgfBy0+C9re6pK8Ws6daSm0nkjmMly48xiEbptMkQiPQASk5PNfXnwVDaR4Z07w7PpsqwWlg0&#10;F7b3c+x4ETeI1AJO0CJBJgHB8zPavSw9Rxpr7j53G0YKbUdjv7dpV8X6eNE8TtHb/wBlTxNZSfN9&#10;pIIKtk9Snzd+/tXF6l4uuNJnmm1+zhjtrmweaG3gDSCdQ5hlaeXBAByCGwcrwRkDNu0uB4S0s6W3&#10;iQPNaxSTwGWYPLdSyDLLhyeCzBUPQeYqD0NbxD4o12/jk0HS/A32qCGykEkLSKq6nCCsbwR5YAOd&#10;zv8AMMYVT1Y7ar1FCHvPc5qMHN6I4L4S+OrLwL4E8ReDvih4RvI7rwy7XcUdzaieK5jij8xJwQxB&#10;YRbfkIHMTkfxBfZfDC6N41+F0flJHb2et28U9raxqNkAlRZljynGB3PQkHB5Fc02m6JZwWvxL8Ow&#10;S61pmp6QbHUFuofMN0geVo2+ddyFDNcKF4BW5cH7oqL4NeK9B1BpvDui3ojTQZYrcSrMVSW2LTRw&#10;na/3y0flP0ILybs5AAwg3Ga10sdNRRnTbjHW/wAjuNDvNfuDMmq6VaGwcZtApLTxxFX5cDIOdqgb&#10;efn56GoNe1HSdE8US2V3qkhuruwiNnZLCEKGLeW8pjjJYiMYJxnHuKztXufiJoFxJdPY2bKs6SL9&#10;nkIaa2WF0uAEAyh25KcnDSRgnrXIfE/xRpuvWOjeL7azu5JEW3MuntHuu47dd01wrKWxK5tpGUbM&#10;neyHOQMXGs4S5VuZexU/ePUrfVNNubi6v7O2CRQgCeWSIoCcg5J+hYnPsfWuI+EeuGe2fStVtZku&#10;BcSXy2DyOTGWCz+WSR8u0Spgdcsw/gqHWrb4kaf4hSfSEgufD8txBLNYXJ3PBbxbVdIivL+YiqWV&#10;88kqPvc3tKutA0dL7wpqPiKK8xeweVM6Iktqs6yMhfpkAr8pOc7lTGFOOGdWaxN5ROqNNRo2i9zU&#10;07V/DuqeINX1rRrCOyv7S5WLU3ddjXSqoZkJPRcsrZHJDHoc145+1/8AtE6F8P7OT4fw6XZXdxqu&#10;nypJftLGq2pIlVi33jkjbwRld4xXaeL/AI6eG9M8eWunQRxMYdWeWzS3BKXGbMfO7bcbgknyqT83&#10;3udor4J/br8U638VvFl8dL0sibw68cdxPFbJGblZwZI5CUUeblRGPMOfmJHpWrhKVOVnu/6sVg1S&#10;eKhzx0RW+B3xa0/wx8Q9Uj13xAkNjrU4s55bVtkKQtPHuAC42kAs6txtyOQMkfU+mfFXXNN8IzeF&#10;INallVP9F8mby0a93s+wKzZwrODkdDhsDAxX5s+F/CGtz3kd7dXMtv5UuHO3yxIuTnA75APOPWvv&#10;34davqPjL4f2PjLxP/wjt4xht5tJs7mFRdQrbXQWWRiDhx5bMVBwQW4xnJxrKFFczd3Y9avSdSzj&#10;sdXpvw18TeJxo134k1mSS01vVXF2RGVYzIpl+0bSRgIIioGflEmT92vo/wAEfCL4eeDoIVe1gl+z&#10;MbewlcbsRohB3E9OQ/t8o55FcX4t8NaxqFw3iLwlG8aGygluksbny4XmW5V5vLDDdvCCcEFQdrEY&#10;O8itLw3qd/448DR6Z4ou9T02RJFS+g1byhdWoGY1OEXYwkVeWXIxOxJBQ478FiZxnyyVjw8XQhKH&#10;NE7AaZb6rDdNq9klhDcrbiGFj+9gt45CVHopbDHjkbu+0Zh8aa/4U1PR/wDhHtR1mK0tJWe3vIGV&#10;T58LBU8tsj5M+YnTnDZFZvxB0298b/Z9L0jXLi3sV2teyLCTFJC0LEh2yCY2UFMKc7mBIxVi30nw&#10;9PbSXPiZIZBbzb50mQSTF3dFhLKAfmIG0DqRtxXY3TUm+/4nLHnsknt+B5zqXiTxJ4bu/C9p4Q06&#10;LT7kNNbXtnNcPcvJZrDCqThcBklJMRKsfu7sknGcfR/hVqPhf4km1drq407UJnu9Q124vB9ovrwi&#10;P/RmjYcIyvIwCn5RApwCOe68R+INMXX5NY0S2juRqVrbwR2674pAXLRvKdw24RZbc54OIwOqkDf8&#10;cwS+KpoYptCsvskd4LvdLctC73EZADLgcBgQpOeVZgcgis+ZRw80jRRftoX6nH+BPA3inxxql9qe&#10;r69JZRWniy4tltlgJBt7aSURkknB3fIx6fLkDsTrSfD3xLrvie21a21OawsLC5vIJLfzT5siieQA&#10;lGUqwZVjKnOQGbocAdJqvhPTLO/i8RT6KX1yBoreyjW82LKiuhLsoOCqFi3qRGB6VB8OI/Gni74Y&#10;2N18TdTiS5n852+yRtAJrV2JQNGcFWEZK4z2B6muKnOppTlfudMowfvrbYqeC/EFrq+uX+syX9mJ&#10;ord7c6bbMZPLihuZx5gbqcoUzx2BGeKy7bwtI3iC+8Qfa4L23u5YLiS1eMyqZnVkwAwwiiMFiO52&#10;E9OdPTl0Twf4v+06PFJeabrdpDbfZbe0Km1ePcnmEEDCskiZzyfL71Ho/hu910Xmn2F/HZabZWL6&#10;fYpcSs1zcSeUYkuHJywITyVBODlpGb7wx1U71Ixutr/eY25b2e522i6RBHrVzDGLjDxRk+aQI0+U&#10;qQvf6/7wrmfitbaG9hD4Vk0id5/7W0wteSKCWi/tCAj5wdzAbioB5zn0Fa/hPVRp9hM2q3d8hs9R&#10;mgvb2b/lo+8qjDHOH3RlVA/iUdarTeG013yry4vwJYWtJZ4D0k2TJLvIfBUhlyOh4U8V6cfZ1aF4&#10;2OG1SFW8nsM1ax8KaXokNpqySS6Rp0TxzS6heMU8vacsSx/hBIBPX171xPw21zQr/RpRd6Wwj1jW&#10;bhWa8VmE1uUXgbsAKE2A44yW6nJrrv8AhEtB13Vr99dsJbm2FxsiF1KJLcxhVkDrGvHBk2liCSYR&#10;ntV6+0/QIbC1tdM0qdLWOCOKCOSMeXGG3A/Mx3AgYz/wEetcc0nNO2iOiMnyOK3Zy32nToPiHcaV&#10;amaaZbpZbNpcGK2jcRLLsORs3CXIyMNtPpzU8W+NH1b4Wax4itrBbLWdIGrW9osKbmVLe8aDfxgg&#10;yJFE/wBGAqjDaT+GNd1nUdLntZHuo7Wxa0YbTC9rZyFQpY45yr7eSdhr0fwTpuiavPPqtrcAQLPP&#10;FLGegdZj5jFSO7qx9CGz3rCnONV2XS5daKpq/oVvibc2+g6ck+owJcwpc2KxsYfmEk00cSkdRnLn&#10;5h09q8513z9Q0LVPBmpPqt3JqttqVjY3Nw2HmFxJPEFU8hY4UKtubs4IBORXp3jy18N/apLm5t3m&#10;S5h+wyxo+5pSFaRYgmeuHLDvnB+nDNrVqnxM1D4iXmrwwaba6ZBZDS0s5DOJFaY4YgEKzSuynAOQ&#10;qZwcZxx1GMqqfmVhaj5dexX8MaNpeg65Frdj4ivdSs726eNrJITMQTGFEakHHlgrM2WOSZFz0Fdh&#10;rscQ1XTdZsNFk+2S5t7W63AMgMEr/MQT+7OzHpv2+xqhHdWPgSyTRLvS7JBNeL/ZkdvdpFJLGUjE&#10;jgHCgiaTaEXtgiqtt4+8F/DPw1olx4m8TXyJfWMZtbG4iM0ry+XuKHC7y7Fyf+AdgMVrCVONO0pE&#10;yhVqTTUbvoc94asvEcnxLuNO1dLO/kuNdF09tPLuW2thYeWrogyu9ZoQh+u7vXUaJYQeIvhzPbeH&#10;9bubCGC7vIre7hlaNxjzIpBuBOdsodcnj5AR2rPHxb8J67441aDw1aSwa3Dp1mItRuLFo1kV41nW&#10;3KuBhjHhSeOTjORXJeJv2ivCPgqHRvDXifxNbPK2mS3t3ai2YrPJdOxitl8tCFdEMjFWA48snrmu&#10;OVajF3bvv+h1Qo16tlFanW/D/wCKOo2Gs6j4W1DWzquoSX4t7CNFQxy4tcqxPBVC64J5AJHY5M0v&#10;w9sdR+PMfxZvNHulvIEuLGzVpiIxDxGZQpxkgux3c/LKQO1cbqfifwTcfF/QJluBdSapIGv45Lhk&#10;+zOsZKXMJG0K7BY1Kjg4Tuma7Xxf4k8QP8TNIs38UW9hpF94ZuXS6jCvItwZbcqBuz1VsrwfuPk1&#10;00a/PHkm+pjiKDhK8Va67fI3/HukPZxN430m3STVrCyMFgQg5R3UsrEDJX5VYD7uUBNK3ji01zTJ&#10;bax12CC4USwbzbhld1UAso43ZLDOcZ5FX7vVtGg054NR8awR3CoyrckIhjJbrtPykDIHOegzk5NZ&#10;WnnwZrN41wviaK+Vp45I/wDTgyCTJYFQDgcdh2wK7pOKlfpbv+JwKLf/AA34HAWvwW8Vy2Fr4x1n&#10;xZZQaksii3gs7COI20SA70LBuQzF8nuGXPTjjf2iPFviTwaml6XZ/EOw026kElzFPFbrEiRqC2Zm&#10;LZP71V+XBLGTj7prtf2hvif4N+GfhG6z4vthNc297PA8l85dJhF5iJGy/cBYL8uQdpbAJIB+Ffjf&#10;+0v4p8eeIrr7HqdmtrdTJHbRW8G8rDESyjLrwN8kjYJ4LN6187iYyqVXThbzPqstp1aqjUm7Lpoc&#10;v468T+KPj54otEmcPdPeYtLS1XYpLhVJYfVVGT2/GvfP2EfgGdF+Kut22vWFm+oaDDjy42ZLiOQq&#10;qECVcdCeQe4JFeJ/s+aJ4m8ZeO9Hv9FUb1u1Mz+bsEYY/fY4OF9QeBkdOK+2PgN8K/G3h34g39pq&#10;Vs9pBPo0DXWpuMySXalTOCw4fczsQxyflHbivHx1XlrKhHbrbufS15RoYR3dm11O41mWLTvGuhX9&#10;npccLatdXFlqVi9okck6iGadTxkMV2P3w249+nfaZBc2s9tp2lagpsLaNiymNcjByqqRgCMBsYx/&#10;yz6mvLvBvgy50aDwa99E1xHY3kupanfXd6xkW9nFxAGO/JdW8+VVToNq4HSu1l/svUkhlN5DenTQ&#10;qXB+0AOkDkB5gF6hEOR26+letlNVw5tNdD4jMYuSi7nmvxg02TXfjlp3inW7ph4a8D2lrcwWzJuR&#10;7jfLLdONpLb47eKBAMHmc/Wul03X/COo+JX8SWbOtzqGlT3Fnez3PyFRKit5QOdm4yvzkE7CCOAa&#10;k8baXb3ngPVU0jU7R7W/F3FfX5heSeB549m6MRhieqlhz7cAVzPxMsLCbxx4Ov8A4Z6LJf39k1yt&#10;tc3M3lo8duEinikEnzyh9h6KfmQN71y4r2lKs23uzpw3sq1KMOysdTZLouueLoNF1HVrlk1iBfsd&#10;tZ5VpJTC3mz71OQPLHLcAAqM5ODc1ODxD8MPgVN4jh8PXF3f6Rock6QRAFmaKFmQMSR0YZLdeehq&#10;j4x1PR/hpr6eLvEMk6ytYXVpZpZII0s7VIPPkZ2HCqWiVFxjBkTAIFavjDxdqen/AAvtde8NW924&#10;GlpnTIB9ok2MquwOT82FznqSAfWuyniqEMM4ReqTOeWHm6ylum16aHN+E9TtBDJpnjvxLq1rdaxc&#10;yONJ1Xa8kgfYgXy8uoTezYAyNq5P8Qrb+GN/Lpfgm90230YNbWUMpe7icwQzXA3mRYASTHEpVdr9&#10;Pn6fKc+Q+G7f4q6lcaf8bPHnh6DXGhiP2exhlSGSISXUZgmMhABJWNc4wFXsCST1fwx+KFzremHw&#10;94ollup9fN4I9P8AJdooUW0DlI5lZlEZRhgDGSxwMiuLB4uFSsoSfvXZ6GOwk4UnJbaFrwb4+l0n&#10;xjret65per6jCyy2hcOs32d0feUGME5VxjHOI+grp/CviKW88a6vexzRW3h7TdOgjVS+JEuWy8gk&#10;QjKEJs6/3/epvh9Bp80uraTcW0cOoXd5dXU1q8u5I5Q6wna2OARsI5yBIAa5PwZp+u6HbeL/ABL8&#10;SLOewsdSu4rl51u2LXUg3bgAvLKfMit1U9REoHQV20sRiKEbyd43djiqUMPWdkrOyRsW/iPS9C8R&#10;3/iC80pr+K+EotEYpIoeFlCKmM4LBnlGefn7ACsf9ou4F38NG+IeiJp1rqOjpb6kv9ojcYfL/exr&#10;sz1d0RRnrz/drB+GX9q+D/hjf6jeeH7pZrzxperplr/ZQcKsg8qNYAXQ7WIChiQcu2eMGuyk+Gs/&#10;i7wfex+Lry3lu10dNP1mxsl3qksLSPADnLSMBMS2ThvlIGDWU8XKVBxS8/1NY4WNLEKUn2QzwBqe&#10;qeNdIu/iZFI+oxWOnmz0O4ns9sl0+0K0+F4YM6nB7Atg4Y57W902E20Dx2omliEK3F/MCz7V+cYP&#10;/XTZn2zmsL4c/DjQPh74T8O6Z4x1oX2paFpry2cb3bAsRtLuqMwJIAQfNwu4jjNb138R/Cj6hBob&#10;T3Yu5WRTD9ilAiZ1ZlLHbjZxt3AkAlQcZzWtJKdK9R2/q5jUf79+xV0VLDUfEN34a1HWdK00TaoT&#10;cR2VncSlIpXSaWOIlwDhWAUkj+HmuKHw58eX/ika/wCItbjtrKW4KaXYJahotOlDDy5QCwyXcB/b&#10;7nc12vhvVJrqOWTWYb+3i0nWWht5pIFC3kcihVYCMY8pWlKgnH+q3NjrR4s17R9UsbzQoteaw+zo&#10;TPetEV8oYYiRHcBcoQGyM429PXKdGjJKTe2vqKnVrQlaK+fZHlXxbsdP8O+J49O1G20S8n+xI8s0&#10;+lYYszMW4DgDJy2P9qiuO+Jeq+Evih4k/tDxHoeoajd6bAuny32i6jcRQTMhLHhFwWDOVJ77fTFF&#10;YvNsMnbnPSjlmIcV7p71eaNoLazYw6hCs04t5M3GOFcMoIzzgknBBOeQeQCQyDXbLxJpZvxZ3ZSC&#10;WfYjxGFmeNnQgdOMBjyeNozWtP430C0u4YtZsGh8+4WJpI0LoWIbk4xgYHJI/iUd6bJplrpF1Lqm&#10;nbm0+5YzkPJlYnYkSHnoeefqa+1mlUV47HxkEloyGPQEtI4NT8PXSWwupRIFYblmJLEkngg7T26Y&#10;9Biueb9pHw2nxgtfgRJp9wmtSnzNRaRGiSCJkIilV8bXywRMAjkjqciuhsPEuiTyDw3M0sbh2AAj&#10;JEI3NsyeMEgY5+8cf3q8z+LPwo1Lx18VfC3xRezhnstJuJbHUjZPMtxc2U6kRuApBjaOQFSQx6sw&#10;2g7a5cS5U6XNR3OrCwpyny1tv6seoa/bC50jUv7M1ae8aCc5gtPL82Bl24RVxhj8rDDdQ5HpXmvx&#10;O8SfE7w7YWQupbIS3MPkIYHMiwz/ADKDhz88bb4xnIAYID1INjUPBFr4B8Ua1420jxLrUsWoTQQS&#10;xi7kdUUGMlXUgnmN3w/G3Z1y1dDqHgjSvCst9B4iu4LyzmUmOPUY3Z4VaWNAnmSPjG8AkAg7lX0G&#10;fMrOpiU1azOyn7Kg02+Zfdr2OW8F/ELwv9uj+GsFzDY3a2UV/ZuJ18zUEEnzoyMP3T+YfmXGRyAM&#10;A4vnTtP0nwtDqOkxFbBbl4Q6MSYx5xicM55C79wc9VVmPG2on0DSbO5sfEVrp51KV5x5d9IFWRWS&#10;HO8YB2CQMJP93cR1GNa9n02O1m8HadGsjXCRf2jdTfvVd7j91uwRhvuoGOACXJPO7HiV1OlH940r&#10;fiehBwqTvBNpnI+Ek8CftH/DrWNI1K1uYZvOk0TUYbi7MjEIDlwychd0sibuMlGGfl4reI9K1S60&#10;e48CeFNLMuqaBpscOmxXF2TJeRoqktO7krOoKoPmUHLDJ+bnOv8Azvgh8fYvHs+mqmgasiWWqS2q&#10;hIo9wO25YABRjy33sP4ChYjb83TeI5LNP2hXsHis7G+t7e2uLC43ESXNvJuiO5cjcFaBwW6AGMDn&#10;mt8PiYYmlyt6k1qUsPU5obbnMeH/AB54g1zwpaeIYNNmCaZey2d7ZxKPks5ZFX7MwI/1sM0cbFwQ&#10;QA3OJDXfeGvGt1YTJNa/DBYtRht5InijvIdzTIQDFgsWQ4lDAMclWXb8rCsjxpa6z4N+I1zqWi6b&#10;by2Wp7JLq2N1tZJY1/eShMDhk2ISMnzBEeOQ3aaA2geKdOePVrRre7gt0XUW8tisrtGAsgfAL7AS&#10;Nw6EHpiu+hOrG6UtjkrqE2pcu5k6N4h0LRtW0rW5/AGtafqt/HPatpMI8yNSJn3yMA3OSG2t0wQM&#10;gGqHifWfAtr4/wBC03QLSc+RcSxhptFvGuItxCiGOQJs8tmUsdxO3G4dePSdA8TaT4g063vrK9QX&#10;M00lkzTw7WWcFgE2ZzxtZtvdcHOMVcmtxqkIglkgW1eWTbNFgsAFZSyHH3wcMPTB64rSlKeqvv8A&#10;1+JlPkSTSeh4l4j+Evhb4wafqXgRPiZYaXrFtr66t4btYLuCSe2k2bZIJrVifMQnzVwRxnIIwDXz&#10;B+0R8L9Y+F3jc+KNP0h7CwhuUdL2zZhBGyqu1ipJMeW42ORgjaM8Gvq3xD4y0fwH4jgGgaU0+lrp&#10;UkIkhspJHVo/KDxspC7v3YlZSr8bcYbJJ4T48+GvhDrvw+aXw7ooisJtQuLfWp7azYTLcSbjblgA&#10;Cqbmzl8ZCoFLEgnycdUpxnZLb8n0+R72Vyno27xen3HX/swfHP4dftT+D7q6020RtR06S1TUopI2&#10;2pcGNT5iHO4jMXT+Ex+rbj33iLwP4T+I3gjVfhzeMLVRDJA4jjUXFnK4IjuEA6Ffvo/+z6g4+MP2&#10;RNJk+EvxiuPDvieddFTVkkgja6vAiy3YbfEpI4YiUJjkMMZBP3T9OW2g+GNF+ICXOheIbmyutQsU&#10;hudLSdoVnvFDTRJI43qreVIxdSM4ljYcMDXThsUpQslojkzDA+xrt331Og1f4U67d6M9vY6ba2ZG&#10;mTQotm7GS2bIeLarEJKFbhc42AuAP3jY4rwF4Lli8Q+JbCHW20bQtejNxd6PqT+YdNmuhK8rK5OB&#10;ulVwHzgbCMBjlfXLfS9T8bxad4i8GeOEsbaDdG0QtVnS8VZASrhgCrAqQxU5yTg15t+1B8NdJ1Tw&#10;rF4l1HW4dNuJ4za6pLbQusEsp2vnaGJADxn5vmKhj2LE9dSjCqlKJw0qs4S5G9GO8P6fpngfV9J1&#10;fQNIDfY0mtNVnj2bIkjkkdo2IHRkWXbg4VkjIzvGdm9tPF9/4Q1zQdQsrC8eHSZfsem22qFxLC8z&#10;uIezRt5YKCQsQCQegxXF/BD4Pa74f0O48DfETw9fwSa7cRLZ67BcF4nMRFxGrKCQqjy8bzy2QoIr&#10;u/FGvSeF7ODw7oNnNenS/DU1xcWEUKbZjDuWOBgCZOCAWCnJ2jBPAPnVZSpKUJ7I6rRnNOL1Ha78&#10;N9J8deGNQl8Kahqvh28kv45VvdHUxyXfloipgvw3C7M4GeAc4NeW/Af4BePPh/4uRYvGZttI0SYm&#10;2863/wCPuznhti0czcbXidTsIwciQNnaMeueB9B8TeEJtc1DVpfO0QTGSwRY0lb7O7HMAC44iKM5&#10;4LMZG2nkrWY9to48OaeltqyX0mp3wNnbiXEL2bOmDHHv3NGq4dzkngEkAkHn9u4csnuaxXxQ3uRe&#10;O/Bl14kTWNabTS9vaR2t14ak0rJLXEabmnXacMJIyEUcjhsdc1ja/wDEaK4je++E2mXcmoaFaadq&#10;E+m6hKf+JvpctuUSWMMcFjtTaBhmeFBj5wT6Pe2un+OfB01p4L8XWkcWp2MthEHjKKsjRTZZQNpD&#10;7lz0HCsMA9MTwF8MbLw54UsPCmr6clpqmm6d9lg1GyLBoIpF83Pzn5Y1lT5Yvn2gRrkgFj60a0pS&#10;5YPpe5w8sYq8lqnY+YPj18MvHd7Lrtlf/DaK4vNfvnh8Nw2wLFgEind22/efZhFbO1fJfqzkn5AH&#10;hq80rWLzQdZtZyk7OJZLp/LaIbgqx7cZDgtz3GFxjrX6U/tGX/xh074XWvjvwpolra6jpFzNbyC7&#10;kAUSI5ijuANpKxeYG43YKykkgZx+fn7QXjx774nnxXdyWk9vqd7Hd3r2zY8sOm85QbQXBRN2OBjH&#10;fNKnzc7S3Z7GFqp0VorI+3PhL8LPBfjr9nzw7DdOdM1e/wBNje3FveKC8vkqhAzw7OkoBHRW3d8C&#10;u9+H2j6zruvQ6l41uf7G1nSoWsBaxXSI+rWrqUt2uBkiKXMiE7cfP8o+Vtp85/Zq1bwFrvhmy127&#10;8a3cdnrFittbaXMotraO8UYaFYljUBisTlQrHf5rA5KIWtfC/wAO+OtH+IWpzfELVLqDWvD9tbT2&#10;EV8gf7RBDDGsMmWOHISO4U7Rv8y4DnGK4frX1eouZOzMqmHlWcrPY9X+JVr4KGkTeLfiJpVraT6f&#10;AsUmo6hKA1gm/c/kgEeYyeT5gXB4CthvunN8OW3xA8TeF4/E/hLWxrcen+JkuL9xZIsklusmbiKD&#10;kq6shyg6rJvQkYAXf8P+LNL+KWi6d8R4YYooPMEV6l4wljiVbp4l+VGYF8bhuBwGKk5AKjV8Fabb&#10;fCfXH0i0WBtI1KeS6sVtYyqwOTJJcIdvUGV94PJHmOMAKK71VjUfdW/M85QnRVnuYvhfwHbeIdA8&#10;RaJbWxis5L5bvSg9w5iiZYo1SeM56tIskpBzgsCRXnXw48P+JdD8c+LbhraZW1ezW3ht4YY2MFxA&#10;vkTyqr7ikbSKpxg4faBgk16D4k1nRvgt4TOl63rlrpduLtXtnYZ2TsEykajmT52lbthY9oyenGeI&#10;Pib8NfCd/rN54E8bWmoX0mnG1tWmV5mWWNzLuZ1YYcyiXcoBJM0ZI2q2LvGdSLXQUG4wlB9To/D/&#10;AO0H4gNvZaJrHw81Jbqzmgt728aNxbAOIllkErAEKjyE7cfcUEHpVXxTN8NNZvE8UXHj6zub19Tj&#10;1HRrGxCYi8qKASQuMk/P5T5ZsFRKP7gxkWPxP8b/ABOkm1DwhpMqhkkeBYTIx86JGhYDIC4GQMMO&#10;XXIzjNcr8Iv2VdS8R22n+PdWSzb+07i31FZvtDTAIzLI6IeM57N0744rqqUoVpXlpoYxqRpQXLoX&#10;dC/art9UV9f06CbUpobOO0nt7mceS9wIQxKSAYLMGw+/vEoB+Q5wfHmteO/iGJr/AFmUwNbxbb5b&#10;mCVEkjFwNoK8lwTuK7SWwjYxmuw+Ff7LHwt8I/FKTxHol5JI43kaWLxjbGJnlKyhcfMWDyBgcrlS&#10;oPyiun8ffDbVrHw7b6Zea4kun6RbQ3wuJ9ySeYk6yMPkb54zHA/yY4LKPu8LyOXLBuKehsuRz0er&#10;MTR/grqenaNpsnj7VorLULW7lLTROmXXypI4ipU5YjzEPqVjOelcT4Q8Gab8S/FPj3wPpNhNa/Zr&#10;az0fVXgsIiXdUkDurSoQJPOJYMoCgDAxtBr1X4v/AACtvGvwnk8L2fil9NbTkRIJ9QczLvjj2K0j&#10;MwZmU4OcjJDZ6muD/Z/sPHPhzTtasvE+hXWr3mlRw6Tq2oQKLKSWWJ8tcr5gxIyGQhZNwL7B8obN&#10;YqpOpNRkaxhGMXKL1Pkv9q34N+Lfgz4tt7HxDaEw3mnG4hUeXtIXdFhjGqqSSFb/AIEO+a7T9jbX&#10;9FNnJpfjDxjAjWbGTTtKaYbbqBnSR40K/MTvhHAOX83GG24r0j9tbSdM+J/hJ/EfivStXim0qayh&#10;t4ZIgFKzIuD1JLlvMPQr+7AxnNfLvhfU9C8Ca+mo6HDOJptu25uSrGN+Aj7cEcjJx7H3rCcuenaH&#10;Q+hoQeIpe+fpT8PdG0zRtR1K/i+IcM/7q3hnEVwZ0jeELvZtxKxu3mjK9cEdSCavaf4i0LxH4m8T&#10;eF7vT9QvJ9Jnhje6G3BM0SBokVSMLtVmJI4LHpXjX7KXxS0vWfBF/HrtzHHF/ZtswKodjRL5iNJK&#10;UAwUSBPmJzzn+8a9NfTvAmr+J7q28Da39i1XUJvtmqvZ27+RM5RhnLR4kJL7mIK54I61eErxlKy+&#10;Z4+MpTpNp7lKx17xT4I8SW3gTXrWO9sHi2W1tAS8sscZYxMwLZbCxIm7jD5JByAYfif8S9B8M3s/&#10;jqws9QnstLsrFtT0+3nA86SS5lRZFJBLyxGKF1APBYA4Oc0PG8+v6LBd6jpVoYZtEgvo5phJzd2c&#10;cLhMbsl2Yysdo53xDGA3Gv4z8CWieEYvEmkarb6c+o+YuoSwziDas0bFjI7Z2lCwKHGVbaMYrp/e&#10;P3ehlFUnaXVnT+G7j4aeKNa06fwbYyPIthAZLiW1aJ4rbLPGzl1BbeyhQRnncc8GneONO8e674P1&#10;PS7Xw3p5lgBOnRzXJHmBMbM46EgN3GTt7ZNUvhR41uPh8LX4X+N9OtGu4QkOnSaVOZDcwKGYsynm&#10;OJQSFBJ6bR93npz4cstRT7PewJsuYxNbbYwAdpzEAhOdyLsJB47gDovS5fumqe5ytS9onNaLYsab&#10;8TPB82jDxV4mubaw2QW808tym1bX7SxERcnhTyIySeDwcdas36y63pNjqF0oRY7yKW2MEm4zwsoy&#10;CO3326E8AHPOBW8R+Dh4kum8LTayIrT7Pi4tLeIGRmAQbSTwF8svhSM5k38FVxY1mxRdENxE0iwL&#10;Fmzjgj2GABdgAAwcfyzTouo1ap2+e5nNQcuaBzPxI8Qw+DPCk3iWHTd32TUrOe7kkBZVR7tFdUc8&#10;5+YEDHRRVy8uPA9vrc+s6vrMVvLMVEN1byFELR/OFOD04+YcAgLk8VhfFPV9eb4HeKdWsNRi8y00&#10;efUoImlBb93CZEYFhgESQkj3HPpXK/BLWXh1XWvB5s/tAn1i5l0ZJYBIzoPIeXZJk4QhsliPvMMY&#10;4ButiYQdraW/E0p4OdSnzX16+nc77xv4h+Mfg7466TqFnf6bF8Pv7GurjXxLBukSSNBtfdzglmiC&#10;gcYDE8iu21aztDoN1fLHGJry2CSS3O0KE3EqcdOh47noa8h8AeLfE/hjwuPC/jIfbLPRLW3sdeeS&#10;YqWmlKwGSEum3YZUlUxZyu8EEBQD3ng7XvEev+EJ9V1+wt47n7RfrLYTbgogjLJCFQ4IVl2MepBb&#10;rVYLHOpzKXXVeRhiMLy8ttLficprtnpOtavourWumXKaQ1pK0TWU0i/vIVfqiFV2MzseBg+WDzuG&#10;Ot8IXB8U2l3qUovE1GOSO3u9PnSQRWcoQOWVWBQsM7gQSD8oOTVSPRNLs3+12F5ctsjtlbStPPlx&#10;P9luAGKq3AyEETHOCq4PFHxD1vxH4esdS8R+BUsPPn09WEMzkSz+XHK8KKfugtM6KuRj7+c5AEyk&#10;oycmVFObUUef6VZTz2eoa489tqCXes2979qhUmWWKU3EfnMUxtXC4HGBsPbp3vhvT9Z0yWTw1LOj&#10;2khmW7EcYHkoPnSQMANxO+NTzy244PJFXRLLw5ollL4e1rVraPUV8I2On3dpaW4iLMXuEMqAZHzO&#10;XIXnaFbrzUuheV4LvdP8GXd4dO+1XUvkPBblkbZ5wTzjt2qpVlfBIwyjseIo0E5Rmtv8yq9V8rT/&#10;AKsd1qn9n6m4nUbxawCZSjbfmXafvDuQoBBB4GK4rxNqOi2OlXS6peWWjJeTvI18ZQrDzAywTrvO&#10;zduJJDDGVGQKmi0zx3Le3MNnp9vLYvZyRzSxxlZNuZvLIyTuLKsYZicZBIABwPKvE1iPiL+y/L8O&#10;rhZLXUJGs7GFJnX7RDHHdpFsO3OJMxuABnJGPXE5hiKUGovR6jwWHlJ3eysZ+k2uqfEfwALjxV4q&#10;0iTUdD8V2V808WWtpbdWBmAcnaWEvmsVT5UzEGxivQ/G+lWHjT4ZyajY3cl3Dp1/a6hb3t/ZyMpM&#10;LgFCCokIIBB6ffJGR1p/Av4Xad4I+GNh8LlUWd5HM13eKsxneJWuDIEDsowGY7ScfMEP4dPqWo3c&#10;PgebRfEPgyNtIFgsMzQHEKQYRGDgksu1MtgbgBGfmORXHTajSlKXVHVWfNVSh0Zl+GrLS7J774hD&#10;V7a6TXdAtL2wsIWxdSAwIkKFCSQF3xpuPGRlupNeU/GP9nW28RWkWv6h4bsp5tPRW1PQ9NmaNLIC&#10;OOSblMO8gjXK5GS0igjaRj0Hwz4Y8Marq1jr13q1w1zd2EG29wILUwf2ZbfKnTzEZizgdc7j/Biu&#10;iXwlo3iG11PwNruuWDw3eqRy2psSxniVRAUErMzbn8wRHJG0qQuMU5qWJpKmklr07hRqvC13O726&#10;nhVv8CfF+j6D4UutGVdK1Gyv5Y1jlvmKeYiSiKSZiPM2RgyDaGAAkGSSa7HQNB+O93qcEfxI+KCX&#10;D2rpBLp2m6PEYmVkcSHcFUqRhQjBtys3IPGfXvE/hC9Hjizg0azsodNtMyT4gUvGQoKqi5xtfdLl&#10;j06Adxw/jHwlYQ6E/wAQfDPh6fW7u2YvYiG6ZzIQ5ZGOMb922PIGCMYOTRTwlShUcXH+tB1cw+sQ&#10;u/6v0LviqDwTrfxVh0ZReDUl0oJLFgfZxExVmLBvvOVJHH/164/x3J4W+GtneS+JtGN0E1A3Nips&#10;VtwsYjRRFEyuFwudgZhnJIzuxTvh9otzqnxKv/F2neLGuIbFv7PnkeXzJrhVUjA/uhTty3O7BOa8&#10;+/bW0TTLHSLrTZ9D1C81ea2tYdOvLWaVYiDOrySMMY3CbLYycjBwM1pipxUJfcYZfTnUqxR87/tS&#10;ePPi5quow2GuwQ2Gl3zveWNnJcrIfI3GNYwQPuq8T+5LckjGPEsM0YiFyshKAKyMD1BzyO4yPzFd&#10;r8RoHltredrOOIWxEP2hppXwcFWYBzjBbe3HGd3HFYOh2dxYX0EMukRyszb1hVtxJ6kDA7ggflUY&#10;dU6VHmVvM+vXNdQS9D6V/ZE0PRvBtvbeIBoltHd3JiMt9PZOAlu0m0orH/WK2NgxnDYJI4r7Lt9Z&#10;1OJrp7uCDzreST/WXBjQRBGKMOoI3AA85A5JzgV8z/sf6bofj/wZFDqt/p1xLpqG0m0cwnz7KVpN&#10;3mbj9xmKKM4IBCdwTXvuoeGPC3i+db6+8ToLtpvMt/LmjUGNYwZFVyCSjpubcMnY57CvlsMqksVU&#10;qJ+89V+RGc1KdSUYtaR0NPw1q8mpeG7i+vtAl+3z2bXMdzBFJ9lJVUaMKrNlDjYCuRlg+MZqz4Xs&#10;4dMuZbXQ/DsGlyeYJIZUtjia2L+YEdnA2s/zrtGcDkYOKm8baHbX2j2Ih8QX9hptxFEksaKqmQnZ&#10;tO7qG+XGB13Y6kVM6Xlv4TiD+G5ZILiaOBrEy5kkt3ZFJk3BsgK8pIydwQDjcQPeoRlCo1N+8lqf&#10;L1eWa9xaN7HCad8WPDXg+20qSfRp4tCniV4JoLcsJZWmjjdnYFgFO7cjZwy7vQE97oFz4J8W+Zr3&#10;h3ffS2d3NbjEDBreRJV80LuAI+ZUbIOGyDyCDXBfHqVfEHwp8W2vw5v57HU/D32d7S4tUWSKW5iz&#10;MsAiXO4fNhgQMkr1xXH/ALN3x5udY+C2geI4/EKrctN/Z1+8kbZt75dqhXhBG+ORRn5SNjY6rkqQ&#10;xVNV+Wo00mvkaPB1Xheemmme6eKrHwzod3d+JPF9rD5GpWLW/KFjJsSSRk5JX5kViMAZxgknArwX&#10;4veM9Gs/hevifwvHPpUqeHbe4Gl2s7s9nJcGO3tnkYnaCBHHhcZwrZznn1/xp4v8Dav4qi0zxDq1&#10;vNb6ZZSXU1sIXaYzrIFWSFQDlRlwT/tAZ5NfOvj7VvDXxA8YeHPhFp/iwWmlWuhya1qWmSSqTK1t&#10;NHHawyyORjd5e7HHzHPfnizKvTqVuWFrHfleGmoXmnc7D4sW/wAX9M8M2vhX4eeHxGhsJrXTbe21&#10;D99dw2+RDOqn5clWVnbHVowfSui/ZGttP1vwhqGo+J7uw1DVn1Dz9St4bYwGyLo4WDB7KD5fygYK&#10;MOoroLPxtDFoel+INN1CKe20+zS21S9iZXjhnniSRIgcZGD5OOACJ196i8LeHofCnjbxBcahqNhZ&#10;G+1RXs2tZFzJEytIySDopZstk4JJOPU8mGSw2NU93+pviJqrhHC1v62O51y/0HTLU6lDaRCaGOXH&#10;nOIgwV1JBY8KCUyGYjpVfXPDfhm7aGK4t2kMZF/b2m4tHEYQrIMDjarqHA/vc81imHw7ewW3hzxF&#10;4gtNXtIrp5yC4LQpAC/mSbc78ERhgcYdj2XAy/jz4lW2n0T4feFGaPVPGd+bN57dMSNaG3lMkivk&#10;bWiXEo9fL2/xZH0UpwnQfPa36nz8aVSNdRp3ubfg/Tb3xf8ADfS5dQTa2qJLcTJMhWS1t3cyoFIP&#10;yshKBT2C+vNWrTQrmXxRZXujlYXuDJda5bTFt5f5Y0kAz8oIR1GeoAx901wviP4paJ4R1S7+FTQa&#10;jPph0Wyjs5reUM5lkl8k2S5xg7Nj7s5Adj2GLOp+PdT8ZXVtoOlX2sLBIDb6jf6fYSJKJR+7wJwz&#10;IgDHkYz3zxXnVMRhbuMen/AO+GGxTtPo77ncXem+HNV0qTxld6ZaXs8ULPpsl2y/cIwqq54UPxyO&#10;CGzXHT6h4bTx9e+BLmSW2vrezsrw2dveuofdvTYGOd6+YqjGAOnfFP8AHE+pa3a6foWj2Vpe2n9m&#10;STLo+oWxeGSZHRVzJsD7RuY8Y6LxgnFqTwTqNl8YLn4w3FnEbVtAjsYLRbUiZ5Q4csSx4AK4H1ox&#10;OJpzUUo2V9fuYYahKndylfseYeJPFeveGfE934T8CeP5DPp1m1lYoYne181uWt0IyNwYkO7limMd&#10;RgRfB340eLdZ+G8/iTU/hvHc6bb6ldXDnTLwTzwqs/mNB5Ry20fJ65VumK7vRvC4ttAVL3Qn0kJq&#10;E99HY6ZC7FcSOuSynGGUK2OPn3ZBBpfC3wR0LwNfWMXh/XZ4Wufm1W3eYvFeSOFBfaGzv3BfnAHv&#10;2ryXOrG7jfU9WLwzgoySueH/ABC/aIt/CviaSDwhbajFBdxpc3MVvbmREnYYcB9pD/dGSOCc0V0P&#10;xm/Z1+K3iHxcl9oWm+FzAlosQEqzxMoR3CKQpIOI9gyOvpRXKqaWjkrnrwq03Ff5npnj2z1qTRZT&#10;YwoslxvkSUA/JIhHJI4XgdevAx3rofh/ql9rXg2L+1kit9Utm23DbslyDt3ZxxuC8j0JHaums4Qk&#10;GGgWSAsGIXG08Z/z/jWfN4Z07w9eeXpMZW3vXDeYQSFbDMUOQQAR0Jx6dSBX6pGLvddT8scrqxG9&#10;npl9JfStc2olYJBKyw/vF+VCuSeMgnP0I5HWuZ+Hy/ELS7Ur4iuV1G4sbl7aeWFcD7O3O0g43k5V&#10;iSeAw6kVduvAN7obz6t4e1vUnJczC1mvWETBVOI2DcBQwB4weSTk9dmMRaQhe41N47aaBnmklmOy&#10;PAUlyei4XuOMn1oi0lZqxLvdNMqymPwhaNf3Ol25gSONluAAJFDhxLkty5CJGSOM4xWXDqGqDxBF&#10;8LLvSEuvD99pzJbzlw32V02+VFsIOQVLDJ5VodxGGOOj1Jnu7G4tJ2t8RpugZ0LoygEsSQCD9zp1&#10;GSe9Zei+KIoovN8RQWljdi7FuJGBSISZm2AEDachQByCSRwMrnkrUNUk7I3p1fd11JvDUumWUyaN&#10;PBPEosUurR9VvIQd6krj5OEIAUALxtPQHIqE6It/EutRRLDcm2NvP9vljRY4Hl+ZHCkgsqgFT0JO&#10;c44rMkl0ubXbq38wJBcwwzWsGoadIqW0xmE5JEu3LGTdt285ZeMKK6fw9faH8WPCTXt3o8kFvN5k&#10;c1jqEHlsVG5AHQ/eBBDLnqGU46V5tfC0694SVzrhVnSipROY+IXwy8Fa98M7PwLr+rQKDZtFa3t/&#10;cAYAT/WMpwJgfl3oTgjOcg4rmvhr4d0j4h+GrTW9aihtfGvgq1uNAuJZbzzeFkiZGdyFaRcIrKTj&#10;iRj1bNeh3fheTSdMitVtnvV02cSwRSETO0TMQ6KhxnCMQq9OgA455PxRqGhHUdD+Knhp4rmC7lY6&#10;u1rayRpcWO0qHf5M+ZGZfljfkl5Pl3JlPMp4eVB3lGyX9XO11vax5U/mX73xR8PvG8WpWd1rNg1o&#10;jy2FzIblUeCVXAKk5BGGXP4Z7DPncOtNokl1p39uLqNrbBrWKzh1TBheafEkjLIV8yHayyx8kYdk&#10;yTsLd/L4B+D/AIrurjxrpWl6dcG6hZJL6xkRkk3oGyzISC4X7r5P3uCd3Ny78NaFotivjGw8MwTz&#10;wWp+SO0RBcRkZCyGTgAMByeV5JwCwPfZuNls+pgpRT1Ocv7bwF4l8CahL8MP7Hvp7fVEuLZYnW3b&#10;T7tFAVghwRIGG7nBbG0nArp/CHji8u9M0/xJq+pLFZQP5eovaA5V2dwiFUU5ZGUAjKjbJkjgZ1Yv&#10;AOl3KWt7otlZITIt5cxLar+9dVA+QhtqttBGc4yT6muI8UfBiO/8R+LdSvd9t4cvbEC9s4OZGm8p&#10;pJLmBUB+dW2diZGVhggAFqjL4lv5dRKrTb5ZPT8j0vXG0jxhZ3ekaoBB5oaEQTorhXRgfMTHUZcZ&#10;B5+VRgDOfHfFui+BJYrnTPF+gPBe3EMljdanpEXkPdLCg8tgxwGjdVDojkhSmSSIvMPmOreJPh54&#10;A8FaJrHiXw3omoa8upmz1SaVZoomktwymYooBXzN8cnPysGAAwCV9a1D4J/AD4j/AA507xLZJZ6T&#10;Z3emtJaz2E2xVdlwQC21ivORwCAhHAd1PBi0sRq9Gj0cLF4drflex5N4ymbw1418L6N4gGlo+nCG&#10;6k1e5kSO585Nsqo6/MsrhUURsDhmQKzEeZn1bxTqnhX4j6JF4nvG8Q295YzfaBbfZAtxbSI0Ahuv&#10;s+dk4DhSF+fJbGSOK5a/+AXw2vkhTx3plk0+mXDWGoy2Fq7C4jcH7O0RC7lC+YgMijKsjruLBspr&#10;XgTQfhJqGn+I9Bv9Qe0KXf2jR4mmD3Mpt04hmg3yRStEONowWHAHbycNUdBuL6nr4yNOvGMk9Uev&#10;eEPjP4F1Hwj/AMJH9qNnYw21vLN5illjMwfdDuwN7oY3L8cKA3IINYfi/wCP/g7SvF8/wstvEVht&#10;t7OOaR5YS5O52U7ACAOqjuMsMZAYr418Sfg1451TRbrwtpviPxBfXvh+0SR0iu52tnhZ/wByqM0p&#10;3ytGVi5Qp+7YPhSpPy/8VpNS8G/Em4WSS9tbTRZleGC6uLrdBG22RF+cmVVIyAW2SDZ8yK2RXqLG&#10;2hyvRHn4fKo1ptp6rofo1o3xF8aX/ge21m3a1lvby+jslkmVjH9oaTylO1F+VsorMclEJPzEAV53&#10;+2T4X8bX/hI67F4csluG0w6dqWp2uqsXHmTxCOR49m0xiWOFn4JVXkA65rjv2efA+i/FHwDD4w8O&#10;a/r+h3uo3pWLSU8VaoHR4NzwZlMh5cRLJu6bQBgsoI9E8dfssaheafqFu/x+8f3txf6c5msbjxG8&#10;imGRSrDacK6DK5BGTtPPzZqFWWIpNO+hg6UcJiUmeXfB/wDad/aaZLjwg3hfQbq6tGuI5vN1Lyza&#10;zRRhAxfZtdCJImVBklYZCOMGtC1+MvxF8PeMLfwz8R/hbZh5V+22ga7jeSBfPYRGNpFQsELuGXP3&#10;XA3fKc4XxB/ZQ+Ifw90s+Nvgz8RNRuNQtYYZdRkm1BCUmjEyOH3sFIMTKgB7qQMZIEg+HnxeEV94&#10;q+IviS91caPqF1ZbrqGWS5tLSfcslxt2kkNH84HfjPKnHBOSqQ5HLU9VQoxl7SMVZno/i74g/Ebw&#10;xdzrL8Oddg0LWNWe9ngktIy9ucTyM0csMjeU3mGBzlT8qyHkk56KT4ueBr2PRfEvia+uY7iPe1ut&#10;zYzos8ErK8eWZV+bKRKCm797sKjDEV5X4r8TfFL4ZeCXsPEXibXG0m7tJE0meaytpxcXigL5Ti4h&#10;LRLIm+Qcj5Cw52kVxfwg+NfxE+Pr23wX8Z+KLiCyu9LSPSUfS7Nfs11EilWWQIjoIwhddhDDaMHI&#10;Fa0JtQvzEywrqXairH0ncX+mfH3wnqml+FbeV49atiq3EWrN5RQxbZspjKZk86EowXdgtnnA+Df2&#10;kvAWn6Jrsuj2tlNpSG9Qw2txJE0sHJLI5VirEyAhJN2XVu2yvpr4YaD8TPgx44tvC9t4xtpri5t5&#10;dVhvrtozFdt5jQyRDneu1BBu6Jgl/vl8L8ZPhx8P/iD4stPiRqUWnzzDe/8AY7wSTRz+WdxElvG4&#10;aRkNwTjadqodxXcAeuhUxFZtx3X5CpywmDqOM9Yvb1POPg54M1rVP2dtS8C6hrUd7p+qRfbrDU7N&#10;1kXTL1I2fyj824CWEOgIBXcQnG/Nez+GPFtjoF8NO8fXmmtEfDdlJZXmo3RMtxIio0EbTAnDKRcK&#10;SpbcYtzMScV4R8BNU/aXuzrfgvwxoui6FqGmwrClslq3+kB4t8TJ5beWrHh12jOA5IHOW658CP2p&#10;PiF8OX0nXLrS7LxH4F0i3+y2cNsoN3DDbgGLcXBLnhgQu0kHkFyTFWlWcU5vQftaM6z5dG2e8eLf&#10;Hlj+z/8AELVILvwu2peCNaha6khXaYRM/wC/3CPdyqOCWbGQki4DbOYbj4x6x8WI5U8IXl3p+3XL&#10;uO0ksYZFitUaJ4X+6N7sJ4/PYMFXbOM8deC8DeMfir4y+HFvrMni/wAN3F+sFxb2l3qmkm4W3ja3&#10;KBWiQsqTOfOGwhuJIgy/NgTab8cfi38JvE9r4x8Xaf4WtVvNVksNVtgk+LSKZvtLXbR5yEzKPmCh&#10;iEKHcAoDpTo4d2UtPM56lCdVNte9372KXia+8a/EfyvAvido7HUPBeoywh55dwuLWNI380IQzSH5&#10;SrYzgqBklmI77wl4B8F698I9R+J091HqepQb9QmuF8stYpJEJfI3Y8qYq6geeMB8Z6ZFVPHHib4u&#10;618QW+OXgO10GUaHpcli1hJp0qA754WaZi/75hgjAEeFVnAI3Nm+2t/tC2PiS10bwbd+C3ttTW/g&#10;udPuhMbSSYxvdJZhyWQAwyPIsqKoZbba2Mqp2eKkp8qa1Mp4e8Ph/rqdhYa7qnipzPo3hqy0yW9g&#10;cxpdXbvE2Y3wI5IVTDtC7P8AMSFDjA+Q113g/SdasvhtpGrt4mllms7WdvLvLwBJfMDkQFlyGKH5&#10;N2CVCd+c/NWrx/tYeG9S0zStRu7GDT/Et9LcPp1hcmGOG5lWVmjBRGlhJYMrMrKqM4QELtI7H4d6&#10;z49XUW+D2v6ZbaXqOpiXVbzSrxnmingVYQzee7MBhYwHxnJldc4TI4vrWKq1ZKTtG3zNngqMIKUb&#10;N/oegQahqXgLwR4Vv/E2panqMCxtptxJb2/lzrKDuErcZkEaocgcZVmweBXqusGx8U6PqOiSTyWr&#10;SgxQ3FnMRJHjJGCPukg8c85/P4++Mvif4p634L1nwnr/AMOLW1vfCdhb6joeoW14LSCaVYHYNtYg&#10;ShI2lfYpY7lxz909noX7X8934K0jX/DXwP13UF1PToxLJ4b1mMw28zNxG3GQ4CccnCvjO7IG9LEy&#10;hT5HIwrYKUmppa+R6bD8PPE3hPVbnVdX8Wy31pe6ZNFaWxTMenbZTKyKB8zRNkKqknZsjXkAFaHg&#10;3xTo2peI7v4fvpcFte6uyXWiC5sSdkqojySSMMqzeaJZADgH7uQSMXvhJ8YPF/xVvNYfWfhjqGkR&#10;2OFig1mZWXPmAsAUU7ipVeT13HHevL/+Gifg7qnjC7mvL4Wms6dfCB9UR/O/fRnypGiL5BSaKMqO&#10;Pl81mPXdWbm7qUXcunh5TUoSWqPYdZt/DF74a1bTbzVZZrDTY4xfkwvIQV3OVRiCeQQPlPyg8YzX&#10;yD+1p+yx/ZXiK88UeCItMi09Y1N9pcM6wrbSeXlkOFCoAq5B4L+YcDINe1aF8Qobq51fxF4Z8CXM&#10;2m+LY7n+zrG8uYoE86O2Fu1oVLbfLOxn4zyzH3q98cfh/H8S/gPrMcnw5ns/FMEVsrxCHzZpXVEA&#10;cyN8szfu2AAZmB4/i55ueSrOS06HpYbmw7jF9T45+EnxU+Jfwx8Rabpvhz7ZJDbTRo1jdhfLKkyS&#10;FHOFGCGm278jDtxg5H6B/CXxTqHjK91HWvDNnLYQFbS5tnZVZbktEd7Kit86NG/mRk7QPkyBtxXx&#10;X8Sfgh47sG0C88PeCb5LjWbGDfLLpqPIZRbszx5WR2DbQcBwp4ZeCGFe2/sYfFPxR8MvBF5pmu+B&#10;/EF1pfms8Vu0VuptbcM6Bts8sZ24GSRwAMY+WuvDNOsnexOZezqUHONmz3++urVPE1tpviPSxcRX&#10;ZmhS82MTbssDzmVlyYwv7tsHG7JjyOK4TXrDQtK0C+t/Evhn7VY6jqc1jZWzXSRGSGW2iDGNyVGf&#10;NeUruxggnIrFT9qXU9X8G/8ACc6d8PNYvktL11vYtNhVIbe4KSbArMweXGY4yo4yCACDg+c/FT40&#10;af4n8d6zrKeCdbN74RhjvpY7uzCwxXNv95yI5trZJUFxnKxKCCMmt6+I5VaLuzgwuGlKVpKyPcvg&#10;d4rttc8NXHiHxBpb32qyWyw6nczwgNexh5QixLjcVVEkOzbjMpwTlqbqnxw8Z+ELjT9I8E6DH4l0&#10;qTR7qW01B9WLXFu8RjCNNkFnUl2TGC52nJ6k/MWgftiab4C8cjU7LRdUvsQpbXn2pyUiWMSRqyIT&#10;gHEituIznzOcOa2vgT8avFXiC91T+zPBF2sItLe20+SFVNxFCzKFQ3Ekg4YQg7myCwwOGp/XJxo+&#10;6tTWplrVVynsj6Ij+I9zb674w8ayeG8RMljcwX/lh1t5Hs7Y3MQwdxURxxE9F+UgHIxXQeOPjB4K&#10;0b4b3PjS6eaGOCdorGZrVh5RMjQRysuCCPMhdz3VduVycVxvw2k8a6zeazc6jrt/exR3Jt57eGPT&#10;+IvLACFRklwPLUklQ3zHkYB81/bW8EXfg6yh8V+G9Tvruxmaew1qxuHcRGaVGm5IbBVVlJUAFQwc&#10;dSaSxuISbXUyhgsNUrqD+89V+I48Pal8DPF+v+Fb1J49W8EX0EV0rBcwxw3LRqQQSctcOcY43fhW&#10;vpXhLQPC+q+J9asfLku71TMZPMVdoijhbYu7jduVMLgAA9eK+P8A4Y/tFznwdP8ADjWdBubwzwzW&#10;9lJbKZfJeS2jgj2qqbidyOxOcHPA4r0Gw/abv9R8U6Bc+LPh3rdvaQXF8bi2mt5JkuLeVbdDIfMQ&#10;ENG8ROTzkn1xU08RKU/fR1VsBOlDli9GfSHw2tNS0LQo9OXXLe8vpNSW516S63ObxWb98yIzcZYo&#10;Y+MbRgcEY6r+0tOvPCPl+KdUVFks5bWW1vXETsVJDMSMHkAHI7YPavlbV/H+hXek3Btde8S29xHb&#10;+VE9haOkt5cKkZhWWVUUyMCPMB64ibJw5B8/+O3x70zxjpNgJItVC2tnthnllZWwyAS+YCDuJJOM&#10;seMHnpW+Gxjou1rnJPKquIaaZ9d6t+0T8OPD/h24127+IVvP/ZuqXfm22mKJmnT5wsHzdCAAfvAE&#10;hecMKv6xplhqNk+ix6VbSW+8GytSRG7pG5KfMM7EdowyEDP3x2wPzu0vxZoNxdRl551hsgka22xv&#10;LAO3PCjOMBRn1BNfWGkftJfD3RvCz+DfCMurajeGOEXFyljK72sOQrFWbJxGST83V2J5LNW9XFVJ&#10;9BSy1UUuV3foemeGZ7W/8TSeJNd0uK0k0GZrLzYFWd50DRyn94xDjBX5t2BznPBrp4/GvgQo+v2O&#10;uRma6bdbm7QtGFKyIjHB+6xUDP8AtAcE14jbfFn4Tap4U8rxRqQsb+5VL65t7i0uhbySzM/mKQUP&#10;mLkLnghfMyDmuG8VfFn9mTUfh+b+Pw0G1OC2ZbOzg0x0e5PlRyA+YFOERsqATz3yDmscNi61BvQz&#10;q4CFZJO/bQ+lvCXxDg8afC3UfHOhapGLq4u5reCKK4bGwPJHbnjBC/vFcg9Cx6gA15VJ4fuvFdqv&#10;jfwRp8815DrcdxcojiR722s7pricw7iWxNK5RVOBu3EY3knzj9mzVPAPiD4e6X4e0z4qXvh/VZL2&#10;6u7yygldgPJWKcEs2AIx5S8DoDt6AmvZPAMaWscHjiw8VNLDBc3d80cPKLFJhPLRRzwUICZO6R2b&#10;GSK87HVZVKsY66I7aGHjhKc2u/U9A0nw9oXxKC6tq9iS06J58azl4nTdMu0EgBgQx+YY+6MdBVjT&#10;r/wbOL3wtoBtIYNHkKXlnDb7o9oB2nAyAd4Oe/HIxivJNN8ca/4Q8Y3ehW3hXTdJuGubsXmt6hPg&#10;R7cMD8qAHbG5K5wCFPoKzfFn7X/w48NeFNS1Dw3c2/27VLOSWwtL6DNxcXUkxHlsqZKoqM2SxHA+&#10;UdK9Oji4Oh7O2p5k8FU9vzrVdD0++v8Awh4p8XweMfCOmJex2+nxb4beFWZirR7Cm7Gzh2J6AhSC&#10;RxVjS/Gmkw+M7zQCIYVZoL2OcjcFt8QopCqzZDypIoIAUbN3O458l+E3jjwLqF/Z+F9U+LWnaxbW&#10;+itbalHJJJEWkcJI8UZ+V3QSQovzA7o5SuW4FdAnxH+GWk/HW81C/wBb0+IWGkRaeIood0VrDbmS&#10;QeUEOQQZxxtJOOOGFTSxKg09rsueDk21vZHtPi65uni1LV9Ggle9NitsXdWAZiCYjgqwADSHJwff&#10;pXBal4q8V+H9Dv8AQdPuRNNY3DWyXDFYTcysVddgwFGAUAAJBLkcFRVPV/2tfgp4iinth45u9Plt&#10;5SWEtjeRGWMqB5g2pjblgoLdGUntmuEk+Pv7Jeu6XFpd74umjS8SBzbxX1wuyVAcZyVHRzuOcHy1&#10;67eOmtXdWSnBnPSwVSMWpQOh+E3hfS9HtLDS4tSurRdLuLqW+S7VVF1LcSQywMoR8grACoBHIduO&#10;DVH4/wDw4tLvxPa+NdSsZNRtEikjjOk7fPjILAbkYgMu5wG2sGJwArEnHnfi79pLwbZ+NrTxloPi&#10;W+K6q8sDR2+oNKbaZEljjd42BTlGjYA5C7G29cjauvihr/xC0e116b416RpWgNH9ov4ZYo4rlHjt&#10;pGePy3jIkzOY9oUHhAwyawqVFUoNT3Z108LOhWjKD0PJPi18GvDXxP8AAzWfwe0a5a6LubyeS+2q&#10;8cJO64ETqGcPJKyKM4+TGc8D568O2fjrwfqyXLaffaff2EzCOWO3KPG3CgKevG1sY/rX3X+yf4R+&#10;HGh6LpXg3Xora88Q2FpMAptZHSMCYSqRI6443owCkjnIJzXF/tZeI/CukNZaZ4VudUurmHUb2XUZ&#10;NLgZVUExyeWWZdmQwjKkE4G4EDODwTxKhSdPdM9rDVqixPK1tsdJ+y7oWl6l8PYvFei2+pMmo21z&#10;DqVrBJGEjl2QRqoTguAuCHbBGxjzuJOz4W8JL8PvAD2WtX81nN4eup4LfyDjz4hDGqqigMT5gaLI&#10;28FjzlQT5p+zv8UvAWlaZpWnax4hHh4xTCa8gntUQXMskcqvLkADIck/MCQGUAABq9lh+PHw20rx&#10;XdWniv4i+Gzp1vai7t5La/8AMZiZVZI1KkgFR8pxw2RwAK8iFGUZLl7mmKnVlUkn110R6DdeKJdS&#10;udM0CXTZmWO2S7LlwsZAlCiHgHLqGDYOMsq4PORS1/4hyeJ/F1z4M8I6wtrrGiWsU+qW90JBDbwy&#10;iPqVwruEfcF5B6e4810D47/DnXbjVJrX43aNqUEV99stFvwYHgjYwMYxuVdzRlZnQLn7yrgAVr+F&#10;/ip8IbnTdcspvFPh6y1Hzo3u7vU7uMR38uARPuUjerFcEA9VI6Bc+jDFVo1JX6rf0PLeBXIm1t+p&#10;6X4Z1BNU8P3fj/W9Jh0+0iaWRJY4SZmhTlt6bch8qwKjd90YJ3CvIfid8KPhn458Oz/EP4daHbQe&#10;IdQurS2tjY3xt3hBmRHkkVDgsqk5PPTAJrW1H9obwFrvwwstB8P/AB58OST3tquJZT5MkqqACSD5&#10;fluXPAwMgkjgcc34i+IXwj0v4ZvcL8Q/DthfW96ggv8AQJI9lu0jKrTpEN7AgFj0z8pI61liacHT&#10;Wmr3fma4WFeE73sr2seeeEvEX/CuvihHHpPirVJdM1EL9nsLuWMzRyyTxxSB45XX5/Mjm+YHJ8yM&#10;HIJYJq8fgXxn8Y/E/h2fw/PNrWuL9j0lpLaGaOwSONlPyK+HUSASkBhzuUZxXA3umeFvCuv6P47s&#10;/iNaajOb5Zn+zASS2ZUhkQuY9gjWQZYhSWCgBSDk+oaT8WfCOk+LdM8S6D4otNd1PxLpj217fjUI&#10;7SLTkT5WlKlEEZBZ2HALY3AMa85xi7W37nuO8Om6PNG+KXxi+GuqXfhjUfDtlPZaVqDrb6pPA0P2&#10;maNNpZcnfjyyiDA+6ijPSvpWx0hLfwrrGl+J9SuRPrenwf21eWcfnSSTOGi3MxIwjM7CMgfdiIzw&#10;BXmvjr4g/D3VPEFjoOjfEHSVlttAg06O5a5hubeOOe6jEpMpLGSTyoQPnwAGGSuSa6Kz+Lnwr+Gv&#10;hK9h074h2skv2+S6vL2PUlknkSOdUjj2uS8qiORtowR8vvxpGTlNOUf+D2MMRDmppx0Zv/AfVdba&#10;+8RW3jK1+yX+m6r/AGIrW9q8ryBW837Q7Mh3K2WZWJAAPIGMV0et2fhHW/iLp/xDufGMN9d6bDdw&#10;6PZ6fc5Cb1lEkxVCSWEY2Zwee3SvN/E37dvgnw7YXmm6VGNSVrdGsZ5QkbyoI5S0jYAAyIVVUIBJ&#10;nUYADYh+G/xq+Adt4I/te41vRrXUrp5ktLiFY1nsraa7LvDtYEABXcEryVC46A13ynUjFWTPKlhp&#10;OXO0+y76noOv+B/B994evfF19bRy/Z4Zxp2oS3cjrbzQMxhcJwIyCgzgZbZySTU/wR+IvgjVL3U9&#10;AvNQs5L3TLu5Nt9mnSMRWgIjyWSRizfKeeOgBAOK4z4s/GT4X+G/g7a6dbeIrHVXg1AXV9Ba6zbr&#10;I6rP50g++MkZHy45DgeuMPVP2g/2UNO+H9zL4U0WOC51uN7e6h07bHc43Od0jAnBY725JzwW9+Cl&#10;KUK/tHE7ZYaVWh7PXf8AA+lPBPxK8KeMPCEPjLT5H+yXLSIjTQbC4DFQ2G+6rDlSeoZeMnA57wZ4&#10;88XeK/CVtN8S7K00XVprm482xspzInlwkrvDMBtwWVsEnGOpJxXhmiftdfCf4SfBrS9P1PWbK61+&#10;60+NpbDz/MjQEFQjGIMNqgDaCB8qjBxg15j4R/au17VvGerPohtUtrfThdW3lzrNMJ5k3yxIJ4yE&#10;VWyuwbQBEibySobuqYmvX+GOljChlLi5OXfQ+lfjZ8VNR8IeELLxroL7dEtLndqek3sbRXV+fP8A&#10;JCRrgsGLsZF6Z2LnCksOE+NH7efh3wd8NrDxF4X0O43XlpI1speMNarhVjY7WODzuC46KM9q+b/H&#10;f7UXj3XvG154r13Q7GfVm0G5XTbeGQqlo7I9uXKqCJZPm3hieApC4DYPN6X4m+JPw98J3Ok3egTR&#10;SX1qiQS3KMzwvhgqR4J2Fd6sVbHJ5GawlTrNau12evh8uowSVRXa/U621/a+8ZaTax2N74uv7J0B&#10;/wBHvPEN8ZgNx5dooyrMeucmiuW0xPFXxtgPifUtU8I2gs9thaw3U1vCfKjRSpCyHJBLHJ6Ft1FE&#10;sO+bVfidipYS2sX9x+l2u3Wr22guLGwllnYfu5IpFA3cD7zZA69wRwazvBmq/EiWymbxklo1qzGR&#10;VUK0qqxHysyhUKgbu24DBJY5NMuH+I+lq2l/8Ijolxbw/PDE+suC0YBVUJa15OcHOckrTtLsvG7w&#10;G4tNJsYvMnkXULePWXkRSQTuU/Z1JYk5/E4ORg/oNLGJaM/Ip4eTV0dFf6cNYtZtJiv5IxPa7TcI&#10;RjbtYZAOR35PXgZNcp4g8P3jWq+RLi40uVmiVy5R/wCMj5WXfyFcqeCPl4q34Q8V+IL11tf9AvFt&#10;0dYbizvllLbflKlQMkg5BI75GAapeKPGF+bhdM1TwZqHmwkNFfW0ahmJJO0IeQpC4zz97OOBWk5Q&#10;q07EQjOEtSxovxX8GeMLGSPVLmw0zUrKKW4k025vEjZ1QsomCsd/lnrntkHJyCdfXotJuppNC1LT&#10;YDBIzSxxLPvYRoTtfyzhiVJQZxgFl5ryTU7SbU/EC2mj/BzV5rhUU3kkbRCKZW4+dZSpZWCBCN+O&#10;QGDFFNdFN8R/Gei65b+IbP4ba1HpF1ab71J57RkjT7oZiZgY8HI4OM9jnIwVSalyVFsaypQtem9z&#10;qNffTdRurjWv7FuIb7TImaSWe3YRyr9wv8v+twA5VTnHHHINS23ju0k8oPLO9yoiWXybJykjSYX5&#10;ML8ynJckZCjnIXmqXhrx3JfeGf8AhILrw3CLm9cFZo9RgkSe383aH3LJ94Rklj93cDkLnaK2j61p&#10;dteTeEtU8M6k8djG0yMoSV7aJySEJjYknK4XPO1QecZMe1pT9SvY1Yr3jvJLJrl4LuxnQw7d+JCc&#10;hgeOe45Ixx+dcDefadFnufAkWqz6Wt7PNcLfi4gL2wZ1L7I5UKsm+QgnB270yfmAp+l/EG60bR5/&#10;C5+H2viVYm8vdpD3CpuaRVLqGGVOwEgNk7iPQnnviB8TNcvbdLjw74S1dNTt41a0srqwZFlZsqyy&#10;MpOFAAO0ddhIPHHn4ypSkuY6MNSqxdjV/tjw14BuF+HNkuoXF9c2Uzp9k023WMYUnzGEflojEI5A&#10;IAIRxjgY0vC934gufCltYXhvIbpbSFfOv7eJDNJt2uwRCyElRI2zOAynjAyfOvhz8Rta0/x9qviD&#10;xDazXNheznyXW02SaagYlYpSFG/G85yMqdwJYuNu749+OngfSL+61rTfD2oXer2wEKWlpo1026Mk&#10;7TIVQho2cMc4yMkkEiubD1qc4uN9jprUqymtNz0TTtLtLBYr63R4JIZzE9qrAgvgAFRnAyoBGQOC&#10;DgVbudft4Q2oZibybhkuI45Q/lHaGAbb907GQ7TzhgcHOT4tefGy28efDjULnTNO8TrrywrLb6K2&#10;k3Fvc5YIkq+WfldRvfDZ24cDquTwXw8/bP8AEOg6Pd6P+0h4BvbC3+0BWvxp8ghkwQNrMSCHbc6t&#10;uIGI0ABO41ccXCMrXsgeCq1IXSOk/a9+EFnd+HJX0e8i02LUkku7ZefNtpo0YzIEQ4EZ+T5jkB2A&#10;LDKA8R/wTT8WaNqV3qfww8Y6haajrNnm+0xjNuVjsMM3lhu53BieeJCQOpr0v/hsv9nTxLr0nha8&#10;8Qzy2f2GMok0atFMz7wVwPmLNkZU9cD5Rgmvkj4h+ErLwb8c7Txf8BtV1SxW2uY7zTpJ1KSQqxZW&#10;jx5fQBmBXDZA6ntjOVCUm3sehQhXlh/ZPtofcnxNuLHXtUuvDel6kiXtokw083kDK9tfACSOMbk+&#10;dCwSVcEgeXlThRt07Oz8L+IPB8N54rjss6Zam9VGIlW3CDLHZGd5UbcnnJLFRjGB4v4t+NvhK28B&#10;z+ONa8Y516e+s7qS2mjVZCD5S3dvHIoAUxruHmOCViKgA7s1p/DX9pr4eapaat4J8d+M47G4t7ya&#10;3Ejz7FSzmiQLNvBK8yMxUZzsUdTnPju3t20ro7fYzdBLVNHtV7bW2n68t1FJB5N5KmnX8Is1RmdQ&#10;2wEhQcE4UhjtAbK46n5u/bh+D8WrTW9za2epXWlTRONRsLCWEXCyqyBBjZvfKpdTjc5BWKYAglA3&#10;TWP7cHwh0PQ7+yn8ZWuvQ6JZpBp4t0LS6n5RcK0hfJBCxqxfJBLs20YArybxX/wUO1Lx3aN4a0bw&#10;/bW12jEQ3l3dkyXLRPmKQFHXaXjWQMo3DMuA5BIracYzjdK6JwsMVTrdjQ/Yn+M/wt8B6rp+i6l4&#10;4RvNvTotw2pxvjYJGkgkJU7I1yjwjfnYz5JAGK+3NVvZIzNrFxossLWANs0zwjc0J2fNHg/MFyxJ&#10;wGwmADjn8qPhDeafrHxTvrLxjMLdtR0oNHC8SRwSztAHyHLIAyHdIAuMOnGRwft39n7xn8TvHnw1&#10;tPEHjHxBbX1xbG5t7zVILj5Jnhby1dlVtsIO1cj5txZXHL7V78HDDxpuMzDNY1Z1lUivU7DwJH4K&#10;ht9V/t7U0v7q8TfbarKoE17DC21QolYiVo5g7ZACKXUbVypZvxR+JNr4ft0l8LPbQatqdqdPuZ9p&#10;n8l4W3rK8aYdkiLzDghSZhuDA8cF4B+H95rHiuD4efFzxU+leI7Kzul059CdVTWbNyu27MewpG6y&#10;Rxy7dxDMFLA5G7d8Z/FP4X/8IY+mwEa7q2lXaQeIdLnljh8wCUQzMQ+FKkgHaAceanIzXM6WHjSm&#10;76rYyj7WdaMWr338j5b/AGj/ABh8QviHay2fh3w7fC1kRtT0orHJPHFbiRgoeRD5O1WkXaQWwSqA&#10;7AK+afCus+L4dU86/mvZ0RhInlyOn7xWVgpaP5gmMqdpBx0wa/RPwONI8HQaTa+ENH024vbDRZZ7&#10;axluxmQFw08cLqQssaPkIGYjEqSb/lKn5R+Nfhvwbofxs1XwjDatpk9wFdbaNg628wIwEyF3Bgiu&#10;oPJ3EEtnJ5cLWp80qfKe/TVRLlZ6P4M8V+F/E914U8e6PLq2iTaHfCfWkf8AeWyMIFEggLHDeesa&#10;qYyCQUGPLO7P1lpvgKePTo9Y8I+Hljt/Edsl3c295KN9jPIpLsoweHGN0YbbuXIUF3LfBXh2PUrK&#10;5+26UyarYWKpdXFlC32eRWCMrCQAtlRlFbAIKybWBDc/ef7Pn7QPhfxt8O/DeneHYpZb+C3is9Xs&#10;kJlaz25UMGJGUBC/NlsLxtyc13Ye0lLmlbtY83MsPKlGMqcb23ueJPdfENPiJov7QWkRR6I2qae9&#10;h4ll0jRFTyYP3EynbdqS0uWwi7NzhTtwCwr3j4kWmlQQ6PrujTakmqamg+zpp07QR3c0WycrKMMn&#10;zQxTcfxcheWUit8VPhj4f8YfD/XtM1mSKxvNb1GZ4fMnMYM8YZ0DtGFKhoosnPKqpBL8msDwv40P&#10;hj4WwmKKebUPCNtFZX0kwZAGU4mvEDKFEaiS4IwDuChCVOQvInNP2c5XT1Rk+SpBTgrSWjseBzeN&#10;fCfgfxFrkml+A71fDWsSXcWq6e8Bhjt5o5hlcO5XLEwozFi+7eylFVQPR/il4d0zwxd6pr9joN7q&#10;fhnxX4Qe7k0u3sVnV5FE11GFKgESEPOAEYELHEAa1fjp4K0nxfoklle21zcec0kmi3CvHvvoikcm&#10;MFh873MsioB8p/dlg6jyz85aB49+J3wZ+I2m+F/iFFqt2tndwyw6LfBS6QFIxEEbllcxboyRuCid&#10;/kOADlCFObkm9b/gelThKfLOK/4J0n7GHxstfFfh3xB8GtfvZGudV09o9L13VtTib+z/ACWdreN1&#10;ZVQAu7kgfMfmwMKSPaPA3iXwxqPhme01PwjPYXWj3vm3w1830iWjs2PKYSZESC3lmQOWwO4y2K5b&#10;4NfBjwn4S16XXvB3jNINCl1FNRP2uzCtC0ahpImUSsWHl3A+bZhSyDL+YAOm8V/CDxV4j8YQ/FBd&#10;WRPC+s6RbQXFrpsxmuILRoPMSVsMwuHy0kZfDYDhwCVBW5pqScdr+pjUqRqSd9Lq5L8R/wDhZVt4&#10;Ru/EXhKwg1K907xM0enWmnyRSWt+n25gLXhgwKI8kkjfKWEeWO3cap+EPHuu+AfDV7qnjnTdP1jS&#10;fDYtBazhYxNHbXUv2Zk8xAV2RytIhDYYgSbtwVWPrV18F20/Q4tD1H4n3t5cXUF1FpMWp2trHK4Z&#10;W8zAjjR5DtG9mzuJGQVzXkUF7498EeOLrRPGmiwp4a1vTpdDv9Ykv2kIZppHjfynBfBN2o29QWz9&#10;wITywU6GJc57CUo4ijywSv8AidZ8U/EWjv45Twz4q+Ed5qdncx3dtbzW/lTNK7qQm5YiHWAjzVDP&#10;8uVJJG3J5f4KHwfpnw0Hhy/8G3Gh2dtfl5oJmhd7S5inSSO3dlw4GJGb7pOzktggVyPir40WXjH4&#10;Qapq1leW3/CZ6XZzQwW6QeZF5KNCk00KyHK7gNzfeYBm3ZwDWf8ACv466F4Ytovhz8VfD9zNZXNo&#10;9vNr+QTcTlVIjbKBh8qx7gG3blBJPBDcpX5raHRDDzVFx9DX0fx5rsHxw8WeFtY8eRf8TAXFsZzc&#10;GNfNQKYUCudmVVn+fAYlQ3BLCvnfRvDWk6J4usbh1urma9vnl8i9ZH4SQhCQrEjcuCAQMgr2OTue&#10;Ctetfhj4ntLabTrG5i1TTYZRPe75gC0ZcyZbByWYLx2BIADgjn/H2n+IvD+v2T3tuouJpGeGKJQx&#10;dRuKfLnIBUjaSPmXYehrpwUl9Y5Oh6lTDRhhvaryufUXw2PhDxN4+vPhH4a07+ztP065TVdKd7lh&#10;IyMpyEEu9HIds44I25wMKB7zbfEjw3rOi2VrJAFkHkHZ9mkaOMSIPmDAcfeAHOW3AjINfBHw88Y6&#10;7aeMLLxqNUltLbTbhZL25t1UTQrgtJsz8okYOyrngl1GOd1fausfEvQ7Lwxpvj/QPIls9Vjt/L1K&#10;6vQkQt8qTMyg5ZgWOEG3qw3Uq8eScnseTiqSbhb5epyHxG8BfD3wJHF4o8W+P5bKa+8R2F+uluUZ&#10;EnSWdlSNI082RiJZGk2sSSM4CkLXRt4yv9C8ZateeKtRuNX0u5iuri0E2kJbW4QEzWsInSIbAISq&#10;nzm3M4TafmKtzXxK0+G+0oeOPF+om+kudV065hmDJBcWCyPJILaIszRsSybBngg4O4ktXpWm22hX&#10;kUNr4DvBY6msthLq9os6bo43hWFhLvU5UQqTtGDugHIGaMNJyXKv+HOLERUI8z139Ec74d0o+FrF&#10;tX0Gxtrnwxc6jqGoX2pfbI3WygklebbC64GzErAs27AD8qekMmha94y8O+LPD+peCpbKC7vxbxW+&#10;pSxSwXbXUKRbYJV+bylJEjNjcWlcI3y4Hb6nFpGj+GtU8C6w52x+HJ5myBJutzFIpQbk2sBmQgNk&#10;/KM5HNeC+Evif8VfDv7Rclv4P0XWtZ0XWtC01oINSjRobWW3upIZV/d42MY45WUscGVWbGMCtK+L&#10;oUpJTjr5E4fD16yk4Pbuec/seeHvh74i13xJ8FPirY6bLfQ6jGthBcXrRT+cQ6yRfeTzUVokyv3i&#10;4HXg16x4l0fwd/wiWq3kel29mPEN3NBp1nbobWdZIZZ2hJCuN0fli4LFVwQO+MHxL9pex8N+Afjl&#10;qPj7wrZzaf4gtNfimW6eVUhmaRGdHfJfH+rII2rwVYHljX0Z8aLzWIvgDb+J4rXTtRkuofKaVLgM&#10;tmzncbhCkYMxZlGcBQWk3Ela5qOL56bcdz1MRQbnTk27S/M+c/ip8Wb6PQ7DxN4U8LR6JBc2EbXd&#10;xayzeRO4gQsgL4+eORohtBJBVl6bq6j4QxeN/wBofwHAmrap9qhl1e8/taXVWT7JPLFalo+Bhg3M&#10;JOzaf3eTjnPGfEPTNU8N/DvQrDxXqNzbvq15ctfLs8iNYo3O8pHjA37kO47ueSAVK1Q+Hvj248G+&#10;E9Q8DRQK7CJxbNbTEbd6zIX29SSrKDyAdg6dKqDlKk3Ja3OqWGp3Xs2ddZfCPQvhIr/GHRN2r+GL&#10;a4t5CI3zLeW6FmYmEgNuA3KR3PAzX1x4f0P4WWHgm4tJR/o1pbG81RFllIWNgGDMxZt2Qm5iCckZ&#10;7ivkbwxo2u6n4S1Gxn8Sw2ltapDdPaXqlWcS7kXaxBBAwp4JA8z/AGs19f2emajpugTWT2mm3nnB&#10;be/ma6cPd2kZm+XaY2zJ5ZGeeWdjwMCujBuUptyfQ8/No8sYwTOF+J3hPw3rXw9GqeALhrq2mntr&#10;rRbgWk3+qbbCuxiVC5WRdoYEbQRyMY8z079m7wpe/A7Xr/xBpwF3cyXMsE8b710+OG6KbhuJDrtR&#10;tzAZ2EgY616F8TPFdtoKL4D0fwi99aXtvE+jQWurrDFawtCjFFYoflMbyYwMBevVQOK8PeIb5NH0&#10;Sfx3d26QFdWsrRdMm86ygSXyNkJIQYRW2Rkszhzu5GQK5q83GrzbFYaVRUVFPRs+btW+GkXgLxIb&#10;SbxJbOGlVx5WJQ6EAqQwYrICMdDxjHrXWabL448a6JbeCNF1iW9uGWeBtThh/haaKXLDv82ee44H&#10;QV5Rr8s93rNxp9vrywRFIvKuYg2yMhuRsOWAAIwQT179K9g/Z7m1Ww8OTxSaQUudJtTcLcvqixMv&#10;lyRhSQ0TqS4k74DDBwNmT0Va040Y9WesqKu5PodT4nvNT8fT+HvC2l6Zs1CwuUYNLb7g5ihcSqpY&#10;gBGKDKAgbUUAFhkd14A+CKeM/As8Xia/Sy1S3MCvHEDA6n7LEojUyYYFiAp2nBz36Vvt4Ks9dsfD&#10;3xzsdLMLv4Yd9QFtG6mKa4RGJCqOnNx8wZcFhnIPEXh6w8T+BLcXev8AhyE62tuZdLt8PP5Sh4YW&#10;kJ2nMib1Hui9STuPDGtUnO0kcFZwVO9NpWMXwl8P9GXxfZeCLC18OWk1hHqFrcAXKT3jfu40Z8Bm&#10;ILo0uFHAUD5Qy4HUfCLWNI8C2Nj8OPHsflTXOrxrpcktyIvPiiIkhIAwwO8AkP8AMTJzxhR23jrQ&#10;7Lw9aWWt2uhWsWsR2jxRagjyBX3ZKpJhSQGd1YgngvwW618gfHj4W+MNU0H/AITjxV4ue4t4tkM7&#10;2GT9m2/vVjXzCAASxI/2QDyDiprTlQxqgndlYWmsfhm5uy/yPpj4vaZ8Ovi94cn0fQPGeYpbyVL5&#10;ftR5kEc0C/dBO3zQN2ByEOcDGfNtU+G8fjT4c2lpbfDbSjf3+nQLHd2U7FmkjZYRcbZZFYYjDsg/&#10;iAbPXI+a/D+r6zeWOneEP7avjp+mT7rOIBTsV2LSMDvPJOeSCAa+pF8EfEZtE8P+IfBejItpFK89&#10;oWl3T26m3VUbYX8po346q2A3VS2R6UlUg72OSeGVD3VK6udP8O/hHd+AfEeiWekeHodQvDpyWera&#10;hJaImAYfJWdGXaT5bxRsckttkbngYj8Q/s8aRG+jHUtDebVbizuF1HXbCB0lluHdVSZ2iTHG9SFb&#10;gru3ZCsa9A+HPw++J934fOn+K9Xgj1W01yVzqDWisGtTIkoijwygbkO0NjCnI2/Lzq+LvCtz4h1j&#10;TbGGO0FtYztdRQrftvuNigrklMLl3KnLEbR/tMBUadX2XNNHnSxSVe0ZHx3+0h4L174ZX2ntH4mm&#10;1K5aSSHUJp0MZBUiRlDKcBCXbCBsg7upyB5h8JIPD9v490ZvGujJcacl+rXluRkeWTtK4zwfvcZ/&#10;pj3r9qHwH498YGfUdChsdP0fS7Yvd351QTxSTFpBGwKQqEbAbIyV+dSTXy/4Y8aal4e8V280+qrK&#10;FuV2TuodVwwwwyMAEdPrXTR5uR+R61NqpRSvufpB4Q+Gnhu807TtJTSNOsYrTTojJc6PAse678ny&#10;i210OAo8xQCcqTyNygjJ+NPhTTrj4fz+Df8AhAXutIW8juZJI7je0nlSfaXBwQ0e5Y3jznAZ1+hq&#10;2T6p4Q07R7fWfE8K/wBr3TLa6jC0kcMERhuJEjBkkbc7GIAHOcYG08Eeix+FzcDVtP0nxVqc1yZ1&#10;CpeKGDYSOfylOFBUo4Xd1yW5JWohF14PozyJy9jV5nK5w/gG1m8I6Da6foXwqv7BZYWa6tbxFAk/&#10;hZCyM5V9igqfu4CqccVQ0X4haTfa02k3nhDVLNtUjMUdte2VwZ5pwSSDI0Xl48rJBZ+duK7zwZqd&#10;1420W21Wy07UoDNaf6ese8PaXCSyROmHOPlkST5fmxswScrWvr/gXRL+2liW7vG86Jg6i9O7bggg&#10;YwRweoIPNefXwNWcG07m8MZSU9VqzxjxJ4u+CTWd/peleHtTu2aQtbahH4RvZxbybyCB/o7kncNz&#10;AgjHrkV5LqNrYeLPFMCr4Dmnt2voV1XUvD3h2TyLeyS3UxLEssBkQMzRFsgkgHHyNkeoanYePvCO&#10;r+C9GbV7K1vrmxmF9uty5jvlgjDRxJG4xA53ndtKoFTHUCqdjrXjr4XnxlYajZJf6lqN/FPYf2MJ&#10;FVpiio+8SM3lqCYxnJwCMZUADzWqilrpY9fDpRjeLvfv5s+YvHto3hLxsI/DNpJcQtOn2W4gtmgk&#10;+65CujZIIBAbjGAOe5sp+1R4k0HxJPf+IrKKQTWrW8H2fT4xLEqxnyhtdSpVJGU8jjcfpVb4jT+I&#10;7TxTq19qdkUuxqBmNukpba8nzAZ289Tz7jrnJzZodRa3XxDJpV7GJ5dkbvakgsQ2dpfjPCjHrj8O&#10;+NJTopvU9iKpJpPcwr3xLpviG7XU4/C0siXHmASTwfJExfIePYR82VwcZx6dj9F/D34c+Fra00rW&#10;bfTrnVjd2lnNd6UdNH2OxRQqkbmAMsm9FGC/3QzsOufJdE8PePmtbSey8ZRrDBMRBZ2qhXiYlRwE&#10;ztJLemT68V9AeHvhR9svNM8I+Kdft9PvJlM+qPp+qsbiSCJNjRiPcQieaUPHVd4wmCtcOJqyuoR9&#10;NwxCpNJsx7Pwjrdta39r4w8Fx2VxdDGm3a2PmQwRmeSdMsg2sOIYugOCoO6qnxL8B3Pw78DXcd7b&#10;2l5qOs6Bcx3JsLXyfIgME5MzOXJL+fc5IzjZGmFAGR7JpHh3wnomiabZ28Osx+Zo1sY0N80hkmfY&#10;FiVmOC42uSdvQliQAaoftB/DT4Z6/oN8uiws2p6naTyRvBqLuoYxhTIzZO1BggnBUqCOM8crp1Kc&#10;G7nm/W41K0YtaHEfET4VWGqeLdL8NeFPBMljPdWUM1uRZH90IG2IrSLG/wB6ZowxyQqneQCSWreM&#10;vhJ4e07Un0nwL4ZjvtdivoY7y9v9BY/6KI23skkyeUSW2sfm5K8ckmuk+G3i/Xtb8UWWjaKTqfls&#10;s1wI9PKfZi8qRKxkaTGMM5IGT+73YIIFbPxO0b4aumop8Q/DSnUmg3Sag2m2sskoVT88QZNzgEk5&#10;2gDOD2q1Uqqkumu/UmXJGvyvtsfHf7U+oTS/FK61a506KyjZlt44fsYhSPYqjKIHfAJJIOeRXb/s&#10;p6B+z/4enmuvjLe2N5JKrywRXrReSjJIMLHlvmdgT6nk9NprD+Mfgrwdr3ibTdB8GaPJHaRXbrLe&#10;3lmIgiiRvlymFdmDL1II29hmu1+HWq/CzwuukjVfE+grcXEFw1ulzKZUKZkwrgHhiVXDBjx2PBrr&#10;r46osDCMXr/kehDDRm3Fo9F+NPhD9nPx54Gm1TQdN0Oe6mtXu1dTse2gV98qlA+RJtBAHy5NcDaz&#10;fs7/AAx+HFt8YvDvwnsdRutS1BRZaQl4Wa1iQIS0iFidxwxBK7sMBgjOdTQ9QtteF9Hp7X73mtTm&#10;1uLjRLMRR2auNjL5hAJYbQTkA4BwSQCNC1a++E3h4eHvCnwourl7JZUtru4eGAxpsTzZ1LkhiRsJ&#10;Py424+vj0sXUjW5pK6vtcqrhYxoezUt+pzvxEh+B/ijwrp2s6P4c8F6fq2qQxtLb3d7a+bbJuIKt&#10;50oJG4kgqqnauOehksPg/wDsu+P9QSzsviB4cB0zS473U9M0mxTdNcJGQ265HMis0vKo2Nyjuazf&#10;iZ8R/GHwg0vSvDFxst4Le1EVpZtpcRdFARDcNJ9pcDcWIBVFBE2MnIr0jwN4P8WzaNfX2oandaMJ&#10;NWNhp7LFBCl/IJmjTC7Admeq8MwU4z0rbnxCXPFuz21BRhCnrLqcfoM3wX8IafrHhqDwL4fhvtMu&#10;rT+y5tQvYLY3EJ2TSLuaRix81X46fwk4IA5KPxT4c1fxFa6HqOvWtvbt8qxy6TC0k3nKqMc9UYBH&#10;ZQwjHzBtwTaR6Vrfwl8a/wDCw7a08V+HLK5vZLLz9XmivCYnNwTDDHGhjGwiOKUYyQSN3YLWjB+z&#10;JH4n1S9vPAmu+EIri30+NZbOTSBfBLtlcjDO+0ZAXKshBVRgqSxKp+1nJKV7+oOvh4Qc7nmc3wk+&#10;MPjPW9WvdC+Gl3p+l2mqz2mkW5ggjP2ZG+Vv3hJbJJwRwRjqckleu3Hwy+GNtN9ovdJnW9uo45tR&#10;tYtPSRLacxqHjXaUCDgNtx/HnoRRWntWnZozWKqW0X4HtXgn4peHvFloL2/uCDsV1ZFKwkMzgqpI&#10;yrDbkqQQNy8nPGlqHxY8GaHcJYXuoxqJJRCZPJIVpACMdwoOMjnnPtz4L+yF4U+GvjHST4dvIdUO&#10;r6ZAz29na67PbpLGFAAECyIhGAF3MvUAEjHHr/iX4B+HPEVpGdO12+0+2kRJha20ECSblOSXLoXJ&#10;IxnPI2jkDNfomFrqcNFqtz8yr0VGdr6P8i9feJPhu2tr4rsL6FZY7cQXsscpU7STsyMjd8zHHBIL&#10;Hpmq+p/Eb4M6hqCvd6tCs9r5YluFfaYtsodF3gDaNyBipI6ZwQaht/g/4TNor3xmiVmCMikHLbeW&#10;IIG3kHpxwpHUCs3xB+z34DuLJpjeRLE04aQiEBsHqOuWJBYbT2OMV6cXJ0ro4HyKdpHQTeO/Ct7e&#10;tay+JLe1ura6AXEoImgyDkE/w9FPXBHuKg1H4geFX1OKCO90+aJkSYXO8EORuB6A4xvVlfn7zY6c&#10;8hqfwP0yeCTWtB1IXlxA+yFIAjFgxAIzhto554yAM4OBmzJ+zzpNktv9h1IRWqLshsEQKgHdMLlc&#10;YzgDnOcdMUmlJ2k7CTUVdGjf/EL4F+AfC9xqR1iPT4WuUuhBAzw7p0lDeVgA8sWC7cEMpxyo4wr7&#10;4y+CfCj+I9cttSutQhubE6ja3EqSMYlYsmzjOBGASdo3KgB+YtzX8Q/st6dbaVd6pazzXl7bH7Tb&#10;RLuAlZcrGjA4Vi0Z2kMeGAbGQpHlXxv/AGYJfiFe6XB4I8aXWmRki4u5LiEKZxGgVo0jLLmUKu3A&#10;DI+4ndgmvJxVZYeXNL5dz1cLSWJain/kfQcvx98G3nhuHxlpV9N5d5pu9DBbl5okcAhwmSG24JKD&#10;JYqMZ4Fee6b+1P4R1X4hReBvGEAjj1Xw/aSQBGZEeTMyzNEPmDxEc7mZWACDaSxI6b4efAzwcmmW&#10;EWoalLc3ttBsn3sqlyeSdsZx1UnA4647iuI+Nn7LOmtL4c8b+HdLu7jU/DviWETRRLJIHsZXw6lF&#10;5cD5WwRgBHHfNYVpe1oqa17l0IxhXcHp2K2h/HGPwRqPiHw7Kkl7e6Tqc93p9+sgRLqKWV3kQqWw&#10;oYqyEgcSZfGDx3D/ALRfhLVIYbeGwnSO9j2i6yi4Tyc7lXdk4YOny4YFORxmpPFP7MXwyuPEY8f6&#10;rpt3PDcWS2DW8V+Y/KkZ9wBIkUNlwIwBxucZAG5hYg+EHgvwfFY6bo+mmOeSWNdNuLmB5NiAgtH8&#10;isMhmzuPYM2dqF65HGGGqJNaG05rEQut+xxnjb9oTxf4X1JNfsNDt/sWoXKh1naR413DG44AZWcb&#10;fkVSA+M58wkfMPx8+PXxA03x1cWWgfEzWJIkYXLWJmaH7SsjJt8sRrjeHDqThc5xn7wP3LqfhK28&#10;MaRDb69pmm3NudTLWsWZrkTCTLN5wkZiU3M/GCoULhcnafm/9o34Y2viP4/6ZpCaQbK5vnRJ7/UI&#10;1g8yLzSYxGYlCxhiVQNn/Wb8jPLTj4xpWaOzKJqU+V9jgrX9sj4q6bd+GdY8O6VfXekjT2ttStLi&#10;w855plVd7lUBIkAYcZwdpJBNeg/HD4q/GXV/h/J4hsr5tIvNDvJ3FgdQmhuLi1hmWNp1TaofaQco&#10;4+4xcspG03P2hPAf/CJWGn+HtJm0vUNOWY6pqBeZWnS4QFHuERZFZlPnLvC5b96pXJJq/ovwp+FH&#10;xEeLx9aa7daz4eW3tjpWmXOq3CPpcsKeSYUeSZQQx+8FO/cAQPmFeTLGyjPlcT2I0KDipxbPCf7E&#10;+PF3rQ8Yx+ELXxFpV3HJDNBe6clwDujWRgfNjZkcAjBZQScngfMOy8KfCH4SaFHZ654x8H6DBBqO&#10;nSTyN/Z1u0UM0aqHUSKWfynbKjKkRurhlIaNh9A6XbeDfGvg99M8HanPLNYarHGsov5JNsyoNknm&#10;F3DAxSxk/ezgqy5yowfil4G1zxz8C9d0afwlHZ+Jm2v5tlMBG7Iu5bhMDKK4HlkMocqfmBUKa56u&#10;IxPMraI66csPONtb3PP/AA14E+E/gfQ1g8SeCNNun0a6S012W6CKs6E/I+zOBEAc7mX5vMXkbWA1&#10;vi5Y/sd+DL+DxDrnwrgezutRBe80O52bN4LOhCFPnQtnAOGQkBhgR1518KNd1L4o6tDpvie3a6ba&#10;7anpU25LlJo4/wDj4SOOMAAqIwFj3s/O35lzXutx8JPhfqWkXPjHxFpNtNZWlliOxa4kmgiAhnL5&#10;QuYzjzCgJA8sY2sCBWSxNRT5WzWvh6dNJ3f/AA5g/Bqf9j34l31lbW/gg6X4iiv5kSy1VZHkYATE&#10;FZHLBlK5YgNlcrkkDmf4t/AbwbBr2k+DLXR103R9ZhmO+31e4gFteC3MRc7dyeWYQuGYgF1CNw+5&#10;Zfg5Z/DLxDdatpHgu/g07W9MtbeSN5VdpjHG0T+ZHJKSTEzx7GUt/q/LQ/KFVfZfHWieHPiVpQ8P&#10;69olg8slnG+n3JVXW6LqzTIo4OzCjIJyeGAJUEdjnGtT2s1seXVc6VVJP3et+h8/eHR8IPhXfan4&#10;zn1jxcviLwtbLYao9jLDcTxW0Cb49r3WGVCrmMFskkxorMqDN6b4hfs3+NPiTafDnwfq+q+K4fGl&#10;19u1jVJ9QSO3t5U37NuArE4RtyKVAMgwHLPjznxX4L8R/Faw1F/HPiLy9Ru7eK0/1/kC8gncR227&#10;OFJgeMxSssalNgbLsePB9NuPEPhfxJDrfhDWLi3njiNqmo20W3KtuCja67TkfKDtDDoRkrnkWIq2&#10;cGezh8tpVv3sZWkvuPuHxd+wp4R1NbbXPDN9ertiZ0Fhe4V45c8LvLLyGPIOccg8BTwviv8AYW8H&#10;zeL59Q8a/EG+awd3hW8cxG7t7lkVo4lQRkFRGWYYbcoUDGCQtf8AYg/aFtLLwxceGPGXji6e2jt4&#10;4tOsZgIEiid2DvCsQwT5rR/KWUBW3DOwium+I/7Tng7wTeNp+vaPqrTS2phvLjTghma4tXeJ8mRg&#10;zI4jf94gG9G4O7pDxCpytBtM53Qx0K7g9bdjBv8A9lz4c+AYf7Q0r4y6nbfabJ9PF81sk4it50w6&#10;sqBdiMrsxLNgsSSBzV34e/DC9+APxB1/UI/2itLXTbVorTXtMu7ExvJC7xOskZiuVC/K5BbbuBSU&#10;AdM4/iXx14JXRP7RtW8TJpmqaRJd3Uv9vTLm3d1iMMEZYghVO4pGAuCzH5Dsrxnxd4R+J2g+IJ77&#10;xHqepWa3l8LK3vLu9jnilKx5XdIGKEqkqbT3+crwpNbYbGVKuj3Kng5P3Zuye59gadd6P4ie60N/&#10;iv4R17VZFjjtEs9PWFbeYoDEiSfvGIIDNjB5UHA4A4fxNJ8cfCDad4Q8O2Vq8t3qU9ul5rE0psru&#10;G8RpJIVWK1YmNZWVskBsqDtVF+X5Ou9Q8R+GtVgvbK9a6VreKW1mBYyKR8u9HKgxkEkgdSecccfT&#10;fwr1bQL7wVZS+PGmt3sdcjuYLeyuZ2Z99usMccCSBiVCvFOzKWG0EDKlkO9T2sLSb1IeFhTjePvK&#10;/YsWXg74y+LfHdt4O8U/EXwhosvh+OeOOx8P6pfQtFNdZaOfiFA5Mk0THj5tzAlC2Rian+zt8atL&#10;1K58CeK/EdtqLPqQ1CzfTMPdpfcpFcJJdyRb8MqBiJC20KBhjivW/E3gXwob/SPiVpGsXWk63BNb&#10;wSX13dSRW87xEb453cKZhIdkZZhuOwBMFCK8t/aburbUrO78WQ/EnF9o7eRCbayu0OxfPYI7IAIS&#10;H4SWJhuZs8EKRMasG03uYpVHaMdvTqelaDL460n4UyWsX7N3iWTUpIzNqEq61psVtLqccca7gUuF&#10;coWhU7wqum0BVwBjVtNF+M/hPxe/iXwf8Pnj0mfT4rSSDVry3hjlihVmt0EUDOsbIvyK65QhjuTj&#10;Nchofx18e/a7HX9Ekh1DR7jREuNQjuLq488QFkR2Ejg+W8TB/OBddwKPuP3hv+P/ANobwVq2tX3w&#10;nPiy4d9MlaKKaztZEVon2qU3tgSMjbcjkFWU5b5jVSxUJRk4sypYGtOuoSS1v3ehR+PeqX/iHxHY&#10;ahN4FMyJp5mtNLbRnnWHVmljllQHaiStIFZgcqxAbMbmQVx2veNfHXxOu08K/ET9m/WLHTLmS9hs&#10;9VNjOZLSRoz9mkCxws0flsFU7W/iPBwSeO8UftKS+LLiDU7HStU03XNMV2Sze4jj8y+NqltIGzhk&#10;2PCHXduwYwTtY4Hn8/xV+NniRY7jVfilrShp2Js57pW2syiMYdVK4AC4YEBd7OCpIY8ccTWk2z1a&#10;OVOEdUlbqei+Pvg9q9vbafq/hP4Wa1Z31lDJpYk1a6ihgvoMMI59zSAiUoNrZC4+RlwxYjgdX+H/&#10;AMURBN4d8QfD29uZZZdsctrdGdYhuiZtm0kZYLGp6e57F3wz+M3xhbxDPHcahqtxY3bGPUV1OQzL&#10;h8Brgxyg+cxXOQis/wAgyGBUV7jqzeIdJ+H58O+E/HOpa1FavbXtxLYGFpos+dHKCZZDOB5gSTGz&#10;O7GThiFzr4+dJe8tjqWElRUVLqfK9lomuPHAlz4R1hpvMCxLHaktGQMYJAOOM8c8Z9hVjxUEuhY2&#10;2l3GqtJFEJJ4JbF9yz7CsgUAnB+VWJyMnGcHgfR3ir42P8F4PDtrp1ksB1K2ii1mHVrJ3l8y3i2N&#10;OdruEdmjw27d9zlSdwrvPht41i8UXNzoc3iCybU7nSjfWqx20flm2kXokiKq/IQoyzYIwPlJYB0s&#10;1SlGUUTXp1HRblHQ+XPEXhbV9LtFn8P6RqLWxiWQSz2sjqZjGHYDMSDdvOORgENgt1O18Gf2jfEm&#10;iWQ+GvlprGlm5ElvaggrFKW3MVVvuk7cgccnPGWNfV2l+OtMW8j8OXXiDS3GhXen2txrTSRBZkl+&#10;XdhXUfM6MhQ4I2hgrhlzmeIfiTo9n4k0rRf7J0/VVu9dit7e5s7DzVFvMIwkrxxYAXErbg6jcEZ+&#10;kfHdPMo1Y6rfzPKvrblv1PI/iJ8eh420S7+Hml+O7T+zRoiSaXqU4meVHt282ITKyjfIHAQMGUZd&#10;W5wVPof7P/xu0rVtXsPGcuvabb63c6K2n3elyxmBJnSVpEuWkz+9yFckAFxJIRwrMwwNY/aN+CZ+&#10;J134D8Q+DNIfTtEuJW07xHf5QPcs26NMgZ8sYTLNlW8tGJPy4b8ENd8CeNdJ1zxd4x+GOg3c2k3k&#10;40aTS7Yxh0UKoYkfM7M0mDJsAxvLbcEVlGsqbV3qazw8atB+40t/W+h6d8bPjlpulauuhozXltq+&#10;h3kX2Uahu8u6UqwyScLGT5qEn/d4GcfLNl4js/CWj6Z4+0TV7u7XS9ekF/psk7C4Z4pGuBJE5VlM&#10;bb4vmbBVoRt4wR7JB+1F8I5pRY6f8H7GzuVtzFcQ2+mK0RlDI+4MY92wR5djsYgDOCBXM/F74ufA&#10;JdZh8P698LNOhitJA2sy6Wi273SugYtGYJElwEH3WIyeMY62506snzO7KwuFq4enZQf4HJ+MPGWn&#10;ar4G03xb4as/DOl32nXICW0UBacRLN5gVQECqoYsxYMTh8NnI29R8Jf2gYLzwjefD59VeeS9tRb2&#10;iR6WxkESQSQrEfLk+SQgqyqBtBjY9MGur+F/w/8A2UbvwXqHiXxH8OrNIJLYzabDNrt1c3080Mcp&#10;nhTdOSw8vyyoV/n3ncOBXV+Dv2Tv2br7w5p+v6H4PaWW4s4r2W6g1i8iknwduBvcZ+YYYfJjfk4B&#10;51pwpKFk9/wRz168VeDi1Y+f/wBrn4fP4XUWep63dLPaajaQ6Vo7STKHs/s6s8g3tn/WAE9AHaRR&#10;kDcfJfDfj+Xwz4jN9aQOEuk23Vo9yzLOgABDE4Leo4OD0zivuX4s/DP4H+JbDQo/EngfUNZhMVtY&#10;6ObfWnHkW8rqIQhWdAUBYL5nzZ4yzYBrymf4HfCLUHceHv2cPEAGp2jz6dqv2ud8iMELnzXeONnk&#10;jCgKDlGVzgtgdMZ0aNNqeqZNDEOpBaaoxdF8Z6J4k8IxeHtP1nSIlvfD/wBmuJLW0Eckd8ZmjXzg&#10;N3mDEi7ewBb5RzXvml/EOGLStS8Wnx0ljpcMt/umtW3yykvbtbyRggAhUaZSOclhg15V4E/Zf8Aj&#10;TrC78Qrq+l37/ZriH7PPHJNEJDNtdysGFH7o453ZUg7eK7Hw3+zn4D03xJaP4S8R6rZ6hYgvdwXl&#10;0N5gKD5vLRUDjJCEHC4bn+EHnhUpw+F/IrEezq/Edl8VbDwf41tbW7vtTs0077WtxcTvbyjIMUmD&#10;JgpvxN5Lbc59smvnb9qT4valbaTok2jaTFDpk9vNp02jzyNPERbygBJldtrYmRTjBKgDLHO0e3eL&#10;dI8JXn2v4WXHxKeztryxjeJXRJHdE2t5qSvLnKmNerHlcjqxrz65/YR8GeLrTU9Uvfi9qVyhmf7P&#10;fh0aO5Uosoum8uQ4BdmB38koCcZzWc5SnLm3Jwv1ei06l0ltpofGN6t7Nr6rLfNKRIQYFCqFdQAu&#10;GU5BDAdOvGOtfVv7Lfwhl1r4FarqepJfSJNfxwzxEsZUjEKyPLsLfMSNgAIOSuc8nEl5/wAE99B0&#10;G+nvPEHjCQWljZC8a8jgSQyW6KwLBdxIYOrHGTuAGCTnHVfATW7XwvrM+ieBfiI4iuLLdFJrsWYk&#10;giZV3Ha3ybYypUScbSQOQcVOqnNX0PQq11VoP2Tvb+rHQyftG6L8KfC1t4b1TTriOex0aztRBewN&#10;FGyEsIi4yzIdiYciNiC4z1FYfhT9ojwvPFNrfiWPdretWN1avc2saTPBbr5O5iNysYQVfBUrk7Ts&#10;/jrnfj58NG8d3WnXvjv48WWn/abSWWCxvLKZ5R5DDehVXbfIu/HDMSWO3Kg0vhb4C6t4ImtrS3+O&#10;2l3Bs7Nry3to7bZNJb3EaeY2WZd67Pnyc4HOQerVVWvfVHFHD4Zxu95HX6B+0JNq2vavo95cpcf2&#10;JqUlxopi2zSTW/2REhXYxwCUD5+ZcuWzjca8h+Mnj3xf4t8A2/jK5iuptDvprqN7eaFLeRtqwlch&#10;FwADnADHOw5wCQO2+GP7L1x8U/DS+N/Cfji1tZri5lli22RhlEW9whKRtzuZGYMxywIByoAMesfs&#10;J/HK+8M3On6b8T9Kuo5rgbbe8WdFIKKFI5ZRsDNjC/ebrngczaq4r2jep1UZYChTUb7Hyt4NjS2P&#10;9sSAxFJAjBpi+wH5TyQQ2Oe388V9kfsmnw3411Cy0yX4iapKbZI5oI0u5EgkVTIFj2o2BtEKMBnH&#10;YAY582X/AIJ9fGu8t5dP0PxZ4ZJlJ2qbtySQSAS3l7hzjBAPHXpXS/B79mj9qL4AanJeeF/E2iFb&#10;1Ire9jKSyR+ZuOVBlhwFG913cA8H2HpVcRCprF/8EwxEKNSDjF6n1xod1pX/AAkeo6a/iMRSyEvM&#10;fsroyxoFhYbyACA4kJPPBHYZrzH4jeHrLxx4j0bwcHis/Ddts1LzLeNfNuPs8xjAXa+GRgI9gTJy&#10;VJAwAJ7LUv2n4r2K61LwZ4PaOed0uWn16QGZcY2KdhCbcAkD5co3BLV542iftZRfFGf4q6d4Ji1f&#10;wxZSXEVj4c0/VoEhhgVFClFlXcTvjSQbF+ZlJX75DdvtXOkopHz1PDclVy5kZv7X/wAT/Eun+J4/&#10;CejXbX1gt3D/AGppNvYu0TxB3eOXzAo5bepABIDQgc4Jb56vPhh4eH2Qw/ETRzPdyLK1ldWrO23c&#10;FVtwXneCrYyAMvkjbz794xs/249ZOsy3v7NdvYwXGjpaK1hrVizRpECVaM+ZLIXySF2puQgFCGJr&#10;W0w/tNeDdS03S9B/ZZ0sWlvA4vby48R25lmlOGLySeaeTIc/Nn7xCYFRUU+fRndQq+yoWilf5anY&#10;aD4x0HX/AATd/CnxbOYNb8Nx2thd293JGguvk8r7QGZmIiZQ8jKMkIzDO7dXO/s3ftKzTeLda8L3&#10;WjaVpmjDWHXTbuO8WO8mlmlVEKRE+WByXcgknLbdxOBk+PH/AGrdU8W+JtUT4LfZLHW9G+zrZtr9&#10;nI9uuMK6lZSxcNLICcBcdOQmfOfC/hT9svwR47bxxZ/A6eWa4a63JczW4ScujAB1835lQKGX0xwS&#10;KcPaRmpJ6oI4fDVKbUutup9TaJ4pm0X4qyagmoWcOm6/bzy+IobW+R4LPVIYonDlmALb7Z49x+UY&#10;iQnqTW949s9P12+0vWi9vcLpvmz2sjNkJcunlRFWGdufMYbuw6eo+ZPhR8WPip4Y1bxff/Ef4NeI&#10;b268S7J002z8L3V1uCgxmJZVhdDEYpBzuYDDDC5yepT9oX4keNfF9p4S1j4CeObPw212Y59TTSLi&#10;wubpkDFYQilV8vk5UnPJPWs415y91s5amCqRneNtjZ+MvxN8Iac+i/FXw9fpFdabdKup291NHK/2&#10;YRvE8CruKNMXuIm3KdrLG3z7QCeB1H9orTbf9n6/8QeC9MkuNV1XXr/+zrO4gZ5Ejlu5pRNhSR8g&#10;YnJyQRg5B3VQ/aD1Xxh8RvD2s+A4PhJqum6Vp9p9ok1O50n7PNevhHRJPKAaNSQxIOF3RoCcHB89&#10;07wR+0yPgodEs7TxBb28EYksotN8RW5t3tJA7lmQS5KspZgwwD0IORjzJylKq3p6HuYPDU44ePNv&#10;ddeh5he/EHVdT1KdvEOtXF3I6Kt1O9y7CUYCqc4JIxgDjjgcdprPSvE/i/yoNEtr24u5IvMtIkuy&#10;TN84X5cj72QeB6VZvPAmpSStF5d08FnADcNJPatPOu47PLiWUsUKvGS2M4LPyOa634eeG/h/f2cF&#10;n4k13xXZSpexG2I0uWNox5vzupUMQAiRkHOdznarEHPY61ONFKO53VLKrc9y+G/wcs9E+GyR+GNR&#10;8TfaobiGRrObSrhUaUF9xWMplxt+bH3eR8xwtdFYeCtW0H4qab4wutU162ea0SS5tpZLXGoKkbHa&#10;qvMrIwBcBiBtDEHBNc74L+PnwxtbXVrPxBot7b3EGiDT7i+vbWVkmEW9i0SSrskcl2BLhTnk5DHO&#10;c/7TngnTfCGmPpXhHXNT1CCJrMXd2ZvO+zp5e5jITyXZEJHzZKndivOdBRnfqed9YxFWTTWm33no&#10;h+L5uNbt9Iktb3T9Nkmtbe2iR5AYViUyMgaElWcusYJYlSpbP3/LOE3g3xTpfhm/0rwRLaWtj4i1&#10;yTZNJboqxQSuFnTyijMWCLI+SNuZIwBgNjwuT9o/U/E/ju2fSPFFp4d1O41Sf7ZqN1HHFHFA7AKx&#10;dwTuESBCTgkDGPmxXpvjD426Xbpp/hvwl4sudQs7GK3ikv4NVM089zcNcjCSTyETRbmhzgNsjdlw&#10;oG1eStGrGHvPc644eNOS5F6kHwv8O/E3wBo2r6t8GND0DWkttUVHtVZ4YLSGEZLQ72LCTzVKypvz&#10;+7jPfJ9F0TX7b4gaLq3ijUdWs5YLiON/EunTli1hiB96hll2pJ5iMivhBgYOdorV8D2/hXwF8NVs&#10;dN1uw0h47Im31DVb6Ftnms3H7tyGIYITg4O5QCcEDjNf1DxD4M1+31OxuNL1P/hKYU/te2nuobaB&#10;JECqX+eZCQVYlyA7/cGGySsTdRUlFk/xa7aWvc8y+PWo6l4U8ST6/ZXen6qLeWC2t7qKVfMOQcx+&#10;YpUyufnABBARG5OTny3wT8ePE+hSLpekWdpZWsFyzwxpoxlKkuGIIDqGLEKT6nH1rvvjf4u8G6nd&#10;6fqjfCCFd0gvbuL7bDb3F/CWGF2K7MpCk4zggtjHzYPL3ml/Cz7Ne654/wDB3ifwibbEukWd0Ll7&#10;csxUNh1R34XD5duSSQMfKcKdSHs/eV0e5SVoJ21O+8B/G+WG4tNM8YfD8zT2/lTXmleH7AFo2R/M&#10;jZ4ncAOJJTISCcEr02ZPt3ij4wWUXhrw5F4m1doIvEemx+bMLpdoMq/vIgYlLMYwyguAn3s7geK+&#10;dvAnxZ0CGSe2+GuiX8Wqau7ZuNYRpEmgVAkhYNGyiMuQTghvXAIB09G+Ifwh+FWqeFfFupeM4Ncl&#10;s9CWzuLTS9USaSPEolGURVUEvtG0suRGOSQKyiqjTtHe3yMMRShOon2/E3fjzb6d8fdAt9P+HGgR&#10;a9fRzWc85kNzCsUsZkijRhHGxVpTM7bWYBFTL4yMXtf0u10zwNY+E/G93Y6ALnSdLE1rJdea1m81&#10;5GbiTzHwJZEMvmqwB2uxGSNxPn3iz4+aR4S8ZWE/w48Y29nBptjefa4dGVoktQR5aLGk8CSNGRDG&#10;Nh3Jv2MWDKprlrX4sL4t8P2fjT4sA6rKkskx8NWaiIMEil+y3DKjYkAmZVJYNnKlgxWuxUaiorTQ&#10;zhTbkktrfM+i734e2virTfD8eja3JL4TSSGa41mOWJ5bmKGJ5FbakZQKhmnBVicjPJYgV6Vpc1vZ&#10;/D+41/4X+MJZru4glS31H7Ak4e6UGJRNGWieRk+ZimQflbkYr5v/AGJ/FVxovh/XfBvjbWwn2q2m&#10;+3x36tCbGMxZAkkcrkkPHwM7c8HqF1bL4gan4a8Rab8OvB3iez8TaTpmnm6tnm+0zQz6gjFy3m7D&#10;vdi+CzuIQm3nJYFznLDyakrnJVwcqj5Ivb8Ubf2JfBuuaxY3HxAtbSe51ea5uUvNQsbF2kYjJ8lw&#10;SoGNoPAIXPOckrz7xz+xb8avj7qkXxG0jX9P8i5gKrHbCGCOM+Y7FQA2DyxORxzjJxuJWcYya+Iv&#10;mox0c9S38Ivi1oWi+P4PFXg/xJanULC4Zby3W4CyHDYkiYZOGyBgdtynoQa+z/hV4y0X4o6T/wAJ&#10;5olld/6TJtube7t5IhbNgkMgfKn5SAdhZTnOScmvhzwNaadbTS3fivSYtP1dQHvoJEXem9jHCGYE&#10;7mOdoOcnb0HOPT/2dfjhpHwp+M2n+FvEFjdy2Hip2sbXVl1KVreC4+c+U0Iym4kDqVI2tydpFfcO&#10;dSnP2nn07HwMqdOpF0120PqHxa01nZMWVXgTbJIGjPyqrAsRxk7QpOOc4/CsptP0zxLpq6HqU0bP&#10;FPHJClxfKjpIjl4x+7ZSCNuVYDcR1ziut1eBrlMRRSvIkm9PLkAkCAjBJzyO3HY4NYNxpqyzm5tf&#10;Ds0NzMAWlihGfNDYALDhugHYeprvhWlGpZPQ86UE4W6ox/Dy6kulX0em6LHYvaXLH5LbZFLGMjeN&#10;oAdiFG7nOQCCAVra0q8ku5ZF1Qm4WNP3y28BYhgCRhV3MCRu6nPGCSSBWHoT+ItM1Kz8RazYXKtf&#10;Wkdvq9uqMqwSxljG6R7iqZ3Sbjkk/J2SofE+v3PgPVbS60Jlk09LW6N3DYWQLqGdGjk4x8qHzAUH&#10;J3jjhjXTCUU7sxnBvRHW2XivTbi6ihjlkR54El8icbJY1YEjeh+ZT8pGDyDkEcYHnvxn+CJ8TSXX&#10;icT219ZLcw3g0y8jKLE0e0ygOvVZAi53KxGDt5Yg9NbeJdP8UtZtZ3nkm+Ba2S9tmiE5Rw0iCKQB&#10;gSoZlbnAw2CAc3PHHjO28K6Pd6trQMNpawl2MMoJVAVy75wEXnk8gKCc8VOKVKvScJ9NisLKpQqq&#10;UNDwrwh4GvfAijxBf/EzWVurC7mfSdJlsg3lBE8x7WIquJ3KpIvC7+SoX7uPW/H/AI7tfDk2lagt&#10;q2q2moMIhDaQGVpQyny5Yyvy4JxGcnH72M7hkbsDxJ4QX4reB7fW/hz4iWws7q0eWCawVGJlMatD&#10;Lnb8skUioQc9sHNU/CdzcaVpuk+EpkuLbUNOZozbRwLbwTwwwuBFCMuEAD5XLblynOAQPnqcp4Z+&#10;ztdPXyPZqOOJtPqnsdno/iLXE0cyXFosd08hdoNUQW806IdquwVj8/zQqSAFLjjAfAy7D4j6h8QP&#10;Ccd98PobG01dJlkm0nX0dcpDO0c0AZGGxw0LKHUOoKjch3isbwp8YNYvvFyXemC31a2FlAYJ7W3C&#10;tJZzvgTiUFlLrJDJ5kYIyqB1/wBWUfdtdLh1PV5PDA06Qi3fzLa6khKBIBIx8tScbkV0CcclQjD7&#10;2V1U6lRb6Xt/wTKUI0pPv/VzG/agSe68D2etXGvyaM1gjyXUmnv+8SKSF0cqSrF9hKsdoBwrZO04&#10;Pw7rXxv8VeMbw+GPEXxHW8i0iaaO3ubuR13HzSd/ykEMw2nJ/wCeSg8rg/d+oXHgm31C5+GHj9Ta&#10;LdzQxQrdvmG/3eUImhbJYOHITorBk3dt5+OPjR+zTaeAfjSfDlvd3WqWurytNJLbMJJGZDvaJ4z0&#10;l2SIc/xFwBkscc2PqRteTuuq9D1slVN3ptJPdHX6hp/ww+K3gQWfw08XLYeJfPVrKyuo5nnujGjp&#10;HAJw3zbBPIAQoZw0YO7bk+e+Hrn49+AotK8HDxVaLawyTta6Q8fmz282f3lk64V4Wf5lMbDcC2F+&#10;crXq3wP/AGdL7w/qk/iCD4keemkX1s0Nlb6II1aKREaK5ZmLHY8TDJUDbhuSQMy/H3wdoUvjme71&#10;3Wbyw1C7hi1Xwrrdjpu2OWMyGWGM5w3ngfuyOjYDEByK8uv7y5+XQ9fDVqcKzpJ3ueT+I9d8S/Ar&#10;4g3WmaNqlzpek3eox30dib57hba6w0cm/KKRh1kIB4aNkbDDBr234VfH/wAK+NWz4g8Sz2V7olzA&#10;ttfRwMXW2DKrmULkMMIdzsMbup2AKPDvjvrviLXdQmsvGnhSM6pFDbJH4jkfdB5WFikEzHZtIZwc&#10;hDsYqoOPLLcD4W8QeLPAGrJ4k0O4a2cOM3MMrbIVLMGYuOGGVY5IPOcqcAHODWJp26/mei8NBwT0&#10;ue4/FzRLbSPilb/F/wAEzizaKWYJqsWoebDceU6yRzKjEksFmAIyI9rLtXAIq8vxN8YeL/D/AIh1&#10;eObVrK0urcw6nY6dZeTGHbyxuBBZ2lOw9ziMTId/yFPINK+M/im0hWfUzMi2E0rXEce1fNikHlzh&#10;MArlsR5B7qjDGMH0/wDZ51nwklhrWheMVtZdN1LS5E0+4iiMh3MnRMsNuBuyABnPJ4GVOEfZ3ktj&#10;f2UklbUm+HviTwV4F0i08b614F17S7vSLOTT4L+1hYQwYfzWDRMqgqpbyirN0bP3juHr998WvD1x&#10;4nsfiJpHiaayN/YxWM+i31vM0SLI7zLcExjzYZZIpZAp4HOQXCgV4b4c1HxX4q8LJ4EsvEMf2hpL&#10;yw1iy1O7MkTMDvgfZtULg4GSxAdMsTjaYfCHjXxZoVu/hjxTqg+2RWK3nhUxCU7T5iRxwPGm5sS7&#10;QoXaQRPswpYkY/CnyvqY1cLCpLna26HuHxAvNC+MfgNtJ8HeM7a1vtPcahKbK/SOOSBQyO0YZiYH&#10;aQS4Z85OGZmGAPjjxUt9pmsTahpusSXcUJSWxvGUhpYT9zI7Hn5gD2wGYDNey/Cj4pwxfFyfTNUn&#10;tUtNOjm1CGzLRxi6kSEMscivgsyoz4jJU7kAypJNeXfFrR59D8Z+ItDs9CltbePV7h/KuISDCkkz&#10;GPylXGdqjIYZXbg4NTT/AHVVyf3HRhqPJHkT818zm/hz4o1/wh4w0fW4rvC6DfpLc+awYiMksQcD&#10;aykHcQB/Dwe1fR/im58J/tBfEAeKvDkeqXFlaWI32sWmxNCsYMfm7AylwC0r/M+doRioOAo+ZrnV&#10;/E+m3Ta5qtjcXs88f2S4jup2LpGn3mySWLDATJBwrvwQcj2b9k34r+GdMeDTYUuIzcakttcJOriE&#10;rMykZCfIQPLKHcV3iQk7FBVpx+i9pCOnkdKpyte95K9j0z4TaB4G8MaJo3jPxI9xZ3GiatIdU064&#10;nYw2kYBtpUdRHuwImEyxfN5jzlQNkihe2/ap0+xtfBs+jajM88N7CDZXM8UE7rJukCmGLHmSMTLE&#10;G2BiECbRk5qvH4+8J+KE8YeGLW30+6acXsVpNBdLHLDDtdZbaQHJUoxYkD73mEgAAZm8A6/q/wAT&#10;vhdp9lc2kdrHZxpprHToS72l1ECGKsXclWUwtggfK/JB6c1GTdF23ueZUTeIU5bHyPfade+F9Rjt&#10;GuLiZRFJEyoqOuUlCA+YFIZiB68hep610Oj+Lp9U0600Ca5nndkSLSZbsg/2erIFdIw52qAZOCQS&#10;DEMYILDb+Puia74h1iP4p2LxR3F55i+elwseLlVCyKgTDMAIyM547gZrgPh34d8VeOdQ+wtqcMGp&#10;COa5ignCpFKef3ZLFDyN5woLbgg6FjXoRrQq4VOT1Wh3Km1JtrR7H1r4R8Z6xrnhS+m8b6lZ3tjp&#10;Gniwu7YyxTvLMHMAu1WEYG/cVMa4GW7hsja8U/CbV/jD4Tn1Gx1X+yXu/DK6eJbtdkd2ZTuWQCQE&#10;7x824FQfmVlPSvk3T/Fmr6L4au/DuoXC3E0v2iO9treXczwziLzMI6spIVI23odwC5zkV3/gD9qr&#10;xfHYaV8N/GsFhdeHhbJb6izJK8qwfLuz+/yTgH/dHOGIw2KjKDta+nQ462EmvepuzueqfAzwnFb6&#10;qvg3xyuNV8La0YUvBqUEhube4V9yt8hGzMW9QVQ7w2Md6Hi/4LfDPxZrPiH4fzbYf7TKa34a1y1K&#10;XMbWzCFttuCcujbioKllVQq7xhNvpHw21zwtrEP9m/2THdyQJ/Zo1VziSeFChjZpThlU4OSN43x9&#10;crg8Lb+FPEt98SrSbxJ4kYx2zXEdtqNzpQiM6Iy7Y0O5lJkWWRnJIZvLQg8ODlGvGFDktd3/AKRz&#10;xVf625J2sv8AI+X/AIg6Hrtn41vPCXjkNHqGihdPtY0TyHZInIMyOVDSNLtYhnySs5KnhWEnhvw7&#10;Br9mI7ie2025m3ym2uJ/MQxqhVmXMmxmLKQRgZ3H1yfTv2p/hB4j06+XxU2tWV3bW5lFuLaxMdzM&#10;7N+7hUJM6yr86geYRymzk4I808N+JNPm8PS6SyPaXdlCrMLi1ykjrlyNoUFeR90HPJAPPy70JxvZ&#10;o9iU5VKEZQZ0vgLStc8P+IbW48uB0t41mE89q1tbI0b+aUaUyYAWNWYybSMMwxwtezeEdA0z4vaX&#10;4cu5tde3tbi3DxzpD5CyTDymO9V27vmiCkA4GMrjgj56h0x9C1OLxX4ht0tILq5je4jhjV0ml3TB&#10;9zb8Nt2xFo8jKsclQwJ9b+HC3HgvSvCt5DYXTaJf3zwfZL2aNJo5ZXiMcqgKwkKGMsfu53YCgFg3&#10;mY5qGJanszrjO+Euv+DfueoeIPgv4B+JvhfVNd+IWmwpZW0st7HeaVEIZ5gYclZGOZEIBceW2Dtx&#10;kBhxT+G/w48JP4c0fRfhd4qEU1tZie18TW1hGsrWouCWikfG1Rvc5jYhsghlYBger8L+MbvWPGeu&#10;eC9ttKdOffLA1qDFE+5lRTINu4mFkdlO/qwygAFM8LfB/RtA1iPxZ4C1a2sbq11KW71GBYF8m8sZ&#10;AqtCQWJVQER0fLAEZ2Y4q6NKlaCT/wAz5uWIrxhK+nbsVPiFaw6R4Y1HxTrHgLQ7iO3mh/t6SJnK&#10;3USSq0DBduHGPKclQVBLKOj1J8LPFngvxZH/AGb4cmvS2rQzC0maSO5treSGVC0kThnMbL5w2IxK&#10;KFUheW3eo3ll4Z1OU+GtU8g77Uv5DTLvWHIIfbgjAb7uBgYHPYcHceD7L4VTaXZWenWR0ywuTHIY&#10;bQiSYz/KzAq+AUCZdiPu5xgV6KwsqL509Dip1qVem6bvzHyx+0FpPiHxhcal4yvND027uX1RpdQ/&#10;s24jMtupSCJYDGih2UMPkkI3EKWxhqT4ca5d/s3eMrjSPFGgy3VvPpJYxyyNCdzeVL5jK3/LNpAy&#10;jAXfk5B+5XuegeBfAetWGteG47rT7dPEGsyy6WzRpGXzvlLLLktu8tk+YAYbZwea+VfjNp+t6Jrl&#10;zezibUILi7lXTbi7u/MmmSKTZlnHDDjscfJgYxglH95Lkte+x79GUZ0uTa1tA1XxYdV16/8AEkFk&#10;uLmaaa3gmh2xMV3Fgg6sqgEBf7p5Per2t2Om+JNUiv8AQfDNnDH9hhkkUTSs8c2/BVGIZiRsDZYc&#10;AkfwVy7a1d+KNMtFt9KdpoSJXs1T5owACZT8p9juOBycjkGuo8I614GsYJ7XxH4fmRJdXila7spD&#10;5rBo448KAjeYV2s+wYzkr/FgbuPsbSUdUdl3JcrO/wDhx4xu/B2oaN4h1WCwuNIbVTDqESXKsUSS&#10;ALhgZCyZVZm+VQXIO4tgY9B8R/FrX9D0XRtY8E+G7D7RpsUy6fbpqsqypaRSQpJuTzVMobyGwj8g&#10;W5znD149rnjvwNaRSDTdKkUQyNGPLC7tpyWGAeDuxxxg4OeQKqav4/8AE3jC4ht/E81xdXOkyiC0&#10;1CBijSLtfC7R0GM/dHVzk4wKwndPn2Oerg1Undnu0/xBPgfw9ouvaP4Dtba5vfDNsNUt5vEGZYVh&#10;RXt1MW+NhMV8skgKQz4Ge179ljxxZeNtOu/CK+Jr27u0gu5bu7twUWJ1upGjlCMxLBopYiFCkZiO&#10;7JYgQ/Cn46+F/HWgNbeNoLBtUs7EpNLqK8SqUC7V3Lk7hIFIwMnIA5UDC8M/B7X9O0288ZfCS3a3&#10;imtZ9U0rUJGkW7aaJXQxrhAhjZUCldvIdWU9zhKu6mh5rw8YJwkuVrqepeKbqLTFl8XeJ76ObTba&#10;xZbePTbJ5EkkjKs3JYgbgWRARyZGG47kUcp4+sofC+qL8WdV8SXdlYm3zbwWc5aa4ilBeYNGy7lY&#10;hV5AUgN1Byaf8Pda1Tx9r0i+IvEN1p8dtdpbXrG62JcyngxlGClSVYAOB8/UfdxXofibQdE8M+Hr&#10;qGx8TzyPPJJOomdZzJA2+RgiOj/KV3YCrjAAxg0qUZ1YupbYzk44aapy1bPlT43fGlXuNI07WfD+&#10;jXFlaWyorxwSwyHMbgLlXKhNuzAYblCYDZyak/Zy+P8ApXwmkvdd1HSXmhuX3b7C82MkYyB8r7w+&#10;M8DPY8HOKg+IWpeCtZ8VXXhvwpcSXdtJ8i3lwf30pG9n4AUcNklcA4B+YE1z1ro2nxxXek2c9vKl&#10;vdP5MccqoRu4ZyD93DBeBnjpjrXVQnCENdz1Z4WFSly9H0PU/G/7YLroM9j4HuLuRm1cXa215NM6&#10;zxlnAhG1iQmwRDZuUZyeCSai0HVte+IHge/C+Do5tY1i+S303UrcAPb+ao82FjnAQJGo6HIDZ4Xj&#10;h/AlnNbalaWOg21kbydhZwLPZxsZQ3G0F0baW6KccF+pr6g+EWl6v4T+E1hrWqWLGaxiVr9rNEAE&#10;cKyZU56H5uh5BHLdhjWqzlUcUYVadHBUUox1Z4P4j+C+r6Xomn614kv7zUL7TNZmhNvcose61iyz&#10;SY2ngqVz1GXUZOPm6jVvBuga3bWfjCPxjczm0lmi02GeGNHhicRZX92iNIy+dINmTlmViNqOh+gf&#10;F+geEfF0ETarpxxfW7pF9ofhCSkjRZBUndtU4GRthavKfFfge30nxPoMWgW8H2lpZ5bm3t4GWKCF&#10;FJlCFM53StCpTDFhgjaq4OaqVKStJ39DmhiFiNbWa+45T9k/Ttd8E3GsxXvid4Y4Ds1KOR/naNUQ&#10;x+ZGT8oUN8rKAOW5IArOsP2kpHl1xNQ8RalfRwBLSOGPUo4ZNjFlDgcktljkj+FVz0rU1Hx74K1K&#10;Dxfo2qae9vrV6jvLM7bYzJFkKpJGWw0YVkbnHAwMY+ddY1HWI0a5gCsz/K7TTZ2qcnIIxzjHT9az&#10;hOdWfxHp0cLTm3Ocd7DfEvxV8Vz6pHr+i+J9W0+SzsyhX7UQwnwCwZsDcSwJwMDIIA6Ae0/BHx/4&#10;6+L3hzRrDU9avLi3sdUhi1HVp9SlQ28bxtnavmbXxhCGcEcEdxXzleXurrLNc6jb2k7sQ5Jl3+YX&#10;PAbJyu7gdc+/Fa3we13VvC3jzSdWa6WO2EsQdZPuSAr6hiOR3x3zzXtzgpYZKD1RhUpR5pe6foV4&#10;p+HfwWMNlc+PXe2E8kSpqGo6k/7ouBxKJXKIH+SLcBkNN8mxiGGfqH7N/h22+0R+AbbULDUrKW3i&#10;ezsNTliigUSlkuI2+Y7zGPmQHBx0UsHPUabrF1rvjW18O2A0J9GnsU1LVUgk3XLpNA4UnsAXVW35&#10;OdgGMc1sjSb+01iWe31Dy7GVIUWVLjDZIZArA5DYOwAjBO7vtGeuLpuF1rY+LlOvCbu/kUPA/hvX&#10;vA9yyXHibV7+wuZkFu2pXomkD4Ifll3/ADEbiCeMHAUA5j8RnRZPGESslyJJGKEw3LLErfu5B5kb&#10;tskO4JtwDhXYDGSTb8G2Pinw1a6k/iHxKlwp1WGWzMUOWMX2O2jZQDkLmVJm2gY/eZ71xmk6Vqvi&#10;nxF4u1DT9YtIdMkntLWaPUrRrhZJIEY5TZOo2/NGM4JOzHOARpUqwjCMU2yFSc5yn27dS/40tbjT&#10;9cs9XtNSkks3aXTNTs9QRGRmmVZI5PMchyNyCNUVsMZh3U5pCx+KEPh25lu/iBcQ3ixzROkNhbSC&#10;KDeRF5apDuU7EjY5Z+JJcY+Qpk+JNN8U3OqifSfFOl3JwbO2sbPTjH9nnjlUoiBpmRmR4dpHBRWZ&#10;tw24rF0bQ/irrOjaTc6xrVrpF/czLHZ6fNpE0jQC2lYxkuLgnMibw24chm6Yyeeda0m0nsdUaF4q&#10;7LWi678Tm1OzuH1yG0H2dxY3d5oE00zmKKQbmSKddxYEE4UYZVU/win+JbDxL49t9A8R65rkhuNA&#10;vVn0Uado10twwMY5YebLneFx86blBIJG7JbrPw6+JOo6abC18UeHL+/+17kuLzSrjzbdvMyCn+kM&#10;EKna6gqRweOOe58P+F5b2C1tdU8R20t5A+RdW1pKqhSWCpuMzZwcgjkdsCsMNKo4ONun6l4iVOnN&#10;TTseF+KIvHFx4+j1m2+Ittqlvjb9lvLFIN7GY77RbhIEV4keIjLDzGVc72AOPWfCniPwt4nXUL7S&#10;/FsLWD6amnWOlRxwiMhbZZScPH5rMFJQrwFG7K56eVftGReL/hx4YuL2bxJBJBBqqzW4jjZGPmie&#10;N9hRtm4tNJIMsCCmckbQK/gPwz4r8S33hy98OPYJEJDcpeTXFx58NvLJLhGZ9wJdREiybQPk4Dg1&#10;zVKkoSkmegqMatGLTsj1HTV1DTPDtjf+Kr3S9LsvsavdaTH50Kw20TKVUhZAzDYuCGAUhiCmCwbp&#10;rCew1q6lu5sAC2jWztVeYuyBixYwEjDcNjCbsJ1xhR84Jq3xisdD1bwh4z1zUWvItp0Wa2uIzDJF&#10;JdNAJCHiLN1LEAqXVsgruyPVtF8Paxoem/25b6peeJLmNo3W5huS87S4eOTbt2qqkeX8ueAuS3Ir&#10;OnUUZ36EVaMowvfW/Tsegt4ns59TltL+K3i3W4j+y3AR41O5ssQAG5PBy2PlHAJyeZ0XxL4A1wRz&#10;PcLYpHNM9vDp1kzKPMVGLNsUoBzgAgDcdwGStczrfxI8FxHUnuPhN9rayuXha8v9PEqTM3RQDnBJ&#10;UFieuF/vA14h4y+LEHh+4XQNM+HWm2klrpsSNexSbZ2lMe4+YZEwxL4OevHX5s1tOvz2S1LwuAnL&#10;e6O2+J/xH+CGgeO7to/C+n6lFPOsEk0Yimk3hTE5MMIOVGQ219uTlscZXybTfiX8N59IbwVfeFNU&#10;WCWC4gtb7TobaGUIuxY2+SMOF2BiwdmyCQd3G3g/G3jrxP4p8UPrOvXjPNKFSHyRkqqjaMbQDwMj&#10;PTPPeq0Flpp3S+Kr9pJFJdbRMyvtGWAYcc4UHBIGOSfTX+zvaRTketGrCguS59G3XjrTdR1qLw5a&#10;eAbfR7LUr2ysrfT9TWW0e4nlklaQhYlWRQ6iNd4AC+Uckgstdn4m+EVz8Qp7e1l/4RO3u7ArbGSL&#10;SnvvO3Scl2VoYt/7s5Xy9wBJBUMK+P8A4bX/AIgvfF9hLpmnvPNZaqlxYWUwLRvN5iMAVAAJJRAQ&#10;oG4KB2r7W8O+KJfAUNv4w1zUbEWE+A1tb2klqrTM7YZUcFiEjztA9+BkE+Zi3SoS9m9+4VYzppTp&#10;nn/jb9lux+zR+HvEeva3dwvfrJPd20NhZQRQmXzJnLRQJNEvDBd8jqCqjk4Faml/C39nHR/DUfxD&#10;0X4TPqlhHYvMx1aS+vZP9SspRFkdk2gMu6QbgjZTBYEL33i7SjLr2g/EDWnOv6ULloJrW0kLrYjB&#10;8u5CBvnKbWDoAzbiHXHl4rI8afETWdRuV8GeD/BEx+0xzXEM+k33yT2u6YKN7JtTcCrE4zhiEJZV&#10;auGUpwvLotjnjWqVoxjfXrZ7GP8AC8/sm6xa/wBtan4atoIdbAXTkvNDMcku98MifukyvzxRjqTh&#10;eSTk5Pi3wr8ELS60q68IfBqOG5huwb2WLwfcyLHbB5MvJ5YVQB5WQC2Tu4GTgz+L774o+C9Dk8Be&#10;Frp7e7ti00Woy6ezBy7rIiRqzgeUC7R4ySFVsletO8fat4x8KfBVfDfwy8UeFW1tryKKHUmWNIpD&#10;Hl2VlLSKMYYAEqqktjHSuf65UlHkXunUqMlLmu3zbHEj4E/ss+KPFlxo96LD7TqMizSxy6bqtlcI&#10;yb2l3efdAwrhWOWVcZPOdord0b9mj9kbR9bk0W7077TfWUPlzaZFqF4XuRhwXY+YWUMYpsBWwcE4&#10;b5QNSU+D/CGheJfHfxB1ayn1jUJnSxuZ7i3Zk8o+VGfMS2j8uRmAYY4XAwetfP3xs17wx8DPjNZa&#10;D4Q8V67dRvZRXF3qkOqRGRFlcSGJMRE53BXIPVmB7VvQliKk0oNvS+5rCKldOTS/PY9sv/h9+zp8&#10;PpbTw/8ADCDxDoWpajqEKmy0QyC7hKShXBjnfMfmErteQYKxhhnPzdTH+yt4F8Xr5l14y+I9rGLc&#10;AefeaaUkV2YlRuiY84J7A7gecZDfglq9/wCG9Ostb+I/xLNvf6zcTTaAmp3rs4gVTGDKssar5ig/&#10;LwAWIJBOc878SPiPLNr11FoXxHk1+8s7CSY2UN1DHBcQLEzsZtg2rwVTKhQ2e3WuhVvZ+9LVnI4Y&#10;mpU5IO1up03hT9lHUdFsZrXwF8cPG8Fi10zsL3V7ZWaQgBiAtsBt4AGOOKK5T4U/tOfFLSvBFpYJ&#10;8PrXUkTcUu4rbcHDHd2dO5PG0Ee/WitFiKVtX+RjPC49SaSTPPvEGreFfGM8trc6vbXE9sYZZ7Ly&#10;xLIsPyHzPLyWZTkE44BO4DIwX61qulpoB1LRLkQw3aI9nI6KhRwvC46qRz15BHfFed/CeSO8vtP1&#10;bxT4etIdVsmKWl7bXJYEOn3Sc5C5c8N3xxlRjoPEg0JL29vrfTITHuFxcQRNkuX+RpMpk7wB365b&#10;6195hZOpK81p1Pi8RTVJWi7vp5H118Pv2ntS0TwvpGu+MLGTUPBxtYLSLxlFCiypOd0cxntVdpFg&#10;81WQyY4+8Rs3OPc7HURfWKyaTepKjovkXSyCVHQjKsDxkEN19/Tr+b3gTxZ4o+GsF/LZuLmwu7hA&#10;9nJHvDxFk3OiscBwNzJIMEFc9q7z4Y/tL3f7Kuqrro8bXHiX4X6netHrGlyWLC78MXHlxNLPDGi5&#10;NtvdmMKgjywGiHVD9C6ODrU1LDaOO6e/qj5x/WaM7VNU9n+h9qapZXEJQgs0nlFQkhYhtuNpzjA7&#10;+/PtWF4luNC06/WxurWRZGR7tJY4yybgVUjpyx3gY7j9NrRfF+h+MtFt/EHhXV7bUbPUIBJZ31pO&#10;ssM0bAMrIy5DLgjnOOaxtR0OPXlH2kPBdwpvhXfhog3spweMrnkfe9a5ajjDTdmlJSk+xy+teKLz&#10;VdPt9NuLea1ubcvJBbxXUgJHlyKN7KOQEbOOzAYPAq9b+NLjVbgeHNd0WVIZ7XbcXckirBkqR5JB&#10;JZtxzx0w2Ce51ofh34fu2u9SuCs888heTbgMi7MBc8ZHOSD3f2rn/jd420j4a/DyXxZe6ZPc21rO&#10;jXotss0SAg+bjGfkKhsrgjBIwcVzODqXN1NRdrDfDltpfhiXSfhdommxjTGtZ442SdmFvsKfJwGw&#10;AHYDOOw71dufgn8KvElhBqF74L0a9Se4S6gum0uFw744Ykj5sgnPqGIrb8A3vhjxxp1l48082d1J&#10;cWgCX9qoG+Ntr7eDnrzjOM/U1q2Vjc6ZJcWczwi0SRfs2Fy6sSSQw6dxjAHTn1MUsLKMbz2KniYy&#10;neHxdTx6XxX4K/Zl+JFp4K1XwMlj4e8WSyjT7+2hVILC5JO+3cYGIWZmYHoPNCgbM7fUdb+ySNaa&#10;qLieWJAMxRXUiLgMG3n5gu0AEkEEkcAHpWR8dLbRtb8NXGkG1S8mVUku7bzCZIIjICJwMH5lZeBk&#10;ZAbk4qHRU1wNcabc6pdAwnzIbR44z5yKwLMj8qyynkxnlfNZcKApHmzj9XrSpWujvi1VoRq31W5U&#10;8eeGfBvj+dIoJY7HU9OuVMF/dSKbm2DXDtDcQuVcurS/djzsUMRhSuBw/hTw14d1S6j8E/GS/wBZ&#10;1DV7vUn8221OUvDE5jKRzW7LECisgIXJTJV85YHdF4l+I8+n6MbvSLG7vtV07xNBbLYNbRyXGmRE&#10;4PnQwggmMEhSfvB1dOqmuh+HvxcmbRLHVPiJZWkV2kM82oXUcTFrWWOQYEkZLFVYGTaSf+WfABYC&#10;vOrShWdlu9zupQq0oc0dunc3PHWg+I/DHhnRdI+Gdpd21olyLW4israKUWtswb96UkADfNtyfQsc&#10;ZrT8ReDvhjrHw903WPF9xDc2WjlLu0vWkWKOHIBDAD5Ap+UY4wDgEdKm1bxjKlpd6lodxHLbabcq&#10;lyiMSJU2n92rZxuyynryB75rIGmah4gudb8GeJrD7Zomq2cM9uLqzZVRfLCtBJkD5xIhfgZBcZxg&#10;Y0n7GKa3urGVJ1ZTTvZp/Ox88ajYW/xv+PGr6H8LPGXh6ey1TTPtBXUbCRcowZJradE2bifMyZDu&#10;YExuDuG6vnf47/Brxv8As/eOZfBev6NZQNqcMsukz6Zd5ikhk42oxxIAu3Gw5O4jjDAm1run+JPg&#10;V8X7Z9a064sL/R9eM32R7o4dEkBVQUJDJgEAg4OQe1fUes/Bz4TftpR2PxS0fWNRsNbtLO3X7LdX&#10;omt7eeM5AaFmyOVUOVwsgIxuO6vI/hXcVZn10WsM4SbvBr/hj5B1jTPEejQWWmeOtKubaO5sVmsp&#10;I0ZpZUkBAUl1Xd8w5BAwyjBNZnh611i0vpLAa1dmJbNy0OWW3H7xSucKCcglQvbPFe2/FP4eeL1v&#10;Nb8Pa54IvIZ9I02LyVsXJs4CmFMqK4JyRKHGw4bLZXPNeZ6f4guNP8VaXr974dtxZ2Miw30tmI5B&#10;Iok+Z1Ei7csORkcbex6xSxftKUlJao9hQ2lF3XkT33h2/vPE41ku728pj+0RzSsscj5LbW8skMMH&#10;PAABVTjtVTUNY8SaV4m1LVHv2RtRtpEmnikfckb4DKgYcMZAJeDuVvm+nr3xT8ReFr/QbH4rfDDT&#10;7u8sL55UuHnQZSaMbSmxgFyAVwyAglWIyQSfN/El/pmrXKa3bp9kmksn+0WZR/NgRmOxwVyG3fuy&#10;TnhnPyjk1zxxdOa95HQqEpe908xmla38QNN1e48Z6dqjDVhZ7ZLp4jau4EhxKHJ+UbVTcMNkZb+I&#10;it344eMPEHjfSfDvizVbKwa8itrpNSbSbfD3e4xNE0qj5WJInPOQN5PfnmvHXiLxQdAt7e1F5eW7&#10;QyqUjBV/LIaT5lU5UDMoLAZAAyRxiv4HsDqj2Oh6zPcJ5cghjKzoymMME+ZkP3fnALDAIyQRt+Un&#10;UoySqLoKFCUJq+66mPdQ6dqsbyaay6eJIw3mXTMSEZWEqlz94AlRgDvnnBNQeCdD1y0eFNH1R7xV&#10;l8+zEbFI8qGMLFJBgkrsyDyQxIGOF6zWvhHpWh39hbahq6xXRklNxDJvaODklSI2w/TdkEsw2jOc&#10;g1P4Lgsdc8evo1+89rcXCAW82HNutwnAU8dHLMA/8PykEKCDyVcVCVP93t5nfCk9XUH+AvjZ4v8A&#10;D3jV/E+vR2stlc3K3U9i9sI0c4RXaLAHzlSnzcMzRpzkAjsPBv7VmsaPot/ocGjxf6SspukQKTNC&#10;pd0hLZJUfvZfmIZht/iycZPxc+C2v+DYtNtbvS4r61msN9wwhQSNJ5p3JuiAA2qqAZxwCeMGuItb&#10;nwomqCHxPpcFqbdzI6uMMf3RBXPDAYDYHG0FcckmqwmJpSi11fY5MRhI1EpR1R6J49+JNr42+IF9&#10;4ssbISJcyLIGikIaWOMYPUE7N5DYPePnacZwNS0rVLa7XXtL1BdQsJJGeG6vEUK+5WI37CzYLLgB&#10;+DkAqpFQW2j+GJ9PubjR55LWaT93I1tO6BYiQxUjd8hJUZxg4Bz90VuaFpvjbQ/CN14T0LWkaGPU&#10;Ve4t57aMShRsBj3uMqSEySvUg5zuNRanGd4y+RvyzjT5OU3vBHgXwf4m/Zz1JtcMSancarb3GYkE&#10;kwAlyy/cHIh3vjIXAibsQPN7/SW1rxRcy2hzcW0Mjxi3zvbHygDBIH97ryoIyCte2eA/hgbvSdZk&#10;uNVuba817T0+xWstxGLNp44UY20ohCyL+7YjjAOWY5/j8u8XWGseINY/tXS9KaxuX0//AEuyskJj&#10;hmVcPGR/tBWG3JxuwoBY104StGUudyskjz2pPmhT3ua3wg8Uav4QsE8M21itzb3l2jOLe+dJbedV&#10;byZQ6KxxkKMYY5Axjqfra/gh+KGmf214f1a2khvbeO9057v9zNBeouFOGRhsKMNwYcEjHXj4Wl0/&#10;xZ4XtoNT01Ly6ngXz7lYtMRo3UMh2FXQscfNu4GB1OTz0vw/8XfFTU4ra407Ubvy7ZUGm6dPC8OU&#10;hfy+GVTGwjVYssSCwbknmor04zd1LR6kVsP7SKaVmj0/xf4U13VrrxD4f1Ka9/4mWnf20pudk0UN&#10;z53mtGSWGQTvdCoKgTcKMBT4dYeEFsdahFjBNHNKgS7RbFtkLbio8wAgkgBTuUkDkgDBrqtZ+Ifx&#10;R167uNP8Sy3kRuJBPLa6fcSMXbduO3YxAUPztUgEryuQa9D+FfwP8QTQt4i8atHZQ6nGI7S0ubyQ&#10;3EnMe/PlsWU7VcnPQv8AMNu41ko1aV3bQ3hUo06SUmePa/YWyxC6nmu70xXcj213I20hAQOVcjBX&#10;GTjkgnrtzXoXwv8AiSbXTofCF9p6TwJOGW9+2bNrblYJG3RC2OScNmLI4UEcR4nbxPY3T2sPg28d&#10;DqciXE9rYSmOUyIPkARVwPlc5AB+cjggYrPf67Dotnp1l4G1q5Msa/bnuA6xRKMGM/Mv38Bsjgcj&#10;PJFEqVTEQtJ2N1Uw8Vdfme++BfiDoGvapfeBtLEmkQ/2XJY2mson2Wa48uUeX85Y72AjkG5jvOxj&#10;1LVU+DXj74i6Hp6DUfEUawy31zcRzGeKad4ipKqxYAOg3E9FJIOM4Ct4ZoPxH1fSrqBbTT7mK6d2&#10;kgWfTfOKFjtbduRjlgcgHgdgOldDdeI9dtZXMluUBt5nMdxboflIK/xJkjDZz0A9DVUsBVpVFqcd&#10;R4eUZJ2sz7P+HHirXfHejaB4gbW7Wa7/ALOP9rEKcup3bSuPlTJXByGGM9cZrF8da0+pi3Hha4SM&#10;W+17sR3n7yFWXZtIaPkbhgKOoyeOlfJXgr4kfE3wxrE9x4GubiIPbgXSo0jkxmQl1Xkg7kwFIxtJ&#10;YArg13EXxP8AEd/bR+N9O8NR2mrLE9ukchKq+Nz+cEbIK7mwe+TnnPydUqtSpHkSbPKeX0qFT2jl&#10;ZdDrPjtLrnheTw/YWl5bxWTXAuTPC4DSTFVSRgQDIifNubjLE5BJrxH4r6LqUs8emyXZvBEkIt5t&#10;7KQBGVwDLtJ+TP1Jz3Br0f4jeKLb4l3FneSrcaZJDZJEIbkfcYA7mzk5/hIz0xz61xXifwhdtC0w&#10;u/tI2hlUyMCE5OV6qOAuF45JwccVrRwdb2yk1saRzXBUo+zcrtnmWiaGsccs2svIy79nkuWxuUHa&#10;rBeoyV/U4rutH8M6Zrngm81m28QRW11pKW+LBUZWkteZH8sKPmYtu6MDk8YIyX2lrpVpp62pulgn&#10;KNuha3YGQSFgclgFZgp98ZBz0J+mfh7Z/D+68JHw3onwM1SWLyYft7LJEqyOYw2I5Li4XIznKp8u&#10;Gwfvc642VRLljHU0hjaVKKne68jw/wAI/EvwtBa/ZPFHhbTJGtYZpoFa0j8nDiOPKxMU/eEqBhuw&#10;655HUfD/AE/wzceG3trfUbfT9S+03Fw00LLPHNCJo1nQrjLkBUZQ2eU7ba9Ls/2cvgzr1wkGr+B9&#10;Y0IW901ws0mp6eSzuME5V5HwMZAOOSepHGpdfsjfs+6JHaagt94gma33C2NrObnGQAcqkZB+6OvX&#10;HORXmOjXqK7LqZxgk+qPNNV8A2vw98ON8QYNQhmbU9ZSZZhNJudDKX+ZY/l2MPmwcKpkUdlI9U8H&#10;eM/Bfg/wvpOo2fieOy0+ezWeDS7tikcauoJQDa21NzBuM4L4yABWf4U+GHgPStNfwdo3ibxcvnWz&#10;W1rcX/hS5UQIzLnEhiUfwjknAwOwAq9qP7OPgPwvoEN34o+LM0NnA8iQzXwSMB3w2AT90hkDcYOQ&#10;euSKyWHr0/eSOWtj8Hikozk/uOf8KN4C1z4lar40utatbq3vbKB7uCNgIo7iN2G5DlcmPMQ34ySr&#10;HqONzXdc8SW3wpdPAXiiSI6NIGs4rWD94IowwaIZZlwVeMgDjgjjoMzwh8OfhBofiZrjTvjTZXtp&#10;ebhc2sdrG5ZsKHAkQZBO0HrweRgls9e3w3sPCmty3ujeMLIabOIoTY+QESJFx8x5C4AyMgZwQOgr&#10;ShDEwg3bT1CtWwUqsVzXtbdHyZt1We+n8SX1nePql1cSpeXExMUyvg7wcEg7iOe2SKotoyrbXF1c&#10;vJbtJJ5LycnrGVUMAc8uTz6HgV6J8dPGfwv+Dvi//hBPDl1bXdzHF5/l2asURZ2JwZGZt5GwEAKc&#10;DuMEV5VrfjG91nVrW2vtOtbGzupY1uLx9xigfcoExChiAhHICnIBGOa78NlWZ4mlzqNo23PQlnOW&#10;wkk38ktjRfQ9XvIBcPeQ/NKXcCLYsmGUKc7gc4UjpwI/fj6q09vDB8At4o1SKS6v7nw+tnqxWTYb&#10;hWjjO5gxO6QYCg5yQgGcBQPIfE/ww1L4a+G7PS9U1jSb4Xcvnpcaa5kURSnCNyF4OJWJ6cn60w+F&#10;b6a4kiu/FN5aobJZPK3NHHLKhYCN5FboQe+APM4Od1edOpOhO0t9javTw+YwjKD0R73HdHVPh7ca&#10;hJe/v9LuZZNNY3G0FYiQudnYDaDnJIJ9eeA8CeMta8V+KPEdk/huyXVjIkNhZyxF1JVN8eDnGAgc&#10;tgZySRtzisWz8UeOfB/2TTGa3TzpSb6ym43x/IitHkAxjJj44JJOQdvDmtIfBCz+MJLQpe2emQXF&#10;jqtncAYmyCcqc48zcwL5OQQOd2DLqKo16anGsG6MJ9W3oa/j74eaFq1zJd6ha2ulXEXk3nm6Q5CO&#10;6yEyo/3SzcNzzjGT6V4t+0lo/gm38PQ+I/hxfYSVDKkPksqDaiE7WUDqWY9Byfciuw8XfF2HxNdz&#10;a7pUM4ufMkijt5CdsLSYYynBYPk54OMhyGHFcN8TNStPEE1np+liW2tlt1b7O8YjUsfkdyF+U9FA&#10;2+gpUoyliEuh6VGnUpUeabdzym303XGaC+tdLimZ3WNZRhCiKNwXcRkZBBz0+U16R8N/gR/wkPgn&#10;SvixdalFDpr2/wBre3nuU+VMsVbefkaN41R1YHkOvUE1k6X4L1vx7oK6J4Y0y8msbnVhDrd/pW7/&#10;AEKMpF9pIkGGWTyz8oUk7mUhSc16l+0p8Ebz4ual4JPw+8Y6Ppdv4W1l7u38KXlttsL10iXyE2oQ&#10;qLEiSKNoICyMAvFejiqrhTjT2u/w/wCCc7rxc5Na2X4noPgD4n+HNQvrPxH8Pre4trB9NNnqcOqW&#10;0cdxewJEFhYBiGyrggO33gCw3KVLdt4L8aeHbvRbLwx4lsjahNOuIZruUDeoBIUhkZtjMoD8NkHH&#10;INfNni6w+OXh+4u9bvPgS+riztlm+2eD9Wt52dwRuCQuYJnYZIwEc46ZrD/4al8NeEp59I8UeKtS&#10;8PzW8Cy3Vn4r0O6sigZsKczxpvPY84/OvRwFTLq0Emmmj5XF08XFt2Vj6l8b+KdN/wCFT3g8K3Wj&#10;y3otXhhuX08mWRkV8SIOpxg4PH3sg5IrnPhn45Hi7x3PoNrHHaQWtnNHeWqpFC8l4zp5khySGOQw&#10;ABzwSwJwa818O/FLQ/GBuHsPE+i3aRW0UpltL1WZUYD5mHKjnpzWzaWBj1m31nTXtorx28+C6ht1&#10;JJXOCX789j154rqng8LVneFXXsznpY1UYSjOndvY3fGc3iu+ttK8Law50zVdMhuNWfVdHTynsZTI&#10;isxPyb0dGkVmOMmRWI+UitPVIPH3if4uW2sxXZvdDtLz7TA9tqbkAG28kSuN+19rb2+TJCswxkla&#10;xJ9U1q80N9I1j/iYQXdgbURSF8+SqupA2EbuDnLZIIU571m6Xq2reGPFGn69pOp3UFppelNZWumy&#10;yvJCBjDFsHnIZ2xwAQuB8uKxq5RjXD3JJ+jOqlj8G5PmVn/Wp0CWbadr1v4j8S6zfta3N9PczMdV&#10;ut62oRSkYO4AKJBIzcYUSNg4r2rTtW0PTGk1FLOWI3FrEz37bpXcfO2wseoXJIAY8yNwAct8Z/tS&#10;/tS/HG9+I2jeCfhD4I0u+t2jilh1fV9R+zRW7MsqOZI0haTKsQAVLLtI3ggtj134Z+GfiZ40+FiW&#10;Hxfv/Dd3qt0HN1deHreaGIqWLoqDzSFZd2C6kFjyewHI6OJy2m5VnbXTzLrPDYzkUN+pwH7RWs+I&#10;LzX4fDWg+IrjVbK+8p4zc24Mj7S6BR8gxnzJAGBbO/BI6V2/wA1rS/HMserXKgRaRcyw+HtL2bpb&#10;BRGEEsrg9DuBXHBYk8VR8X/AA22vTanBrvkCSxFnbBlKrbHb8rqyg4JYbiWU/MSeCRUHwJ/Zz1Pw&#10;f4gfUta8dTTteaLt+zWjPttJspu+bcC5GzAZSMhm4xXnxr87burnp1I4ZUFF9Cx8fvGOrRxatbeJ&#10;vF1o8qwxppFnHYhvM8uYXEZbcSCfNjVcZI+6SACVr0Dw1450C48D6fdzw6XbRXOnF9XYTxRiJmAd&#10;18lQVY5YnGcndzya88+KEq3OnarpOr+B77TjBqFskN3Ok06XY+0JGzhpc7FIfdywJHy+x4rxt4+v&#10;bO3k0jUYIbgHMEls648kqVKvhEUKwG1SActt+bqBQq1TmdkVTwcK9FLsQ+NvG3iPX9OuNR0qcXOm&#10;NevbrbRkRm5JG8TPHg9QzKCDkAAZ544vXbuW58y4utQu7kXFwQkFxISqKrMQMcKFwTgYA+nSt0+L&#10;7O/srfT4bVdMkaPZcTMoXzht4OBGzbsjHHqPTNclq+tx6XcPaWTLNFHgJPbwyHOQNxG7YykdOmD2&#10;OK6cNGdSd2tj0aihSp8qOds5p5vEEdzb25Lrd5SLyCc7RwBnPtkj3x1pkuhhNantdLtmSNZy1s0p&#10;Vmnyd+SATg+/p+Q7HRdatLVhf3kSR3bxjyppPlVCUI3FcHa2FX5sgnGeuKpeHr61bxCfEdylrFfO&#10;g+zypeunmS5wBx0BOAQMA++cV6MsROlTbSOb2UZ1VE9H0H4VXXgz4Vv460/7FfX1ow1C6Nzb7gsQ&#10;XaI1d/l3BgTg85KnaeCfY4dV+F/ibwbYXfjvxtE8uuwrYPc28ofY5CTOqvtUxnKLliBkqox0A4T4&#10;PfCC/ufgwtrqK3l9eTfaY5JIb3csubjLc/MA2DJtIKhuQ2Oo9c8f/Duw1TwLY6VYW1ra20crPMsl&#10;u0RVihQPHtAZGB6EHJDHPv8AKVJVZ15SlrbUrETj7tO9ne3oacXjXSPCujzeGPA9zHd3ltBJHbHV&#10;r12BmKGRDJKCxZSPmzjoD3GK4Tw94lvvDPwp1TVPB2p6fqviuS6mudfuZ9hillXc2D5cg8uNlA8s&#10;ZJXzMsNzPWj8NbvS1t/7B+I2gs90YLaSeWWMSLN5Y8qNjsJG7Cbmyq4znAxwf2N4L+HuuyzReD47&#10;FrvTWu5jaXThDMzqqrIitg8t97BUBScgdMZVazppp6dPIwhh6NOo1JXf5nF6Z4w13UtXk8T/ABX1&#10;u2s7W+sJ2uZLDWXK6UVPlYh5bDMoVgylfmPTI3Hjp/ila6dpsnjbw94f8QyQxvdW5bUFlkHmy4SB&#10;yrlxMcs7PkoQp4BOQfXNatvDniXQpvB+sSWVtZT2KTXl5YXShFDFg6Kqgc9CCykZI75ryr9qHxD4&#10;V0rTrN/hPqNsLvWr9IrnSBaGSCQBWIuJIuDGy5YbgPmzyCQDXLBRqT95as9ODjayVjb+K3xc8ODw&#10;Da/DbW/BniDUGMlnBa6xqNiqvftHNEjkrKFLPvxlehBGW5qC68B/CnwV8FG1uPw1No8tlMH02TWN&#10;LjkkkuDKzIJPKLKwJYrknABAHRazvil4WsLS78Oa7olzq2q3tr4psntNGvb+adbWBYZ5JP3Ugdwx&#10;c5LMHYbVXIxiu6vPEnjjTdajsfGHw/0y+ZGeKDyJS/kpI7GP908Cl8CLOVJPBKgDBrb2iilOLE4y&#10;guVI+ffiT491DVvH2ia1pugu1lp2jrF4gTRbCaBEl3sZ4w3l4Rc7cnDYxjJwAPVPAHxX+CeuaOba&#10;X4M6vqN2bIxveWMNxMl1lNxhuHk2mRfnIMbBlYdAQ1W7bxt8QtL0CFtH0y6HiJhDFcW9zopazvC8&#10;4CuWCIqDd82XOcsBnrXYjwVp+peNdF8cS6pZaLqN7Hi70sam9xBMUywZYSuxZHUYZlGdqgKeCTr7&#10;dzgly2/UzrRhBKLVl01M/wAVaPD9rgj0zwBqcUSW+PLgv4QFO9yQd8wOefwGBniiusb4W6j4skfX&#10;r7RfDc8s7kyXDWlxAZCOCxUSAZz3xRXBKPvbmX1mK+yfJGif8Izpd82hNbTWDIqiyWGUbZsYIOcY&#10;GORtGCcjrxRqDWVzILoKXkZfLkmR2jIG4Mh9wOR6YBGDmvm3xb8cvHet3EAuNQhaRm3wzGMbo3zx&#10;gjpkZ6Y6d6ytY+N3xRtbZ/sWtxrJE4HmyqPnHce2SP8A9VfuscE76n5R9Ye59nfDXSHn1J9I1W3y&#10;xuWa2j8s4ZSFc4J4bl9xPYkgYAr2b4b/AA8+HGtxXnww8e+FbF9N1uOSOG6ulDiOaRWRVONpIbe3&#10;AZWBJ2MpOa/LPV/20fj1oNwzafr0LPDCgS2jtCJJGDBsBtw6FdwHRskd6u6D/wAFJ/2p0j1GPxjq&#10;GnNOMtaNDBtWVVAZSOThuSvYgrnvUSwWM9oqlLRrYvnoyg4z1T3P0bm+CXxx/Ye8c3/jn4V6xNe+&#10;DHubbzdAnZZbGUOkyvI6IgazZSIyZUAjcsN6kgEfRfwh8f8Awz+OOjy+INH0b7NrNoEi1bTZzmW1&#10;ZhuX5l4kjYZKuOGA7HIH5IfDj/g4k/aMh0xvBfjzwJoGrS2kRiaS5LqZ0C7cOOQSR19wfWl8Pf8A&#10;BXzw1ofi9NYvvD83hKwu5fN26JctJJb3Lcgxv0EQGf3bqVwWUAbht9enl9WtH342keTUrOlK6d0f&#10;srf6HY3YFuiSRKU2EwTPFu4BJ3KQeQB39jXDfFP4e6Jonw31ZtJ1W+soY7SZmge586NyQzHIl3HB&#10;JIOOxJ618V+CP+DiP4dWl5J4L+LnwruZLllebSdc0Yj7JqtuWwkiKzExvjgrubBGehrofiH/AMFq&#10;/wBmL4kfCjVvD2m2GqaZqOo6dIsUGoxDET7CqjKk7skDp6n2Fcby2tSmrw6nRCvzK9zyD9gb9vG+&#10;+En7QB+DXxe8Y3I8F6vr/wBm0CO48orZXLy4jUny9wjySuc8bRk4xj9SdQ0zxNqWyTTPEtrDCzKY&#10;nl0zzPlwCDuEq56Hke3Ffzsalr+geKmnfVJoJTFMxVAuGifcCGBzkMMjDDB54xiv06/4Jff8FYfC&#10;fjDwPJ8Ev2k/Ftlpmt6RBGmiazdysE1W1AIO9jwJV+UEZ+bIYdwNsXhHGLlFCU7211Pt7SdMuLm/&#10;luLy9tLzXIYyjObJoF8pnG0lN7HG6PAbk/KQMc1Q0rw144OoRDWNJ0Kazt/NlhuormUzrI7BzjK7&#10;SC+GPYFVOMjNGn/tDfADxDfLq2i/FTw9NLGnlCWLUI2baT0OG5Gd3H1963Lf4l+CrzdqUHijT5Ii&#10;FAeG7UgAnqeemec+mfSvBqYRJ6rW52RrzSsjkviDol9Jqyiy8B2V8LxNuoytMkckq4CkFip42qB2&#10;PTBGBT9b8L6fc+DP7Dbw6VW9iVLkW0yvPA+7IlWQ8F9wDBiPvqp7Vv8AiWY6h4gtdLWximtpYhOb&#10;yK6CncjqUXb3VsNkZ4C4Jw3HN+BvDLzeMdWa7aWSJ7G3IlkkIzm4um2GM8B02plxjOVwBivnsRTl&#10;SrtR6s9mhJVKPNJ7K5W0W58Vt4huovB3ghP7NdFi1G0ungiaCVIyq+WY3OUxxtb5gTkEjgTxfFHR&#10;YvFjeFr208QRahKFtjaW2kz3FvA2Bh2kERVW+9znaVU5JOK15JNVezg17w7NKsy6nE17bvCVWdGX&#10;a6KG5B+ZXB9Uwepqfx9qw8HafN44u4i0FsySX9vAm6SNAWUyoBnP3gD/ALIJ61KjNLmv/kDmnLk5&#10;d/PX8Tkvj/8As/8Awu+Ougafr3joeXdacpuLa7lnW2mKKHJjdtufKLYzgBgOQVOa4X4EfCDxh4L1&#10;Hb8P/HSXWk3NqVDCWO4MNw7DDyqoAcg5GVPG0gkA7h674d+LOk/EPRLbxH4Qtheaa1y8eox3Ehgu&#10;YUVS6ugxhwSAuMjKnOcjFdLoXiGx1y5Uw+Wtu1qskN+ZwDucuxiKnkBB5ZBwchx6GnLDU8RVUlJJ&#10;m0cXisNQdOUXyvv0PGf2q/AXiX4meBtK1WAaRENHu5E16Bb3yp/IdVSQROQCARyVI+bZERggg/E0&#10;ug3uj3pJubixuvsiLNDcwEIzBT86qxyzfKSf7rZB7Z/Rj4tarbeA9OvdZ0y20VZImjnfzNMQBohu&#10;ZjIxOWyoYgjGDCfvFwo4n9rKx0O00O58TW3w9inEWmiew1cJ5hFwzqfLWMFSQyeZuO75VCkBhnHn&#10;47CKnWcoy23PdyXNZU6apShpJ6M+Wvg5Y2/hn4e6zo3jXxsqQp5t1ZeTEgn+1qCI1MbjB6ISEHJK&#10;g4Gc+laT4s8GRWGmaRB4c0TXjew29pp4ksxG4uwqMUd2+6pzheM+YSCQCCN/4Zax4b8TwyHxT8Mt&#10;Ms59Pu5LdNPgkAeRCqBWLEZDII93A5Q8cx5PT/B74Z/D3U7W4TTvh3h4br7Taakb0Oj3C8iUqCwU&#10;s5VgFBwHyRlTjwlhrV24vc9rE49xjJSi9GfM3xf8N339rafrMWhrpmlXljEXt4uDbSFP3sO+QY4f&#10;cR2xsznNdR+znF4Qh+IUS69obXei3IeO6hltlb7O8igRzEKo2ptBjY5/5aLktmvf9c/Zi+Fvxd0i&#10;3Op3E0R1EM96bdI1MrLkkhmVnV/m7HOF68CsXxb+zz8HPgNoNt4u0fxFc6PdWhjht7/U4pLiOUuA&#10;7IwR1IJEfZgoxzRPDVZxU+XQpZvhXRdJt8z02PP/AIs/D/S/FupajqXw803TftmmXMd5BbTgqupa&#10;c0e7dGWJEpDFUJUdH4OQM59rYeFNJh0L4yfDqW1u9V0fUIoEj1XdbtcK1tH5ykO+15B5hAXPbjoo&#10;r1W28OaH4cgbwfe+L3uL28sLrWvDWoX6okTwyBN3lv8AwL8yAhv7wA44ryjwd8K9B8VxeJvA7fFO&#10;ysUa/F7JZR2zj7MXGQVJbb/eX1VXVetc1aCp201NMNiHWi4ynZL8UegfF7xzo/xC8A2/xE0u1sdc&#10;EUjwS6bb3HlwTI6qokdgS0WJEQsTghJNpzjB+YvidL9u8Vy32q+GpLQeWfMj8lIXVVyWG9uGGDnr&#10;9eBivavhB4Ei+GfiC8+HV78QLDWNM12zngsZFCpLDLG0j+Zvf5VKu0jBeeoPpWVH8HdI13UnTxH8&#10;RbTUrpECWdnbWSm4IkUrCh8xvnclXBXJ4Rfm+ckYRko1nNI7sN7DDwlBt2X5M8X8Miy0rTJUkisr&#10;l5rgrbBJlLRhSxK7Gwc7Tjk9hjqc9N4X8Y6pc+MrTVrTxO2lJbPK8D3hXynw20LukLKcgNjd2J9T&#10;Xaax+yN8UILdp/Dmml2Np/pbMDE9uzFXKqmSWxwexO0+gFL4O/Ze1/X5J9EfWryy1W2tbRrbR7iz&#10;bdsbaNryldoYBiflyRsY4wMVtz+13fU3nicLGLu1r5nRfGDR7m++M9pqWk+LpbzS768h+2WltKWE&#10;VxJAHIQqCQCo+/yoUHpt4pftMfDH4d+D75PiH4Y8XXct5raSy2lhZCVxM0aRFo9wDYcyEklj0lUK&#10;MA55bxt8NPFXhDU9H8IQ6TfQQ+XzdXx+WNhIZFUuB8iksX+7kGQAE5rU0D4CeN9JWP4heLvENvKl&#10;tI1qmmNdzlHnntgYMDa24SM6oWXnIPI24EOcpTduhyS5KEISVT1Xc8r1bXvHHhhduux6jZRS/I11&#10;sUuYCrDqdowGzknOM89K6u11jVdK0+C0ufHWtWWpi9mkn0jTbBUlSTIXYWkiaQBTlSAANwPJwK3f&#10;HHhLxtdeO7nXtU02YW0Hk6hBpN5MyyGO4mykBkQYGWEn029OKg8J/s6fGb/hJbDx9d/EyTT7jXi6&#10;2eszWRYoPLDJ50oBVjJuQBl3d+Tya9fK8Vg7t19GtrnFmtWtGEfZO6f3npXw30vxlPFZXut6ZdQp&#10;Hax+ZKdVjhZ22j5zuiLHcWJYZ2kk4AXAHq9x4j1aLe91okl3ArqbO1tXQCIKoG53Y/OSeeAMLgYP&#10;WvArHUf2jPDtvcWMvjfTdYKTyrGtnZPP5jq/lhPMP3TkBjkbeTzSXHx7+Jp1mDQtO8RWMRvIw9t5&#10;tqieaNrcDdj5yUIA6EkYr0PrWDryfvpHi+xxr15Gz6Ch+INsqyeZ4dktpY1XaJHTIJPfaT6j+dYq&#10;av4k1XU7nUs3kUNqhaBYyoWQnP3QCc4GQSeTnivNPA/iT40+JbZdUtJdLvIpNN+3w208wWV4Msm5&#10;UxljuXBHXOPUUsP7SN3o8tzp0FhZ3Utm7LLDCjMIijBSXAIIGSBknk10YdU6n8JqRzVJyp/xE0eh&#10;6ZrCf2REE8E3Vyxt0AuZljDyE7cllJUqcZPQYJA46Va0BtDvL4z6z4Sv4pgXVRdQo+xGB4wAdwAJ&#10;AJ44H1rz24/a90/RLEDxFpUESTr5lpKsUm7BYcMd3UcDkL+HSuQ+Kn7b+qaZ4ee78BeGbQ3U1yqQ&#10;312CVZRy3yhgTxgdR9eK6lhcVJe7F6maxFO/Lc+hV/4Qm7I0jTNGuLOOOML9ohtWj3kMcxHMeCOv&#10;5muc8TXXhDxpOuh6NEkYtmJndUUBTwAWxgBfvY5HT8a+MPHn7af7QWoxSXuo+LF0u2tbbzLlNNso&#10;wyqFHID5JyDzlu9fKn7Nn/BRb9uzQ/2zNB+EWp3Ft4n8Oaj4mRJtOgihilubd14fex35jQ7ySOSh&#10;x96vQwvD+YYmLlB6rUyxGZYXDNe067H6/ReE/hW13p9s3g65ltLaZnQGWTEzbCvzZYkpg5weCQM5&#10;xXUJqnggyf2efCq2/wC4EaObYEAbgCMckfy9+leM3/7VMWi3/wBki8I3E7oxWeGKZdyuAc8exx+d&#10;EH7S2mXdiZ5objTZJD5uNRvLaAMnpkgsB7+/5RHK8ye0GYvFYKbu2vvPcrG28PQaUEh8PWr5KgIs&#10;O9VyVUYO3PA+Yk56HnHTJ8U+IW8JM66f4at5rp4NsKW5Klnwdq4x83P8I5y2BzxXzh4u/b6g8Li7&#10;M8TNY2+wPPHrULIoBwAGEQ5Y4HXJ6CpvCn/BRj4aa/plj4l1jwrqVpcMJI5bW8uXeRkAOCERccqF&#10;bdzkN2Oaitl+PpxvVizWniMJa8ZI9lh0268Vajp+v3tsWgVN97bvabz5uMNFHtKuAScck4UAnkZr&#10;nPF7+I/hfqzQ+H/Ns5LYvc6ZJf3EZTzkyDFIFLAK6NLGccjfkYIDLzmqf8FBPgNdeGpNMHiT+zbh&#10;mVI5LfTp22knHueufTPtWr8OviD4W8deGF8Y6HqEN/ZxmR2luI55Vm3Njcg42H5AMA8ZI5rONGUI&#10;++rCqyoV1oey/Cj4y6J8S/Dll4ytrie0tZwY2tZ7J45beaMmOWJ1xwyMrqc5BIBG4EEyfG+O68Ze&#10;DpvDfhi6W8gZoZ7hJlaP/UyrIUVvlGXCbSGO3BwcAmvMPDHiSHwvrj/EHSIWNpqNosXiCwcvGRcR&#10;FRHcJvJUAx/umHBxGvJ4rhP2mf2/Phpo3gq68MfDHVX1DV7lhG0aKVNupBBL575B4GeMd81GCyar&#10;i5tOVov70cU8TSw1VTpx95fccfc/tl+AfgL4pge88XW9u7SuZ7QnCy5BXe+Mjb82crgYI9a6jVf+&#10;Cl/7P3idBDr3ifS5WuOWv2uEZD8oU5BztbPpxy3HIr4//ay+JfwK8aeAtCtLTSYbSe3dbjWJQ6pv&#10;CgZZiVPAIbPTPTPNfHfjj9o/4WadZyxaYZdRvfKK+XYRAqxOcYycHGAeD0719Hl3BeCp006kpSfr&#10;YeZcTVqtTmjCK/M+3/2uv2qv2bvB3xKt/iB4C8dQ6jcXcKq5jlAjkMIKqBFtGzKOT1OTnoa4jRv+&#10;CgfhbxFcpbNo7jTnAYXEKgsfxxwBkfhX5o/Ez496l4nuoraPRbewSGUNGHkMsrMO5bAxkdgO3Wu2&#10;+DniLxDqaJY6HbSPBdbd0jR5MbnIx7Z6fhX1kcqo4ejFQ2R88swnXm3J7n6/fs5/EvRPHMRsJdbN&#10;7auN1kRdAuIypUwnnPy7iy9TyR0xXu9ne2mlXVwk9xcfvAxZWtGZSJFVVwygrlNvIPXPTIr8gvg7&#10;8ffEHwX1Zvml+SQbkLYaKQHgjng9D6dK/Yr9iD9s7wj+1l8MLS/tn08+JrGIx6tpsFuAQenmY54I&#10;weOhOO4r4HiDhn2tf6xGTS7I+zyfiL2FD2Linbqzitc8JfF3XrBNXtfCevTvaMhF5HaviSIPkgYX&#10;nOQePu49BXQ3er/EzxbpOoK3wou5dQ1D7EYppLCWGOIIIg8YVm4VvLYbQ2QG9RkfRUo8QumblHEp&#10;h8su44Ix9O1UdW8N+IfEUJtbjU9StVuFTzJrN4kKhcEOu5Wzk4/D0rxoZVhacbPVndPOalSSlsfN&#10;6fBT4p3di91HostncF/OiRUwgTKncANwAyGwPftXBa/+z7+0r4y/aTgsviR4T1Kz+Dmm6LHc3N54&#10;Qnd9V1PUt7OtsywK1xHBk4bylVsKD5i7iBufts/8FRvgt+wX8SYvgP4t0rxJ4g1iLRLfUTPZ3iHy&#10;2naRRFJjaFbau8jHR1wK9D8GftcR/EjwbpmvL4bnt/t9hFN5b6gdyb1VsH5cEjfjOeo9sV3wy6ng&#10;0qso25r2uc1bOquLvRjPa17Hpfh2y+F/g+Nvhx4UvNM0xdKtUkm0aDyovsccnKl4+PLzz97rVzXP&#10;DTaxBGBpUVxCCHimhbBPfKnnjqMj65rzC78f6T4gs9T0vUfA+qeINNMKvd2C28cotzuP7w7ywYcc&#10;DaO3NctD8afCdjqLalbWHiXTJjZrbsVvVDGAfdXZgcdPu7eg5qZ4apP3o2l8v1OJTtpt8z1J/Deo&#10;aJcWkdlY3kEcLFxGzFk6nbkE+y9sY4re0zxP4gSy/srxBb6VqdrcvmePVNND7o852gAhfQ5wTmvN&#10;m/aq0bTrRhpdxrMkgsFgtodVtopIt+8ESuVYOzbDgjIB46Vas/2tbAa3Z6ZrXw/jv7eSzEZurNQb&#10;ia6G0HbCNyoh3AAeYzAgg0UqNSD5vY6+Qqjk1Zz0ZZ+LX7PH7J3xJa9fx5+y5osd7qxiFxqGiM+n&#10;zXCp90meAxScccBseuc15nqf7CWiWep6lrPwa/am+I/g+9eCEQwX9/b6xYWkQ+9DDBeI8g5H3jKT&#10;79a9dX4q/s93Wom31uW50W4SPElvfIyCNiBlTkYzgj8/arjXHw71/RbeHwh4+guJ54SbSHzV818Y&#10;BO0kHAAGSR2q6kqVR2mpR9UTTcqS2UkeHeI9A/b4+Dawz+FtZ8AfEC1iZbHTor60udJvLhSp3XEs&#10;qNLAG4OQIwpLADqBXMfC/wDb6vPiR4J0zWvE37Oms2e+K5tg+kXkNw4uIJ5InWKGTYX3tGSuUBKs&#10;CBzivpm3+FPjK1jll0zxqTa3DkxiCRv3oDHptYHv6/X0rF1r4SyXusTz6vpCXM+5F81j57R9PmLH&#10;BBAHbnjtWVSGHjC0Wk+j1QSrUW7SjZnlOs/Ef9m3xrc6V4X8a65r3gnVr8SSRf2vodzatbsASAbl&#10;0aGJw2DkOMcY5r0D4ZfETwt4S8AW2seAvjLafES1gumg+0aQI55JFRfm2iJmM8gZQu1PmORhTgk1&#10;fHEngb4caBLq3jbVbTTbRP3Inv8ABDIq9EVlJ7fw8kcCvg79qfxDeftU+Ko/h1+xB+zhBNd2dzsv&#10;PG1zavbDT5CqDzLeSGRPLLlZMmTsBhTkmnRwcsXG1Z6Lq2c31iNF+5v2P1F8BfFbwH8W/CkHiDw3&#10;4j0+9trg7Le7sr5JY35IO1146jGDj071vDRF0yBY7PT1ZI1UIsY2eXjjj0Ht6DI6V8Efsif8E3vG&#10;P7K/gvUPEeo/tKeIU8T6tObjUPsiNeaeJgZMo1vKQbjeZdzsSjkkAEEbj9D/AA1/aY8U+G3tfB/x&#10;i0JrS6YlYb+1LTWkybwoYt96BvmAKuMA5AYgBm8PHYCFCo50Zc0F956uHrVKkbNWZ694n8NWnjHT&#10;Es7+SZWt5A8TgHeu1wxBB4ZTtwR3G7BB+avEPif8J7XwL4P1Txp4tv8AVNQtra0mub/U7O1DSoqh&#10;2keVI1OFWNB86jA7nNe6x6jputLFqdlL5TRr5ilz+7AAOc46g5PfBz27fAf7f3xA/bB8KfEvUPBv&#10;jHxnc2XhjVHafw3eaCGtYxACoCuw+YyRlcsCxxuzwGFXldKGLqcrat57mlTEVsPH3W16GrqPxp+B&#10;XjHT4Lzwh8VrZbiQ7VtLi0MLIw3FsuQQvDZ5PYDNUrHU9A1jUZ7LS/FemahfCVFW2GoLIwDFecA8&#10;ZGeehx35r59+A3woHijX4PAGpQm8htxJfq0G5ZZCAxcM4B3cAenC9s17h4W1jwf4LiTw7BFNajo0&#10;ctsyk9Od+4M3QdTzjPavoJZdhqE/3cmgjm2Jq0rTjzPo9jr7PRme1mtNf0jakgdBJHgSHDAhhxjj&#10;B+o9aoeGNJ0fS/EiJq3k/Zlka4E2C0/mJGTGm1hsxvCZypzjjGTRHqX/AAl19bWFpr8iGJhsYPko&#10;pYDkAYOMjv6cmq8uq3+h362Vx4la7lTc6u9gxRj/AAoemDnrz2qJ4Wk01fR+Zg8yzFSTitvI+ttL&#10;/aO+DWm6HbaBpurWWlQ28rlLaGzul2gliu7CYxk5K574yMVf8Y/tffAWTRLe+g8X3Mt9ayBxFYab&#10;cAzYz+7JaPG0nGTxggcgV8lLd6xfmO51e6trdJIyYUt8JtPTBzuxz9e9Z97rtppy5hSKaTA3QNMW&#10;BycBQwC/N+FZf2ThZxcXft0OJ4vG8/Ny9bn13H8cfgPc2ks9x468pr8iBIGjdJAjRn72VDIgznec&#10;YyvPIyy9+NHwduIzrVv8RtKV1tIbNLW7voU/dLIQzDd82fc9uc45r5Us9Ua5hlmvtBSwWNcqJGDl&#10;++f069vxrPtvE9o9nJKlkrsSuIEBLEFgMEFV574yce9cr4cw01ZSaN45xioO7jd/M+tW+O/w8uka&#10;x8KWmn6gX3LFaWWsWkLTuJGLEjcCwJ5BIw24cYya8c+Jnim98U/FPT4dF8Q3TRaEYZ9QuZ5Y/Lhl&#10;Z/mgRoBHtGBgsCemQQPmPm9vc2eozqZdMljwAWikXAx05J+nYe1VPLtL24b7P4YjkWWfybd5HVtz&#10;dcDB5HBPTFC4Vpc3NGp+B10OI6lK/NT+5ntdjqHgfW/jbEdFjuNHjiikfULq5lmS6J2rMw3q5AwN&#10;q46gOTzt4yfiN8cfFGlXN54uh8VZsp702el2drIZJ2CGSIsJJNxCFQ7kgZ5A4DV49rN9pvh3XF0K&#10;48JlbxP3DxwSq3B6qQCOOBx7+ldRo0+mXVsp8QrfrADkQXGFVOegHIPfp6dT1qP9UopRiql0vI6P&#10;9boc13Suz27wX4k+GGuajZ6pO2urcXtmZHiubq5ijQeW0mBK2FJIVB97qx6GoNb0P4a+IPFPhHQv&#10;CnjCWd/7R8/V7ifWmuZyvlZEQZyV2ksBwPXANecvavrsctppF/cNbuv7lzqLMhYcjKZAIx+WBVOz&#10;8P28d7FM9zLZXEY3efb5O0gdsEnqM598ds1j/qhiOa6qL7iY8U4Zu8oM+nfFMvgSLVfsy+ENfk8m&#10;NUMtndzxI5HU4R1GfUgYNFfN15Z+NriczweNtcdWAwy3rAenTPFFZvg7Gt35o/cSuIsClZxf3nwL&#10;qXiV0tZpLiQNNCdvlEkg54Uj23ZB6Vlx+KrmW4Sw1XSpQGt1jupo03IJNgfBzggeh55wDyazJr1b&#10;PWMXOr27XMtuBcWcu0uSpLIPfgtyOvPPFTazqbP4cMOgWZgkdwziSInbkZ+b36DI96/W6aUpaH59&#10;JJRtYoa+LO5uhZRb4PJjBjnjcgcEtt+v891ec+MZb6Szg1b+0jcFI3WAkjJjPOeOv/6q63xBrQh0&#10;eRUR4LtMbC8Zcj58EjA+YFQzYPp7VyF/qOnHRIbqN8TCEjY4B/dqxJwOmM5+ua9PD01exyVJSUDy&#10;bxJflr1tYs2JZD+9Cgc+ufzrV07VbbxDYy+dEsoCBZFc5LqeOBnnnk1zVzqTy6lft5ap5cpSaFUx&#10;u4+8B6NkkfTvWTpOt6loGrb9pFrIR5cajO0g4x+Xb2r1o004XW5wqTUrM9JbHiHwgPD1lcKmqaUq&#10;y6XIHO6aOMBTGD6iNR/3xWr4Q8YjWLKN3jkgu7OVvMVT8xOOR24Irm/D+qj+1lvbWKMh4wbd1XBi&#10;ccHOPqQfUE1S8VahF4Z8Y3MukazBJMzMbi0t3+aFj/CR3HPGOorWVOFWF303JUpQlZP+ux6NZXrv&#10;q00UMZjcFTIJBgSIQcH6Zyvr8p9KsabrU9jdy2EoJQv+4LSdTzlScdwvB+ue1cUfFNx4m0pLmNmj&#10;mhCrGHfOcc9FPTn/ADmtiLxZFbqskGjyTrEBvJQYRhkDGTyckHHcH1FcU4JaNG8ZOR0trqgsbo3+&#10;lXDNIYgv7tthRP4enpwOPUHpnGZ4p+M3xX8I3Vnruk/EnXIRG3lq1pqk0ZDk55AbpgHj1qhba5pz&#10;L/aEUmEfMUyKpAyRkAfQZ6d6Se9hmgBnIc78AkEjcpzkr17Zz6CsnSjKNmjRSknc9Xh/bQ/aWtbS&#10;yez+OniKC6VPKiuF1NmZAGzxnkjnp3/CsrwZ/wAFRf24fh94ov8AUNM+PmtXF9DHGt5HPc+eswBK&#10;sY9/CnaU9M7MHgDHmW9g0aatc7oXKzRSFOVZWyUGOcArkdxnHauJ8Q6TrDa7cavpIZb63Yie1X5S&#10;+ejpj7y46jrya5quCwlVqTgjopVqsbpS0Z91eDP+C4f7bnhnbpaeNbXVpPP3k3lgoG7PVypHXqfw&#10;q5r/APwXT/blmuhqWuavpTxy6e1tdT2WnLEPKZlfaT8xJ44yMHLcjNfGXw8ltb3SopptPW2X7QEg&#10;jb5STyMgn7w4I/Cuk1CwSCz+xfZS0M6iJYyQSeDyfpj/ADisZ5NgqsLOC+RSx2Io1VKMtT3LT/8A&#10;gt/8efh7q0dhp/ghItPaaN3EWpbTMOrYKoAckkgcgZ6V9afs/f8ABxp8KDZW6eJPgRfxS2zQrc3k&#10;d8kirEHGcJnO5QGIPXJwMDAr8qvGHhmw1fw4tjNKsM1qga1lZuMKBuB9ARnn6V51o3ia98IyyRxw&#10;gtI6H16fMDx1ByP1FcT4aynmUlCx3VM4x2Ip8spXP3Q+LP8AwXN/ZF+KUNp4csR4g01YWJtpprMm&#10;MRupVoWVc8fd5/u5HXIPdfBT/gud+whrfgy18FeMvHF3psttpawNHdWbhWdPl+VdvyjGWzxjGAOK&#10;/Cjwh4mufEV61pqGniI+YPnKjagIO3nHT/GtbWtBitZG1NYlaQg4LHAXB4znjoTx09awlwhl9Wbq&#10;RbV/MSzzFU6SpSS0d13ufsd4Z/4KO/8ABPuw1sXvg34uWZs71pYdUgv0w8cZcNyH4Y7huVhywOD0&#10;JPq3wh/bQ/ZL/wCEl1Hw7ov7QGh39q1u8m+xvQjSxmPf8vIBK46DndwOnP8APH420lmuX1azEKRF&#10;QxVcHaQdhB9c8EHvmqHhsy+U9wzyxxgqiXEb4aFzkgjB/wBk/rXi1eAsK78lVo9ynxbWlC04bn9S&#10;nws+P3wV1DRbS80L4pWWoxxys+z7YDIuVJO7kDhQ3Ppt65ry7xzrvxHv/EEUGq/EDT9VXRdywRy3&#10;W5bu3bPl+chIWXGSA23OWx6V/O/4c8dfEbwx5z+H/EWp6fJKW+0fYtSkiVsYAYhSOCu4Z9iKtWn7&#10;Q3x/8G6qdT0n4o6/bTXNuIj/AMTSWQKmB8o3McL7d8ewrixPAmIdB06VY3wfE2HpYh1KlK5+6fxL&#10;GoyQ6fo8skQm8PQSafpx80RtDbOoVbYA/wAKR71znPyn2rMbQ/F+m69H4il1Cae/eHzLS7g1Is0g&#10;kjYKqY4DDIyT6kHNfjC37av7T7xRSJ8a9ZmuLREjVZGDCVUGxSSRkkLxk8kHrzV3R/8AgqJ+2LoB&#10;FsnxIMyLtVVntgeBwO/BGe1ec+AcztZzTPfo8Z5ZBfA0fsRa6Fc2Mt0h8NzyLeoTe7tjEnaEwNp4&#10;+UD8zTbeTV1u0vZLq7in0lA2nyQny1iSM+amOCWKv5h5H8S4r8qPD/8AwWb/AGqdGuAl7b6VfNja&#10;fNtzk8Edu/oeua6vRv8AgtP8X/Dl5DP4g+F1r9pOJnDyOqyq3IO0jhSD261hU4HzanH3Umb0+Mcr&#10;qS97b0P1z+HXjH4tXer6DrVv4vu5Ipb+CPUZb1xvjCO4OHOcrtkKE/xb1HYEey/F7UdD1KNPEPgT&#10;xhFb67NfBbq2hgDvPujQFxhtylIoyVbOOW4+YEfjt4B/4L0IlqLfUfhfewtBh4oLK7VkLZB5DEYw&#10;QCO/ygV6bH/wXm/Z38W+MbDxLqXgvVtDnkMbTqLfzvJmzh3yp+ZSfnC9sgDoK8apwvn1BNexuvxC&#10;rmeSYqrGUaqi0vkz9VvEnjjXZvBYvYlOn3aW0yS3CqLnyrmE74xz1DxoQeMdMEkqT4J4x/ae+J+n&#10;PpGqW81tdS6po0g1HTbzSNsdjMCVBySRK/UdhgDjmvnb4a/8F1f2VY/FQn8UarNaC5lWO9kuIHhQ&#10;xshQMUZTkrlTnr8g9TXEftFf8Fdv2UrzRPFGpeEfHFrc6vb2NzqWlWUdqxS8uGGyK2EoGVUsqgrn&#10;5QWfvmuaOTZ1PERj7B676aeprhq2VUovnqJrfc+uPCP7T3iuG1TSb74feHpGIaUIunrbhQAAjbQN&#10;rKFZsAAHBPTNew/BD4l+C/GV5FpfiPwxbWerare+W4luJTBLsVmQqPmUSBh0IyN68nFfmX+x7/wV&#10;K+Cvx88P2ul/ECa28OeLbe5Pm2E7t9mvFIAVopG4AyRlSdwx3GDX6M/s++N/hb4v+GL3mk/ErRJR&#10;pN5HcSvY3yq8j7VY88MD8zKeNx6H0oxWVY7BY3lnSd1801oGIxGXV8D7SlNa7WezO9s/hz4ZbXng&#10;sfCN5plto9351vLb6iMPKqE5CgkqACVKjgHPGK8r1rwz8IIvipc+FbfwPOjaQYdQbVYEY/Zrldtw&#10;27I6BSjgc4w2Bzg+u6t488Jaoi+KfCesWqzaZqT/AGiKKcEvKYyjKQOBkAnJ6jBzzxz3jbxD8OtM&#10;vbrx98RtUg0nTEs2lvtRDbIgzWvlyOWByT5RXueEUjkGvPxNGSl7NR1b7dzPCYiUFzyelu/b/M8r&#10;l+IfwH3abeRNNJf28aWC3wZoRbwqAYyrKoyA7k+4HfAB+Q/2xP2h/h1ofxHtdC/Z58RR6vqZDi/1&#10;iytXXa+QiKH3/vJc7txGBkjkknHI/H/9qLxP+0D4xj+Dv7OukXEekXl26QOkYjl1MliF3dPJjCgk&#10;8qcEkkAZHtX7G/8AwTT1LRLNfEvxEsbWbVhEColJeG2Kk4VM48x+Sd3QFDg/Oxb7TIchjl0frOMl&#10;yt7R/wAzzs2zGGKtRw12urZU/ZMb4s/C+EWXjbw1pniCbVblrgabJrU/2+0nLlTJNiNk2uQc738w&#10;HBK/Nx1H7UureKLzWdJ07xRPAlxHaPdjT4bYpHbozsEK7vmYEqRk7c4ztFexa58UP2cv2SbdrRLZ&#10;df8AFRLtBoOg2iTSgsS4d8AJbJxwzkcsB1cA/OXxF+M3i74/eIpPiB4r8O2ulySRC2tbW2kMi20C&#10;O4VC+AXPJJY45PQdB9RHHYrELkirRR4UMJRoVefqeMfGfUH07wpqMbKQbm38iRf7wZgoP+fSvlnw&#10;HpfjPW/27PDVz4N1y6sU0y+tJ5GhhMyOsS+Y0Um1gYy8avHngYx9a+lP2jdSuItNj05pll826c5z&#10;/CoPAPfnB/Ovor9l/wDZ6/Yg8JfsX2Pxn+JXxi0rSV8WXFxJqtxqAi+0falMsDRRoBulZRtCrzgh&#10;jxk13QxNbB0ueKvJ6aeZGKhSrVVGeyPQfBXiO08SW0dtPrzlLe33SXenomDhs7sE7t2AMgdCeprd&#10;+J+kfCaPwBc+JvGmsXc2mQ2TRz39neeVJEQBt27iNuecbcnjAByK+HP2C4fEmh/s+aj4g+OOrXnh&#10;nUbuX7bp7RTvIyWs0EO1GK8hsoCY2+7nnBBFXfD3i7x9+2N4i1jQ/Bl7fXXgrw2wa7f+0N585vlU&#10;Kg+U3G1s5IxGCR97aK8ydDMHVblWdlv/AJHbGvljpJQpq72PTI/gt41/bJvb/WfB2oaRoXh+zvVT&#10;w3Y6nlDIrNE+XeJX/eCPzMF45AhcBlfmu6+IXwt8QfC+bT1uPhTrlppenx+UtzBaRXtuIYwqoXe2&#10;JfYzHA3qshxnaO+b4L8VXHhxP7CsPD95ZRadiKMJFsIJKdOOMk5zjnuc17d8P/jxqX2BWv7n7UsE&#10;qxS/aotuCM5wcdcgjGT0Oe1cGJxOPjVu9YrodlLB4WVO0HZ/geO+F5fh5f3Mkjw2d1JcOy2YvGUM&#10;SodGjkztKlQU3Z2FSdnvXrvgHT/BHhWykvvBGiw6JBNKQogJeH5eodQOGAQKSMAk8Eg102uaX8C/&#10;i3Gx8Z/DvT7iVrby4pmhMU6RlxIyrcR7ZYgzDnaw3Y5yK8B/bC0K5+C2iX3/AApnxjqVlrGpmZbb&#10;TtQVbi3ikkZmbOMbUVMxqpBIJGW5qIYlYqSp2afmY4nBzhFzep0v7R37XGgWnhnUvhvoEsV5qbxk&#10;bCmFU5yBkfdwzZ6Dvx2r4meWJtfhOoFLGS7mBnuXk/d5bB5b3Vi3P515R4yl/a28L3dz4j8ZaXNq&#10;P2idhcat4bKNPteXaP3T4JOCDkFgoGT0r3v9l3wHpP7WmpQeF7LUDePBElxqlvd27QzRjIQbkONp&#10;JTPHB7Zr6TD0KOEw7d7ryPmqsp1JWaKGqfsBeDv2s9btptB+3rHBEPtepWd0TbgrvzIIixBA7hSC&#10;QpGRya+nNI/4Jw/s/wDw+8E2fhXxl+zZYazBFaoJPE/h1jJPhCgDzQFTOrsSzkJ5iKo5kJ4r3z4b&#10;/DTwv8HPB40n4f3SRQ26Nb3y3iYMTjlwTxg4ccduc1s6LrWqaVGutnWxbM6NcSpOoxGuVAGW4z8z&#10;9SDx7V4uIzTE86jGXumkcPCPvW1PKPDX/BG79h/9oXwHrnhrwN4u+HkN3Cu6RLaJ4LuzIUOXfzIl&#10;mU4KnOMdTzmvhX41/wDBNfxf+xD8PdX+M3hqGy8X+CNPujFqv2O4dp0g84mK8XcgLREEHcPmVXG4&#10;Da2Pub9pD9oz4a6Pqv2u9tLK+1HSzMyXUcSNLtkUo22QHdGXAAYowyMDpxXxf8VP2iviF410aXwX&#10;8OfiLczaPcWM0VzoXi+FbmCVTGV8vzAA6x8hcENgDJzmvSwuNxFScfZq0b+9d3v2t2MJ0rczm/Sy&#10;t958gzfELTPiH4quGYm32HBWOPDSHntxya9O+APxk8c/su+P7T4mfCDW7+C5TaLyH7RgXMR5ZDwV&#10;GQDg4OCc4OKwbz9kbU9I1W31OTWRNe22nAy6hZLuiaYOVZZCDkEjYQxAJLDpiooNHudDuzolyTOI&#10;JCBIFJR1OOpPAA9DyOa+nq+zqQtuupzUW/NeZ+y/7G3/AAUu0D9oXR9X8VeKdMutG8Oaelrp+kG+&#10;INxezrGHurlyvCrvdYlQdPJZujAC1/wVX+Kn7SFn+yNen9hnV75/Fl89vNYXGlyxectt5iea0YcY&#10;clSygdecjOK/KX4GfG7Xfg9d33h1FWbSNWhIkj8zm3uQu1JkIPAwxDeox3Ar6E/4J6/tzeCvjH8R&#10;9atfjB8ao9OsvA1tLaWdjqupCCDyElCNMiqVDBlDZdywGR8qnBrwcdhaWHw0qlKkrprpvqejg0qu&#10;LjCpN216nxBb/A79tX9p39pvRfEPx98J+NJdd8S+JNMs9e8Ua5osyrGoeG1EsrBAuyOJEBPA2xiv&#10;3U8LfDnwbq+pyadeaCgEULIWt0EShQAQFC8Akkn8fwr8a/8AgpP/AMFsPi98UPFWt/Bb9nPxOmke&#10;EbC7ksY/E+lSst1q0KHZ5iScGJW2ggr83Oc815D8CP8Agt1/wUE/Z+8PSeGNE+Kdrrtu8aQwP4o0&#10;xL2W2VV2gJIcMc8ZLFicda8vM8jzvPcJCatBraPY0+t5dgMZaEnJX1fofs1+3r+0d8Ev2MfBNh4t&#10;8b+IYJLmaWP+yfD1sP8AiYTqGkDyREHnrGAW2AbWJckgV8xa/wD8Fr/hX40+yab8PvBd74iuZEhu&#10;dTTxHaBTajJZ1VwGdmXO3O7YMggnjH5r/FP/AIKL/FD9qf8AaF8PfGT9rezsfE9lpVtFYXOj2FoL&#10;SNrJZJJCiBDw26Rzkn0zwK/UD9lD4MfsF6lpmhftMfAnw3Z2iTN52l39nfSx3No+QrpIsjFcqpZW&#10;VlI55GDXE8rXDuHhLEqUpvqnpftY9fCSecyn7BqKXR7+p7r8M/iT8Efj/wCDrfxt8P7zFrKAJbYS&#10;FvszEgeUwBLK3zE8jHoehrqdP8JeHmlkig8Z2SbXEEIa0mlDb9vKgRtjrjOByQc18zftAfst/sy2&#10;euyfHH9nX/gprafDfxPeiOA6fNdaf/Z1zIFGEa3tFUM5MhG5o2IKnPOK+v8A/gnV8H/FejeCLbVf&#10;2k/GGh+KfG8d0z2GpaPaGKxWBcJFJGGC+ZIVAk3MoILjA+UGs54mpQpqto4vpZpohQk5uk9116GT&#10;q/w+v/CmjC41+G5MVwwOmO0TrCuSC7+VJGVLNjpwRjNcP4g8IwXzyap4angs1ClY7OKMlWQjH3hj&#10;I75xz6V9xeKvBGl6rp0ulazaefb3K7HjPbuCvow56V83/EPwOnw18YSaV400pjplwpbTNUhizFKv&#10;RYyB91l7geoI4NPD5rRrS5KmjFVw/s/eWp5T4d1Tx1omo2dppGvXED2aOLQ2szCKLcCSdmdpPuRT&#10;fiZ8Wf2lL/wFeeHfh18W38N6jdEu+ptpCSPKrIAPnKnDZAIKjGeO+a9ASL4fX2ssmmasoNoRtJ3K&#10;pOMHhwCADu7fTpVubwxbTyv5FtCJWiBKjLKME7cqT1AJ5HXH0rvjhaFWzaTW5zurJrU/Oz4Q+B/H&#10;3j79p+3uv2tvjr4z8RWrG4KwaTFLNcNMcEQrDuKRowRizKFA2g8da/Sv4Tf8IN4F8J2On6H4WtdH&#10;to2AbTC8bSJJhB82wlWJGcsCchQM9K8+8Xfs7aH40vbXxFFbxWmr2UjyafqNkvlzRHGAeOW57HIP&#10;4mu68N2HjSHTxa+KtGg1Ly4YYhKECyFhu3yHjhiAh7cqe2K4s1oYqq1KnHmiui0/4c1wSw8E+Z2f&#10;3nomi+IvB/iOa3t4CokdAiOyYYlV5C56DBYE+9ReIx8O/C1s2l2mlxXAdWW/umX91ChJ++5PJJB+&#10;Uc5JOK4zxLbQQRNMvh3Uru/tpAYbf7S0CPlixYsuAwI3cHONwwOTXm/iT4hTeI72aHxF49s9OWCc&#10;IdAWOIQq7CQ5AOG3jpuJPDdO1eZTw2IrpqFPl9TolKnSmuad15HlP7bH7eH7RH7LXj3RL/8AZ1+A&#10;M3ifwNpUCR+IZkkBWfmJikSRgvbhY1ZQ7Dbncdp4J9A+FX7cH7If/BTb4UXXwzg8RDTPEE0IZNJ1&#10;iBUv9LvAoCyxqWAlCl8Eq3zZZeK6Ww1H4SNPZ2V7r+nQtO3nSXUF3uUQMgUERn5jhi2cdhgDIr59&#10;/a8/YL/Zv+NZj+JHwQ+I+l+EfHOlAGy1myP2EXV0P3imQRnOVdciZPnBYk5OK6oZdhVTipx5Zr7S&#10;6+qMpVqqm3F3T6P9DhNI8LXvwq+OMnhbVJDemw1SSy1BdPm5ZWypJHB2kANjg4967LXW0yx8RC98&#10;Prb3UN1Lvvo76Io8RBP3Q2eoPXCkbua+WfjRb/tPfss+NdP+IXj/AOIGjeMxbJafbtW8O6mr3KAA&#10;qEnQ7ZJCUiw0hB3F1y27NfdvwI8W/DD44+F7H4nfCTXdI1y1e0WS7iVLeVldlQ+U6HMkLDdyrYYY&#10;xztOOvEUZ0Ixq/En1LwmIhU5oy0aOVg0bxT/AGPb6r4Y02FbmFWjT7TEQhTIPm7+vG4joMADGaZp&#10;93DfXDWmsxwpdm/5eKdpg28DPBGeu7/PFe0+MNJ8YataQ6fqWiX6I8IU6j/ZnlRwRxRE+WgBDckF&#10;cAYIYZ5xjxJdPiNxfawfEenSQaLcG0uJGlaCVXRhgFc5B2uD83qPeuSMPb+8uh2+1UHYreKNH8Wa&#10;XrsL6VbecskW826FVbCA55I+UMNw9s+lZ58a2ul3NnbW/hGay1BbiKN53mhMLllCl8hiQeWHTkAn&#10;PFcz+1B+0f8ADnwF4Ji8X+KPFDx3FxMY9PsLJ0nmu2UqHKgn5Rgjdk+nrXjOif8ABQP9nHVtHgl8&#10;Sah4n02/hu5BIs1mJEkjOwqQse4D+LOT3roo4TE1488Y3RlUxWHpz5JPU+2dW023PhyDUdbSI28p&#10;2LHFHvdlKnGeMkbv0Iqr4O8CT3+inX7HT/KUyExJKQvlsOM4PbJPHPY89K8y+Hf7X/7OerR2vh+2&#10;+NumXpu4BL9kndI3jAXvu+6eenbBFemeGvjP4ZutFmh0Dxtp+oW5dUjiUxuEH3Su5fXvg8fhWipV&#10;qc7yVjByp1I2g7kOpRaDqXiH+xPFQklEkCC2MMLeXI+c/eHA6jPPOMmt/wAHfDX/AIR9d058yGeT&#10;d++lLBP7wxxzwQDn644rIie21DWriw01p7p7r99bgNIyg4wQpU8AdTxxnNdV4ZmgfTGuNPsvLeeZ&#10;ltxLcySNnkttV2JHXtj9K354LRnHOErM0dR+B2s6tdwanZeKNMVUV2hHlY8sjdtww6qcYJwOSDyO&#10;K55o9XvLiz8O+Ira3SRZHLzxsVhcAsy4yAPm6g/TpnFegabqOp3OkyeGb2+kjuRYpDbSRwiPy2UM&#10;Qd65z2BznIHWvOr20vvDguz488UqLeFitrCY3bcwLLtDYBAP3u+NuMmunlhZyRzRlJy5Wcn4h8Fa&#10;rqUOrW3gmCS1+xSnzprJmkkY8HJ6YG4HnOcDpXCp4L8eJ4k/0HUHuLhUQ5aRiHwTwQcFuh7d8dhX&#10;unw5fRzJNe6DcpZ3M2WWONGw6sep2k9znnkc9q3rnwJosPiS38W31rcS3wLYtYI28skKTkDO1+P1&#10;rnc5vVHUnFO1keDPrvxQssQaxrmswSgcRxznAXOB157UV9Btpf2yV7u/0Yr5jboUl0jcyJ6E9+c/&#10;nRUqb7s0tT7I/KlNJGoah/a+r2yrdWQjjt1f5QqA9Vz6sDnOSPxrn/FEmtaHq48RsWcP5fmAZzty&#10;2eBwSPw6CpvBt74r8R+O7m8mt1fRvKT7KSxWSGfdiaNt3U5GegzgetXtV8Pavd3d9Fr97DeW7yn7&#10;NH5YQxEHdkEfe78jHA79a+ki4zVl02Pnm3B6/ccheTTWXih7g3dxJBM5uFjQHCucAncOowzcE8bu&#10;Kydf067treJ9OQSlI1ZnZ9uA3vjDcY461r+LfD7anEuiPfmG4VfMt2OT9nkxlWBB+foeD2xWfpo1&#10;C6tfJ1sMJ4rdzIqDYXIBB2qeSCQCDXoYSXLK8mcmIjzxtE888U+H47vU5dX01kcGJUmJH3ypOBj1&#10;5IPfpXFajC00p03ydvJKsD91h2r0b7bomsSyrpOoFoI5CnzE8scHOfbofWvPPG/hvUz4k/tvQ9QC&#10;x4AuYU6DnJPp3r6ClJOJ5Eo2lqSadqc7RQtYjbMsoEi4+UjGM+xI/Mn3qp8VYpUmsfiNpUp86PZB&#10;eIp4kUD5T+Xyn6D0puo3FvI6X+lN+9twBdQFuhIBDfXJHPufSpry9nvdFbTdSiiktrxSD5b8pknD&#10;enWtNn5CWw7QdeguIxeadcOYXYGPgrsJA6n0ycZ+teg+F7tHgKaoDI2CsLRtsABwc+54HPbj1NeK&#10;eDNdn8Ka3P4P1MMY5X2xE/wt2I/3s4+oFei6D4w22Z0+8t5C0ZypC9R+fvWLgm9S7vodWn2jTt9n&#10;qlwxjuXElqWQN8wwSQfcY+uDSwaIL22Bl1GWJ3JYXFs+Dx1ALA5IKkc9RkVltrthNZGGSSR4VzgS&#10;qRtPTv6deKZZa7F9qNnHchwU3ArJwTk/rWMoxTsaKU1EurY2N/cPo/2i4lEdvEI71hhkm3MFZcYG&#10;c4Jx0NdDY6XYNFb3OpwtJcwrteQ9cjoSVxkc1zbataxWZuIY1IRSW8o5IBIJPHOetX7bVlu1guLc&#10;+ZHIQkyiQYQc4P6j9KOWN9Rc02TKkiOumahZGBxIHWa2GIpjgk4OOCcZx178807VtXFzb3WhebcW&#10;rxgiCV03l0zwR7D168e9RXWpxWyjzGVyjAqHAGzIP59f19qpa3cJq2ltBDMnnRQlbacS8KcjGcdR&#10;uC/nTlFRWjEm5PUYDfpocen6nIkzCPZ58j/eJ9VHUZ6j3rnT4P0iz09ftAWUtlHLNhUViAoUnp8w&#10;I7/e/LU0zVL+6slbVIkikQFSCclSAATz3/Tk1amgtYkeG5USxSRDJkOcEjG059SRj/8AVWLheJvG&#10;fKclp+ka7pUgKXO5xCSbViDuUc4J/hYDBHrzjPNaWreLTe6ZceH5tMnSaUARRtnekeVyDj1A7+nt&#10;V7xfFLBqFr4n0tYjKGRJ3lG4FW4Qn2HzA+x9qzte0KC/u28RWF1PaXMOTd27csMDdu59fm6ccVK5&#10;oaFuUZaswtS1O1js/wCxHeWFCApMi/eXIAIJGcBh9MY9K52E3UDYS44U5yPxxkHr1I/Gu/bwvP4h&#10;024mkQ+akKyQOw3BwVB2g59cjHoc1hJ4SN7DIsamNrNg7MWA3wnOMenII59RRqXGUWrGafEGx4o4&#10;IEVlY5Z2ODk8g/7PNS6nqtteWpEUAJcBo5BKSYzxx15HbNR6vYRSW6WtzYq0oP7qSM/eHGf5Vb8O&#10;eDI5tOcSwyPLB8zKjA9CMrj3zQN2TuYlxPsuPMdpDHkNIitgqT1x6f59KoSlJrxJ5JJVTIDbevQd&#10;PfrXU+LPCMVrp8NzpzSl3HlsdhO49j/T8q5K8hudOnZ5w25HAZJBgjjpTS1FdPY9x8K/Dz4SfDD4&#10;oeHPidNc6rqekaf9j1O3sMx5nu4CkjI7f88ywRyB1DFc45rvf2938EfHnQdH+LvgjRk0y90fRI4d&#10;RhSD/j4gyfLbA6Y3ADgYGc9hXn/h/V4PFXwT03UWRVm0uVrW4AA5G4gfgIzGOe4Ndb8MtXg8VeEJ&#10;fCGpSrLDPbSWDShgQigHCkdzhwQe26lKMvZ86ewote1s+p8wW7GwfyWBJPJb1Harktw06Zityzk7&#10;s5wRgZ49sV9RJ+zv8HNM8OQ+Edd0m6ngvYYpJ9VgUG8tZ2UAyqcfMo3ANGflOOOma+a/iT4L134T&#10;eLptB1C5Fxbg/wCi6hBG4iuUJOCNwGCQMlT05FbypwlG6dzONSUXZodc62mq20aFT9oYKkgzw2OA&#10;c+pH8qytSeB3ZJVG/wAzDEt146Y/Oq1tf7EGZjgnk7eg/pTtSuvMupJ0O4MMgY5NZKGpqpprQVX+&#10;zMn2S7X5OdxOB354/wA8V2PgT43+J/DFxFb2vi3ULN05kltrp13nPqD2yD07VzfgvwJ42+IN99g8&#10;JaHNduG+d4YjsUZAJY9BjI/Ovof4V/sg+CfBemQeKvi5cDWdVmhFzaaBZSFIlByPnPVhuOM8DIAG&#10;4nFY1XQjbns2/IunCtNWWiH/AAu8e/tSeNrlp/AvxZ8SWOnhgbzUZ9SmWJzjCR5B/eORjCr82AT0&#10;Br6U0LxV8dvj54v8I/s2/wDCZ694q1vVZI4bCwnmLsSP9ZezgZVIo1BYuRtVUAG5lzXgnjb4w62k&#10;beB/htolql9YD7KBEFi03S16OMg4Z8bUxkscMWznYD4GfFD4h/s0a3rPxE0T4qXw8Qa5bC11LVoz&#10;5W2FmDlIiQXI6cjABT0xjzcRg6dZOUKa5uisjtoYiVJpOTa6n7HfDn4Vfs1fsHaBZeC7bTX8X/EK&#10;8tyr2WlWAuNRvfus7rH/AMsYVLINzFVChCxJJYv+KHiL9qT4vTjQYPHOmeDo2KSQ+D/Cqte3kjbm&#10;Biu7+MiOJdrAlITuyiHeQWz+YfwO/wCCp3gX4Ma9ca74v8A63r+oXciveapLqIBuGKgMXLnOOF+X&#10;p8o9BXv/AIZ/4ORvhB4B8NzN4Z/Z0vpdSCFIbdb5Iod2xipZ8Ftu77wHOOnSvE/sLGwfPUjzSfV9&#10;PTsd083oOPLTdkj7F+FX7EWm6Db/ANreN7P7LHAguLy3XO1Y1jIcN/e4A4JyOR6V853mo3E9zdqs&#10;CCF53Z1jXbGSA3zAeh/9mr5p8P8A/Bc/9rz9sf8AaFsPhrqumaNY+G9a1Nl/sDSnlhWC0CTGXfKG&#10;DTbYWfOcKdiHaCK+gLjWPOtBb2KQorkvMS2d4YHOPxx+daxwFfDys0tTXD4yFePM3seL/tB6vGfF&#10;FvYzOFaDT5p5NxwIWYhASPRsE187fsAfDp/jT4Q8ZfEr4oeLtUsLbTdShm0XVLXUWUade7ZXnljj&#10;JwSomhyMEYlx/FmvYP2godR8d6t4r8P6aI1mk0c6eLlrgIsMbxn96zE/IEMrEn/ZA5Nea/Dvw1b2&#10;Wj6T8E/g9NBb6EurGXVtRvpSpup8IJLqQE5CfKqog5Pl884rvVqOEbbt5nPUftcUklc9L8afHzxJ&#10;4901PDT6xc3Wj+HdPMF94xOnu8VozqGW5mhtFJaRlV8qBgMgDYBJX7J/Yr/Z8/ZmtvgxZ/Dv9iD4&#10;5Xvim5tI92qarpFxE73Fzy8jyRryGYscbj8uwDJ2g1Z+A/hb9lbSvAWnfDLR4rK2S0WVpLybaDfS&#10;sArvMQcZIUsTyOMcDNcF8Tv2TI/h54u1H4m/sreNJ/A/iXVZWMmqaB8gmZ1kdwyRkAbhISSM9MYG&#10;Tjw6WZ4fF1PYNuC79/U7auX18PD2kLSfb/I+tP8AhS3x18M+FprvxvpumXqR7FN7busd0yIMhCF4&#10;d5G2xqByWYY5IrzmTwGzF18Pa1caZcSSzKdLvbNjtnVfI2MCCN+7epJO7hsHPT4B8V/tB/8ABYyP&#10;4i6X8ItX8deKbnQdI1eLUf7VtIluBdCF22gTKuTkj5VY5BIYjgV+purft3W03wkt57r/AIJ0/FjV&#10;tVj08TQaFB4N82Az53FRcHjDMS2/HOcnk17UskjVp89KV/xR5cc7r0KjhVja33nnmtfEfX/h3p6X&#10;3iq1hubWO2ZodQgYFJtygLlh3yGPPX6V8afEj9pPWvEnjq810eJ91qsxTyr5icZO3Bboxxz2Hfmv&#10;QP2zPjfqfxI/Zy8S2PiL9nP4p/CTW9WvtnhrRb/Q2mimiSIh2nlJG1pHY/cHyLGDklyB+YI+IPxq&#10;8EahJb634N1G9tYGCNJc2sib1BzgPjgdRzntxRg+G687znH7jpxHEVFxjGL0Ptb4mfG3xBc6O+l6&#10;VbWSTA4kfcSvlt1AZcgHHQn6173/AMEtrLxBZ+JdY8aavbxNZ3UyrFPHACT5aqEKnGQqsu5QBwec&#10;1+aXwz/aU0HVfG1npV9aahYC8ZYJDNIjDLNjbzjt/EeOtfsB+z58NJvB/wAHtJbwl4SvJra4sFZ7&#10;oXKFlDg/MCvfJ4x161yZvh3gsN7FqzZ2ZbUp42v7S90j6l0jxF4V1GBLXRbqZreKTbLaXB86MNuJ&#10;kf5vnDOJApJOAAuBwa8l/as1Lxfofw/u9T8KaEfPS23r9kYOkn3gF2tzx8vOecmofBRsrPVHv11N&#10;YJTF5LifKkgFmBI4AJLN/L0q5+0f4n1TSfAB+2wwN5qCMmPkFscj25x+VfDLmp4uKW1+p9HVy/D1&#10;KDk9H5H5z+Iv7V1G6vb6TU5Vu55CCXfcVdAQ3C/dHXjscegriviBrWlfDTR4r7xRbsJ5WAt7dlBc&#10;Dcz5x/dOAS2e59q+jNd8O6Lr8siaxbKHcNtkijBAJ4P0NeTfGX4TfDq00qb4geLtaaW503ddeWwd&#10;vP2ZZYxEW+cEkDbwDjk4r7jBzgrRa+4+Sr4b2a5rniHjX4+eLvB3gLWfHF3bmx028tnNm75xcPG6&#10;lQoPLL5qou8/KSCBwDjD0zxJP8RdH0/4iabdzCxvURry0bKlGOCTj+6eOvsR1rU+Nn7MX7RX7V/h&#10;zTPGXhW2tINAupI/N82dY1t7eMlGHphW3kjjGPavZdM+AzaFp0GsLYFrax0qOKewSEo509IUChux&#10;eHDuXwDtLZ+6K+nhgpxo8yjvr8jwXjIzqcreiPKrOX7fA0ajDqxxAR9014F+1B8MF0p5viN4Y2RL&#10;IMa1bRMVLFm/1uOhBOAw9eSOpr6z+K/wf1PSbSPxp4QtZCts2Ly3iTLeSSSr8cdFIJ74OK8013TN&#10;E8baLPZ3USvDJD5bRuNu/jkE9iMfpWdNpWa2Npe8rdT4rjDTqyuCoILKzjA4zzzTYIl3+Wtwjnbk&#10;pECxyPYCvSvil8JofA15GmmaHNeWt02YrjyGkZX3ZMRxkccYPGVx3BqhpHwz+I92PIsPBF3F5GcC&#10;aEQ7WcDkbiCc5HH+NdyqwS3OH2c79zjrHRZpGWVIZRvDAM+1EJHqW6HIPFdZ8MdD+LPjfWNO+HHw&#10;61HWrq7v7kpZaPo7ys7ysfuiND1PHI4ruPBf7JHxA8TXAu59bsbXExMyxK8zIACSW4AB56H1FfrX&#10;/wAEPfh5+y7+z6lzoN34bgm8f38G1vFGoKvmSxmTJjiyMQr0yBy23JJ6V5WcY76rgZVoR57dD0ct&#10;w7rYpQcuW/UzP+CYv/BA7RPg9faZ8df2wLcat4kgkS50rwxFOr2mnyqu4PcEf65wxBCg7QQMlhxX&#10;6W6r4Km07TV1nSoBC9uA2wcMzAZ3AfhjHt7103mWCKJoZklcg7ECgryf8BWdqWsxpFLPqMwEY3GR&#10;WPGOnA/4D+NfhOZ5zjMXiHUqy/yXofpeEwNOnSUIL/M1vBXjRPFumjRNYIi1JIxgtnDMuSD/AL3Q&#10;kehqr45+Glv8UPh/f+APiTAGt9RtXgujY3LRvGWXb5kUg+ZHB5B6g+vIrkdT+zX6/wBo6Rcne5LI&#10;0TbWjxg4JHQ/NkV1Xw2+K9h4809NNvtsd/g+VvGFlI9fQ+oooYxV4KS3Ma+HlQk49Gfm18UP2ZP+&#10;Cqn7M3xE1ux+HN74f+LfgzzfN0VtfC2mpyxsBtiaWMKm6LHcZbcTnmsHSv8Agq3o/wAJ/E02gftO&#10;fB3xT8O9WMo+0Qa3YPJDJsXAwVGfmKsBwflGeMiv1q13w5p3iDRpNH1WEyQ3EXlOA2CuRjIPqM8G&#10;vzY/bl/YS+KniXx0fCPxE13/AISPw1qLbtHvbyBSkRUnakhbIjZVyuPQZB7D7DLczp4i0ayS81p+&#10;B4lfDcqbjL5M734H/tqfDj4tRjVfB3jzQtcTzZF2abcK7x7cEqU3ZAUde/PUV6ja/FbQ4reW3sLq&#10;SxAuVlF9exMN4K7dpABz83+PAFfmq3/BFn4a6pPPqfhHxvr3gzXBCyRXOi3TSeY4bPKAqSGAwNrY&#10;JAHY1iePdU/4Kg/sZaVLe+HPjDonxE8NW0NzKtl4oVVuzGjBnbDlWcqq8EMQASMcV9FThKpK1Cpz&#10;eUkeRUnGGtRW9Gfq2t3Z69eFhr6zxyOFWPPDtyRgA8+nXjp1rkPHf7Onw5+Kervq+v6V9iuN5+ew&#10;dozH5eG+bduGDgjDc8cV+Wnwz/4LqfCTxXrkEnxJ8Ca14NuGjYPfaJf/AGuFW3qFXBCuOCzEnP3Q&#10;MHNfYXwH/wCChvgb4nW8kfwx+Meh+KllUSfY7i6WC7jxMqksjYYk5wARzuB5pVY4qjrWptLutSaV&#10;WjL+HI6z4jfsHfELTluNU8D6/Z6rJuVhb3CCGVVJBABBK9D7DjNeL6p8N/H3hfWRD8QrK/sJ42kP&#10;kzW2YxkqCwOM8qMjnnJ9Rj660X9orQradLbWvD91p13HKci+QkMGXCldo6AMMA88e4rWvvE0HilJ&#10;dMuLCxuLMyApK+JFY5XKMDyPmLNkAYGB71CqUKkdJI3jKrDc/Pnx/wDCrwD4ktlbxXodpfsrmQGZ&#10;eVbaTzsI5+vTnFeC+Jf2NF8KzXF78G/HWseHtQQBBJZXroksg+bbjjceD7Db7V+mni/9m/w/4khn&#10;sLDT7PTLq4faJeSi+WQGIUHrIrhieQCpAAyK8F+J/wABPiLoFtd67pmmnVNPa5cNNpwMysyBgWVR&#10;llUgMSSP/rbwlKMeWNmuxM+Sbu1r36nxPqfiD/goH4Csv7Ji+Mniq8t7fAD6N4huFZW+U8oH6/MD&#10;+NeN+N9Z+Met+K9R8TeMfGGuSalqTI2py31zIklw+0IrScjeQFUZ56V9m+NLfWbPU7afTHktTHcQ&#10;NrVrNbZUwBFJbOVbIwR7g+gqHxv4U8LeINGtf9E8qa6AaKC+s0aTLSfxqpAU7OVGfT3r0qVWhTSb&#10;ppX7HHOlU5tJs+Q9C8QSSNbR+LlW7htiSn2070QEjpu6HgZx6Cs/43/Ez4W6toEtn4RwurRKvlpp&#10;lsnlKVyDubA5ywyQTjaOOa9w+LPwE+E9/GYp9MuJ45JJPms5CpQfwsYx94sdw2jJBFeSar+ynomh&#10;s+p+CL+4mER2Jb3qks79dvGGHGDjB6V0UoYVzU4u3kZ1HiOSzPCbbWviEkQa5trh4wDzJBkDB6/L&#10;gjofzrT0b4q+KNKSKJdRmTY5YRw3LLznOQA2M5r7Z/YN8Efs2SeNNSg/bV8K6tb6S+lSJpg0wbwt&#10;021UmnVfnEapvYKATvC54BB/Snwd/wAEtP8Agl58cfD6+I/h/wDDLw5ralVF1Naai7ASAAsu1Wyn&#10;J6H1xWGMzvC4Opy1ab9ehrhcrr4mHNTl8up+PfwH/bn8ceEp7KS6+Kut2up2N8Lqwv7i4kd7eQfK&#10;I1JYjZgHquDuYHcMAfrl+wr/AMFNv2Zv2j/CVp4A+OHivQdO8babaBDe3hjii1SPA3SRHoknQugx&#10;03LxkC1rf/BGH9hPT52u739nqyijPQR3s4XHXAw+OOaueH/+CY/7EXhcwvpHwE0+OW3bMMn2mVmU&#10;8YPzN2x+tfP4+tlWZQvG6fSyO2lgsdRneTPcINQ/Zj8S30dn4T+KejwyiExIkGsKR6+ZhmOT26gV&#10;l+Lfgh4Ml0mWfRvilpV/KkGbaHU9VhWJpM/eYRkYGCfXg1zNv+y1+z3blZ0+GOlsF6B4yRx6g9jx&#10;Sal+zX+zzfsq3Hwv0eArniK3Cjr7da8hYapSleNRr1Ot0alznNb8NyeE5BqVpd2FzLHKgNt4evoZ&#10;/PkyRgJ5hYgnB6DrWR4w+KcttLDYeJby40CG2ZRJGTslDkdRhSNxHb611afsrfs92V0txpfw4sEf&#10;7yzgMGVuvUGovEv7Ofwb1jTJLXV/CcU0L/eja4kKHjGSN3XB69q3j7VP3ndFRpO+qMDT/jjqFzZR&#10;HRdbdrdF2o90q73x1J3YPX2orIu/2E/2W57h5ZPhfaxktyqX06j8vMorpUsL3f3EulVvsj86LzVx&#10;aWF7qF5pQidbgnyUP+tKk7WXucjBPvx0pJ7651loL60nj8l4wziZOQrKcEE89Gx9T6VmeMLNdRe3&#10;uI023qhxB5xPlOhHOMD5ckryeeAK5nSPG1h4altfBchliv47Vd9rLkI67cgxsfvBcba+npKMm7aI&#10;8Cd7X6mp45s3u7+KCW+SASR/uyrEEOhDAe/yg8exrzG78aXxv2002SXNzaljbPdfKrLxlTjnHHQ9&#10;c10viea81bxFZXsd0U8ueQyQ79m47NrNz15OB2rJ8VRXZto5YyJLiaRx9oiUDzmByqvxx6flW0ZJ&#10;1NEEIxVOzZynjWWC+u38V20Zs0eRoby1GU+YHuc9Sc8jsa5PWvFz32tCy02wcrc2b7Ym4UyIcjHs&#10;Rn8xXV6Yl54oM/h3xhOI7mKRnS3jQrlQB1Pf2PfBrP1/RdMdhcxyMQrbo2tztKk8EfmT/KvZw8pJ&#10;XPNrxhfY4BtTs9G19riGMzLdxOJAGzk7umB0281t2yW/9mxG03GGQ74Sv8Jzkg+3t71x/iXwzc6H&#10;fRX9l5sUDjIlY8BgTxn3Hr1rT8KeIria2aOKKPdDDuiTOAzD5io9z0+tejF8yOOUWnoWvFdpo2qe&#10;Gbuea2aO/swJ7SRVG4sr4Kk/3SBn/gK4o8LeIU8QaY1+HEdxEwScIxGDk4P4/wBD6VbvybqQPGfL&#10;mQD5B0ZfQjv34rkFlPhDxT9rtXBs7ltrrkFQM8j8OCPY/WiUdAhe56hY6kHtFMuCY2yQo+9zirzy&#10;oo+2RQb0J2kZA6Z49/p3Brl1meKYG2kxGSDH3Df071r2V3JdpzONqKW2Doeeo98/yqHFNaIE2mW2&#10;t7RJUR41WGU/LIg2kMT6Dt6H1q9oGmaNE8e5Wii8z98LeQgyA4BOc9cdO2R6VkefIkKpLD5m44z0&#10;59z+J/IVZs2ihlXbMFjZflV2+UnJ/XvWSikym3Ys6vphspLmz07U/tDRKVieUlgeeDyM4IAqhCdc&#10;it47uP5JZFw6lAQeACCOM9Pzq81+i3JeaXcXfbiPnnB4/HGfTIFENo5MNtcTsyIuGmRMlewOM8+/&#10;saHC7ugjKy1KyXviBm+zS2lvIGz5fJUquMnpnnr+VXNMvdcs5GNzbwzGI4Ty3xvONxHPU4xj6e9P&#10;1XS9R8PahJBenIhypZkwWBwcj2IOQfTFVl1+WK4ghswk1s6Fj5q42kDAA3dcjH61i1y7lp8z0DS7&#10;/V7TQzqswUPHPuO1g6tGGzt/Inmnz6xL/rv7HxLyju8Z2qnBwcZPfHTpzXIXN7Npfh19PtVuFTJi&#10;nkOHjVgWG0emQ3XvxWp4D8dyPC/9tsHMh/4+GVhtAUDaQOM5bH+RUJ66mjg2ro37e/iFyupzajKI&#10;zGBkvsVT0KgEdMMR9MjpWJr92dNZr21mjayllVHXOdvyqR9R2HoAB1Faej6jb3aLdNHtygWRGP8A&#10;Fn7w7YOMj61pa1p9jrFqY5kiS1kDozP1RycHGe+c4/CrSUlZEczhLY8v1J5NQb7ZbWjRpFwrDOKm&#10;8KeKNW8M6w8kJ3x7R5kbN1XGAfqPX3rs7fRozctpt7okX2IWcZid2wZJcHOMHqTnj1FV10nwxeGd&#10;TZm0eL5R5UbZZNpOPcEhh/wH6VKhJGvtYNWJdQ1+y1TS5ZrqVtlyqu0cLHEbhQQOgIHU+ny+9cXr&#10;JuIJ9mpTQM0sO+F1h3CUZPPsT0/AU6/1LTYbWGAX7iG4dY71I3ywCcZz+OR7Co5dK03UWay0bWCs&#10;WQV3nexOecegyf1otfcI+6ehfCe203V/D2q+D9PmG28tVngJyoSVfVfY4J9cY7Vd+EGpjQ/EFxpk&#10;cI2Sos8Sv/C6ZBUD3yufZRWL8BvB3jzV/Hbp4WtZ72KytJLvViVwEhWJiX9OoIA/iZQKZqviO00v&#10;x1/auntIkJvi4Ehwdkh+bPoMn8hVQSd49yZXi1I+pPDXgWXxV4ck8ZeFbPzL2yZ4r2B3+Z4tu9No&#10;zg9cH8cV5p8TNI0j4t2Q0e+0wFoSxnMzY54HA65wSc9sH1r0T9mD4g2fh+6catexWlpdWjxT3E+F&#10;VZYf3ikk9BtaUe5P0rm/2nvir8CtdnuLiB3huXhWC41Czl8t7iHnKIi8kkHh+oAwO2N6mDw31ONW&#10;E7STs13CGIr/AFhwcbxtdPsfINx8OtT1fx9eeCvh1a3GrpbSiMTQrleg3Et0ChiRn0FeoaF8Efhf&#10;8Oltm+LXiFtW1a6lCQ+HtIYsA7YVVZxy5z2XA4xnPFOh8S+K9Q0NtJ+G+h2/hTRWOw3U4EbyEk4P&#10;94ksevP3s9DXJ3F/4N8I6nJdLBdeItS+ci5uN6QRvzhsdW7H8DXKo1Kq7GrlTp7an1H4cs7jw34a&#10;tZL/AEOz0C0YbofD0IUW9uWBVGnkBAkkYfw52qBlm42ngfiX8e/Ckk9xGNaJklnCvd22TPeBRxsJ&#10;A8qPjaGIVscAIvB+bb+1nvtUECapcTzXcuYrC1ndirHsADgDP5V7B8L/ANkTR73QX8afFqS8hVE3&#10;f2TDKwdflzulcHIK4OVHOSoyaUqFKj703+oo4mpVfLBFjTtW8TeK7OG28GnStHtFXbbG51GGPy1V&#10;fvYLcEhAMYOSRyetcL40k8X+HtRuJruS2vSsrKt6dSik8xcZBADk+vXp0r1Txn+y38Dv+EHv9c8B&#10;+C9duGstPklk1CS+kEUbojNgAnk/L05wDz0r5wvvCEpmiFnYugaM8DJIO4qT9B/nqK2w9ajLSCt6&#10;mWIp1VpNiS3ut6rqTTXV3bwGMZBurhQrHJ9OB1/U1sj4Y3VxaC5b4l+FG3IGMLayVcegxs9/WuG1&#10;MfZb+WGH5VQ7cn1HH881Jp9ldX8giWTBJIBPaulOKOZKWx33w31O4+FXjj/hJJPE1gJrW0lSzudN&#10;vS2ySQeWTnHP7tpB+Ne4eBv2xJ7NFOs/G24hZk2CM2MkpUnI4I9Mj8q8H0j4C+LBpzX+t6c8RlYN&#10;Gr8HYRkNj3z/ACq5pPwR1SbVbaC+hPlrKJJlTOVj5LN9AMn8KynTw8480jejOvB2gekftBftJeKJ&#10;dFvNL8EX8kNtcajvu72XJnv5SSfMOfuov8Kds5OTzXP/AAa/adudGvYrXxLPswAA4UbGbJwfUHnv&#10;wazfHXhaCa1gt/s4Jtz5jAyhQSenU9MCuC1fwwQWyYIzjtKD39q4lQoVKLjJbnTUrV6dXmTP0Q8C&#10;eL/C3jrR4LvQNQ+z+YokMUdxt2HnA4+gx7A12+heMfiV4I0/yNK1m6mtEMsjW5uycK5Ibg84PI46&#10;EjjAr8zvh98X/GHwmv0e0vfPtQ3zWzSnj/dPavpDwn+2Nc+JLGG70S3huZnxGbF5vLkjONoUn+78&#10;o4Htmvm8XkVSMrw1R7eEzWElaTsz6W8UfHr4r6dp0tt4Z8UyiYtGWhZFJRSVfkjplwDjsCAe9M+G&#10;3/BUH9tzwHaG18B/FG6uo7WR0NheWySxxhScLFv5wS2MdOK8H8MTz3GuQ33iUSQDVHYXzxMSrORu&#10;EY545C/pmvYtJ+DSa/p0f/CI+I4G8zMkiLCEcIAvCnrnAP5cc10YTFvK3y7r8BYnDU8xV+vfqZ3x&#10;r/4KJ/tY/GDXYNb+KC6jLDp1k3lzW9uhjOecMmeTx97nGRXnF78bx4qt5b3V4rmTyW8t0a3KbTsB&#10;YAEDOBjNeman8ItT03fp18yusRYMk77Cuewz1OOeOCFNct4/stL8OaEuo+JNLmnsxPmcwxCRkUqx&#10;BfbzjAAJ9x2zj3KHFmKi7U4pr0PHq8NYaSvOTXzOd+CPxE+BuhfHLw78QfHX7POm+LdM0+7El/p9&#10;0iIJo8MhJ91Y5B9RX238Qf8AgrF+x/8AD/SkPwm+EfxD0G5tbcRpZ297BPbIQuFQF2BXk5J5IDHA&#10;6V+fM37Sn7N2h4sLXUpgY1Ko1vp7sB65PBODis/U/wBpT9nHWomk1XUNQldyrYGnSZLAkjJ98f5z&#10;XNj6tTNnevS0NcHRpZa/3NbU/RnwF/wWx/ZI8YCO1+IQmtZtitdf2laeTIjMTvKlQVbC454J24rs&#10;f2hv2sf2T/FXwgm1L4f/AB+0+0n8k/8AEvubwMpOcblxnqT7evavyL8U/E79mDVxLHbreOGI2EWL&#10;AAY6DPOfrXmmu6j8JrgyDQ7m/iDAFE2ED6Yz7/zry48PYec1KKa/E9R5/iacWrp/M/Ra2/aEsdQw&#10;2j+I7TW4mQYntrrACjB+f+6CQBz6fWvm39pL9rXWPEviRvCHhXxBcapLFKy395FnZERJ/q0J7Ajj&#10;HQDuTx4P4M+KFp4U8Nanolp4rv4rfUJFM8UFt88igNlQ38O7jP0xXX+B/jx8DfCsUJn8F6hI6sm6&#10;UQRE8N15bk49a9ijg4YR3hG55FbGyxitJ2R2GgeJ/jv4k0qPwX4Z8Ta1ALqN4ILXzGaMRuMOCN2G&#10;zn07/WvRPAfxb/ad+C/jiLXtTuFulji8mayu5POWdHBViQ+QCeRjGCOPWuN1P/god4Uj0xbXwz4f&#10;1GzvLRj9j1BLK3DxrgYBA6468+tcrH+3H5V3JqGoaTdapITlp71Y1Mj5zu2qcAgjIxwM+9dH1nMZ&#10;RcUrJmEaOAi9dz2W1/be8Q/DqSy8O+JvD8l9aW6CCC+dyDLadCrDuQpAH0HuaxtY+KXg/wAb+J7v&#10;UfA0c39m3Uhfy7hQhWTOWIX+HjH5+1eK/FH9qnw58Q/Dw0x/BTvdAkrcyOqFHwcEBRz+PtWJ8NfE&#10;1y+q2sujJNKl7IFe3iUl9x4xgd89aUMO1SvJWZftlz2i9D6Z0G/kSeXEm63mjMdzCq48yNxsbP4E&#10;5xXoviv4KfBXxZ4VgkkuPEP2eUB4Ut9VkRLb5ehxzj5Sce4r1z4Yf8EwfiPqf7Mlp8dbzUoNQ1WR&#10;kmTRdOIkVLfK4LsD80mMkr0AxnkEDgZ7eDSFMGqW7Ii5O0KdrEtyhX6AD/gRHavPoSo4uo+SXwvV&#10;HXiVUw8FzR36mR4P8CeHfAOlJpuiWkVlaQtJIs6MT5mQpLOWOWckKNxyflpmqfGW38ISRweEJzHL&#10;C/8Ao8kEhLEjoQR39/c1zPjPWfEPjC7e2s2eGAJ86r905Y4z/tEnp+eKfpPgjTNMWO7u+RGuwpn5&#10;+Rj9T3966a0lJcu6OWk2pKR9nfsS/wDBUrxPaara/Dn4kzySW0hCx6rMSzAZzyc8EV+h1pqPh3x1&#10;4XHiAautxYtGJXuTIAFQKXJJzwMZ/wAa/CbUta8O+CLI6hK679+2GztQGnfeeMIOTlcn8favrT/g&#10;mt+0h458Y+LYvhT8fdTjtdBOoJJptkZtwk2hGVLg5w+Nq/u/u/KdwYdfzLifhSnUg8VRVrbxX6H3&#10;OSZ81JUKj+Z96axrvijxho8ul/CG0FposUrefrsq7Xuto3NHArfeBY7d54+VgM8E5/wu07VbbR7W&#10;OC5mM1srI90zl54HjYACXJyxKgYb2I9K9ok8PWC2y3cUaPHIgMaADaB7Dp/+qsDTPDGqaFq974js&#10;NKiNtfuhvbU/fk27wu30zuGc9gK/NKeI9hNxSsl0/wAz6qry1oN7nbeBfH663DHpWszLHfFMqxwB&#10;MB3Hv610HjTwfoPjLwvc+H/E+nxTwXEZUCVc7WIwrjuCCetcDrPhuC1tE1zSpWRUYttY48s9ADjt&#10;zV3wp8RvEfiDV7jw/q8sCG2ZWs3QYMyFeR7kc17mHrwcOeDPBq05OXKfnJ+17+x9/wAFHfCPxWnk&#10;+HP7RNjo3w6udQiNpF4es/L1S2hVz8i3DgjdvZs4P3WOBkba/L/9te08ffsyeJtd+GnxA8N614iv&#10;dQuxd2vjTXdTluG8pt+5IywKx/vGO4LtJKjORiv6cfGHg7SPG+hT+GfEOkRz2NyhEkLDGSTuyCOh&#10;yc5HrX5uftr6Bf8A7Iet2Nh+0l4Ih8ZfCbV74Q6X41m09Ll9MmLKEt9Ri2nGAWKzgYfnOGBz+hZB&#10;xAqrVKaV19587meWON6i2/I/nskhZcyqhVQeR6DtTrTUbqwvI72wupIJonV4pYnKsjDkMCOQR7V+&#10;xHxH/wCCXH7LHx80ZviZ8CX0qOC/t45ILa1i8yDylVseWUIIPCADkjGMZNfI/wC0z/wRX/a78E6p&#10;qHi34ceCdJ13TQUf7B4dvt0kG7ClUjl2s4yC3fA9cV95RzHC1/denqfOTwtalqtTy/4L/wDBU39t&#10;L4KRW2n6X8XLvWtLtfLUaX4jH2yLYr7toL5YZ6ZBzjuMV9b/AAa/4OAtD1fUrbT/ANob4Py2Ak2L&#10;c6x4XuNy53HdIYHIIAXaAFYnivzU8YeB/GfgHVZNB8b+FNR0e8hYCW11OzeB1yoYZVwCMqQR6gg9&#10;DWOWDD0x0NTXyXLcZG8oK/dafkZwx+KoO0ZfI/oO+BH/AAUc/ZV+PU0dx4B+NWn/ANqyRRRw2uss&#10;ba6TOdsYVyMnKg4Un7oJ7V7rpOtaJa6LZWFpcsljfbXvXsoFPmxjLKyt67sHK9QMV/MJYrdJIJoZ&#10;jEy8o2SGPbjHPWvY/gr/AMFA/wBsD9nsxWPw8+Nurx2Ebox0jU5ftVqQibVUxS5AUDjaMDivDq8M&#10;VqTbw1W/lLX8T1aOcQkrVYfNH73eJPhf4K8bGS/vbywluN2U+3QCO4PK9HUjIPIGckDAJxXzt+0f&#10;8GNU+Fumv4vtbqPXtBjuIXE9jYtJcxvs+YmEgHCyZUMpJJC+tfK3wb/4OANYEdvpf7Q3wRt9QRVV&#10;ZdR8P3HlSYCYLeVIduS2DwQAM4r7N/Zn/wCClX7JX7RN/Z+EPA3xZt7PUby6RbfQfEsbW8zyna+2&#10;Mv8AKx3YAweWGAK8qpQzXAq9aF4rqtT0adXB4l/upavoeFy+E9ZurNkvbGYvMxTZbvjYh3BVw3K5&#10;yBgEnP4Vzlz4e07z7jw4NFkQ2cYisI54TGSvzITGWGDhRjJIbn3r6b/aa+D/AMO/hb4M179oHRNY&#10;/s2PSrV7m8tbC4LQXbyuu3CA/KzHgFeCSx9cfNeh/tY/BrW9YNxda7KjMWQ201mRgB4wCDjgnc3A&#10;6gnriujC1pYqHtKSbXp1IrReGmoVNGcZ4ls7S1eISeFtd80QCJzDZqC0abo1LHj5epx1HynvUPg3&#10;4n/HT4S+Ihrfwy8ZeJNIu7G7MZuNJZ1ZsK24uFO1gFZhgnIxwAa9jF94InmfxZpviEx208jGYoHk&#10;BZ9h5Ug7SHAXKjgZ6c1h+PrTXL3Tjp9nM0ayQFlvLAZZnlcLz1z93v0znNbzlGS5asPvMlOUXeMv&#10;uPoL9nf/AILzahaX0nhL9oDw3Brdla5tp9XgC29wkmTwyN8rDkfQJnnPH2t8Iv2i/wBlL9quybUf&#10;g98T7OW/JJn0uacR3UZwOsTHPWReRkZOOxr8kPCv/BMjx98XdLm1oasNCutdQanpc+owhraYxqU2&#10;ylSWjIARuhU+ZzyDXLH/AIJy/t9fD/xWn/CEfBrWNUvYCJrXWfDGrqqCNRwwYOrKec/j+fkYvK8r&#10;nN+xq8kvXQ9HD47GPSpDmR+0viPwV4i0BTNOqSRIpIeBiVJ4P1XrXM3FxHG3lXMbJlfnKdmI5A9w&#10;c18A/s1f8FIf+Ch37OUCeCv2gvgB4p8WeHdNcQNPf6NcreWsKBlKi4CFZAPl5fOQgGRmvuf9n/8A&#10;au/Zc/bEtTZ+GdXutC8TvGrXOga7aG2uFdiAQuRsl5bGUOSc+lePOeJwMrVkpR/mi7nqxpUsRG9N&#10;2fZmobwyRtB9tmY5+7twcc8fhxUd24vQYjDIQFIPA478/n+ldD4u+Dvibw3bS3dm0t1ACpYQEsVy&#10;ACcdQOS3FcnNbXMIMtzPKAqlkXfy3Pqen09q7KOIpV1eDOScJU3Zoge3jc7mnTJ9Uz39aKdPEolP&#10;2U/uycqGcZA/Kit7rsLU/IzVLyK8gWDWQqwodsbB/m3g4z8vbA6e5z0rh/Gfhq31Qw6rFb26paSG&#10;Py2fdLFGWOZUJ+Yc5Hccn0Fa3iG+voVVbe2G65mDrJaSYUrgjK574wcZrn/EOualBJYQWttH+5Qq&#10;95NGQwfIYJ1wQ2zv619VHWNpHzCT5vdH6fa2N3aBrmdWG5/nI+Ynrj6Z/wA5rhvGemv9mkj8PeIZ&#10;LJklcGVckjHOMHI64/OuiurXUri+a6dFt5XuZJNkYwsi5JHGeM4H0NcX8RFjtHtWtriYTSXJjuAj&#10;/u8k8HPY8Y/HnFdNO09yWnCSRT8KeNL3VZLh9auleSyOGSNArybc5IPce3rWjrC2VxBJq9pPKLaR&#10;C6vAu4pk84Xvzg1WTwudLuLdbKzSJGjbaJFyynOSM5xyM/8AfNWNP1CCSafTVs2URwgebE3yzMc5&#10;UemCB+dd2Gmr26HLiodUceNPvkuDbTWXn2MsnmrJK4JO8luF7AZFcld+FLqy1OW5tYN9rHmTZk5G&#10;R29+f0ru/iRM3hbTLLVBC0sMLhZkWTB3MCcH8Rx6Z71l+IdVtr7So9V065t4Q6q7F+SrMAMdR2/U&#10;16cH0Z50r20Ks93bXtrHf2PVcCRf4lGcA+x61Vu9I03XP3F/L5EUzDdOiZaKQZ2tjvnPI9M1neFL&#10;u61O8e5hRpLiOFY503ALtBYkADrtFXb5fLid47jaHG6Nh0Vjnpn6VtpJE6p2ZH4M1WSSOfwvdSRm&#10;5sZGQNuzkKdrYPcA9/Qit4301rKFUrgHBGOg6n/H8a5aHw5rOrNceLvDrbrrToFnu7NVJeSLnfIP&#10;UD5QR/tA1sW2sW2pwi4tiwRozjK8q2TlT7UtkO3Q3rLU5NqSO33j8654wDjI/OrS/aLssJFRUYDy&#10;QThQ2Tkg9h92uXtrwxqIrZGJEgDAvhQM8/jjP6Vo293JEFuUZmBUgbT09v61nKyY1FmxAI7S2iWW&#10;ZHeAjarSfe6gMT39/WtJPtYUhy2QoZsHg54x9a5oSf2i4s3vZEKyK0bBBllGRtb8/wCvatG61eIW&#10;0psb/dMCmYsZILcgYzxkA8/WpVk7sGjqn1abxFoaNqJDNp6rCXz8zQFgUz9GOM9gwHpVG/t7V7n7&#10;JEqSK4yHUYMZxj5f1P4H8cO11mSx1D7RDkRXCslwsndWXDL04OOc+uCKkum828NvDfMhD7UnhPOA&#10;eCAegJ/Mcd6bUZxEk1Iz/iBZmDwWYlt3QW0mJNwALnON7sOvTP4+1cf4R1COLVI7S8nxE8gCh87Q&#10;RyDj1zjBrsfFqRSaXNaTO+6Q8R71O/nuT3Azj1zXnCfbrS8TEeXTHDHgH1z7VzOKTsdUJNxPS7XW&#10;LW8F1b2mWWOTaJWx846+vIydv0rStNUCW40u8uN6ToVLy92+6M/jjP8Ak1xOj3r29vN58QZmYyI4&#10;ICqp7HnnkD8hW1o91HMptRIW3QDDAdc8Aj27VKWopGlq2qG706z0q5vPLkUM6PJJgsVYAAH1OcAe&#10;/vXKv4h1fQYZNMunJubZ96NO5G0E4Pu27PTpwK1Jrey1jUN90RG0ZSRrdDnbJjYwAOeDtU1T8Z6d&#10;puvaj/at4kzSKiqYojgMBgZB7Yz09vY1SjJsOaGxyOu6hBf3EktqXSBiCgOMglR3HbimaBZ6hr2s&#10;2Wg6LbGW9v7lILWGNuZJH+UKPck/rVnxZNpkEQs7CzdtjEeex6jnB98jPHavav2VPhjpvgHw1/wv&#10;7xfoySXzuP8AhELS7DKoZHUveMOpUDhPUqTnFOUnGNxxXPUSPr39nz4XeCv2S/gvv8T6rbRatdwR&#10;nxJrFxN8m4lgkSk8bFD4AA55Y8k18jfHbw3od7q8Gu+HJfNsbpJYYZCvDqrkoT6kqxP4VB8Zv2jN&#10;Z8Wag6+JPEb6pIrEQW8ICRxqSxA2AlVOSFySTgA+1VPDWuXXjj4TXsUkEcUuk3hcIHLOYz824n6M&#10;w/4Ca0coRglBerfUznzczcnfsl0Oy8PaxP4q+GwsoVMTvYlpbkAArNHwW789/qRXlOnahZ6KsupQ&#10;acPtUbhGv9Vk8yQdAeDwvIx+Nen/ALP/AIku7ayv/DamJ0trtJUDoP8AVSht4z3yVHPbiua+IGg/&#10;Af4Y2d/4m8dyXGpa3Je3CWPh9n3REBQyy4GAqlgOTnIJ49OaThSrvmTdzePPUpe67HAa58aNLtbl&#10;hHNLqkuwAgnCoQBjGeOMLnA/hP1rjbnxJ4t8f66tjZRFDeTiOO1sI/mYtgbRjkk/zNZVw2s+LtcB&#10;itWkuryVY4oYU5J4VVAHQDAH4e1fSv7HHwotNB8dadfarHbvPDK81zcyj/UFFO0LnjG4gknqV9K6&#10;6lZQh28jkhR556u56z+zH+xl4X+FxhuviFpkk2uDTRc6k8xBFsXZPLRT0yNsmT7+1emeDYNC8baN&#10;ba5p8iR6dcwC6SAwgPKHDbTIe5w2eO556U/VviBqUGjeNfEb3alrTSv9FOCmHiink2gkHpuHHuM9&#10;cV8d/Fv9ov4i+B7G2+FdldNp1nbaXbx3T2smZLhhGu75h0XdkgDHynmvn3TxGIxEmnoemnSw9JJI&#10;91/an+N/gLQPAc3wu8KXsEmoswV4rVcrAjKRJuI4DEOQR15PHFfNXim7Hh34cprcOnGBDbyxrNuy&#10;J3eU4IJH+ynt8nuRXBaFr2r+I/E9uhlZIVkDSBj98kjGSfU4/I1237S2qPqf9kfD3QpRcfZImebY&#10;4IG5yVHGAPmLv0/ir0aVF0Glf1MZ1faxZxvw707w34ov49Nv7wLNKcbWOCSSOnrzn869S8P/AA18&#10;K6Bq0eoLcwyyxKxSB1BTzQcA453AAbs9M468ivJNO8IXmi6MurS2r29/dgx6fHNxwOHkHpkHaM9T&#10;ux901peAfiJfaNqsGh+JtKnu43mWPy0O2XOcYH97PArWrCU7uDMqNWFOymj6s8KeDZLvR7eK8vDL&#10;5zO8sksu9iTjuOwz+oql4q0pNEu7y5t4FYJaND5pHDM21SPqFL10Ph3WNP0exXRUnVEsY1hiwMl0&#10;A25H5Lk965rxDeXl3bXsSXIkD6gJI13f3Y+R+O4flXnt1E2nserCMGk0eF/Gv4a+O9at18eWCRnT&#10;Ef7MFe4VH3g5LBWI3DJxx3U15jF4a1eePzWljVePmaUD1/wr6SufgwPiJZW0et3t0EuZ82lvHGSn&#10;zNkZ5GMA5981fuv2NNBvtFf7LphWKeEMs1tIzNGwUHcck5IyCRjocVrHMaFCKjN6nLUy+rWlzQPl&#10;W40y6jyJJIuOrCQHNFjPqujXcWoabqKQzRkMjxSYKkV6L8Sv2X/iH4H8zVdHtTqVjljiFD5sKgjA&#10;ZcfMcHPHoeBXl0txdQM1vNDtZSVZWXBUjsa9OlUo14e60zzJ0q1CdpKzPoL4K/tJ6Rf3Vv4c+Jl6&#10;LJ0JEV+ozESQT8yj7uT3HHOa+ntA8U3Fva/2pZa7l5T+4uLW6yjRkIobPYnaTjOAG/GvzdM00sgC&#10;9c4AAr1n4cfEH4ofB3RrPV7PUItQ065Rnn0cyszW6DHJBXCfgT0ORXm43LIVVeLPRweYTpO09j9E&#10;/C/xq0XxLoVr4Y+JulPJKiKjago3F2Cj5iDz/F1HHNbXiHw3c21ousQ2Fne2bodtyigpMrx4UEgc&#10;YBHXkZNfNPwd+Mfgb4r2KNomoRw6gn+u0q4bEiHIzgn7w46j0Fel2XjbxX4JmMmjaw32K5ZIhbzv&#10;u81weNyn5eVyxHsefX5ithqlCr2PoKdelWp3Tvc8/wDj1+xT4G+Kty3iLwvanSLyaWQ+daxja8n7&#10;xwrp3JxnI5xgd8V8kfFb4NeJvg1qz6d4s0a7eHlY7y2lBjYnOMnb8pxztPPSv0G8M+ILrUvGFxe6&#10;lqH2azuYnmltpG3C2m8sfIpA+4Q3C9gQM55L/EuleDvFsGp2niXRYGilDo8AQOhUoWTpweA4B/A+&#10;lephM1r4aShPVHBisupVrzgrM/MYXOiFyPss43fdZrgZHXrx/nNTpNog2tBp0pBxu3zHt1HH1/Wv&#10;sLxF+xN8KJ9UN5bW7W1k82EWOXcGO7BIxyOoxgHp71yPiTRP2IPhAk+k+KfD19e6igkEcItZSWYO&#10;oR1ZmVTGV3dM8/lXuRzKnNLli3c8eWAqQV5NI+bVuLC5lEVpozMXIARJHJP4Dr6f/rr76/YD/wCC&#10;aPw98Z6DL43/AGg/DsU11dKBbeH5blx9mjJGTJhgRKecL2zggngU/wBiHRP2O/FOtw+KdKtbC01m&#10;aPzLHT52WaSwIZcfK4G5jleR0zgdM19proGmXGgTQaf4nEHmQvAupWAVZ4nIYCQjO0rgKMYPJz2x&#10;XBjcfVb9nFW7nRhsJTj78mn2PgX9sz/gmfH8B7WfxP8ACLwrc+I9LEga5imuX86xU5CnKffX7oyR&#10;nPXg18b3Nza25NrNoCQmPOAxOV7E8/TH4V+5Vxpfi/RNL+yatZSa1ZLarD9tgI8+RQhPzocBj0GR&#10;1z0r5u/aP+BnwC1LwpJHc6Euo6rJbyCKONRbxRF3+Yybccrg49O/WtcDj6j91q5nicPBe9HQ/Of4&#10;R/DXxL8XPES+G/CPhyKSTyy0tzOpEUCgjLO3sSOOuSK+4/gh+zj4B+CeloNM05bnVZoyt9esoYb1&#10;jySinPlrnPHuAa848JeH/Gvwzt49O8G+Eza2kGXSKFR8wYgsc9SDjqfT2rsvDnxf1K6uP7P1OyWz&#10;YriNzJy3RSSO3T9K9CdZ2tY5IQ0vc/Un/gkh8TNNXQdd+HvibX7coJojZ2s8i/dMXzn6bgx/Edq8&#10;U/4KhfszaJ8OviEnxA8C3tuum6vKzT2UDj9xKTwR6A4zj1r5h8K3mvaQ39q6fq89tceUZGa1nK7B&#10;zySOp68VP45+I/ivVtPbTdQ8V3t3HHArNLqFwWEROcnLHjAJPboK+VWT16WbvF0p2jLdHvyzGlUy&#10;5UKkbyWzMW8m0/w/FPbWsQlnYL5UquCqHOAfzz+v4cp4o+J+n6dfXGieF4G1fXTE05ZHHlWuDsRp&#10;2AwoLNkDqewrL/tDWfH00zeCtQaz0pEBn1OcDfMMlQIlPbIJLnjjgd67LwT8MvCWmxWf9j2ERsPt&#10;PmPIGJku3ydskjMckcuxzySRjGOfe5Iw9TyXO/oVfAXw9m/tA+IvEWqy3uoX6IJr2e3C5WOMExwj&#10;+CMkHnqy4yec16V4E2adr0N1ZO8E9vcIN0Yx5Z3Alh36Y5+tQSCCVYkgjQBJsIwBLYwRgehP5YH0&#10;FaE0C2kZkhXzGZCWMXUk84/Ssa1L20HF9SqdV05KSP2r+D0kGqfDbSdSe8Fwr2MTCcHIY7Rjn/PW&#10;ti9dLZWwcA8hEPXPP+foa/M79nn/AIKweJPg94Lj+G2ueGk1A6WojilkudhKYAXHB3AHI/4Cfauh&#10;m/4LoaN4mu5/DHhX4ZXKXCMI7nU5CskVoSrAEDjzHDY46dSTxtP4xj+Dc1WJm4QurvU/QsLneBlF&#10;Nz+R9w+I/G3/AAjOpGys4ftl/NYyTpo6HJkX5F3MTwi7yF3HsTgEg4paL4b1yCFtQ1y7WSSV/NLW&#10;sZVbQlV+QE87QcYJ55wfWvl/4Y/8FN/giltb2l3perNdYCXl7dESyylSckt7sW9AMkADIr2zwz/w&#10;UT/Zr1KzS1GsTR78K6T25HXrnj3rwp5TmmEnb2b08j03jMJWjdSVz3vwf4rTVgNH1PCXajCSE8S8&#10;dR7+3tVf4ofC/wAG/FfwjqPgPx94ZstV0XVoDBqWm38QeG4jbqpB6euRgg8gg4NfOvjj9t/9m7w7&#10;qdvdH4l20FrM4RbhpMGCU8Krf7J7H6ivcfhF+0L8M/i1psVvofjfT7ucp8rQ3KnzhgenfFevDD4q&#10;lBVoxa+/Q8x1aTm4N7n4zftt/sa/tKf8EhPiivxd/Z48SapqXwm1a/xbPNIZ4rB5DkWN4vQMQuI5&#10;sDfsAzuBB7v4Qf8ABTT4SePPDtnL4u8Q2enag2Fl02/uDHIrhWU/N90rhuD39q/X7xz8NvAXxR8F&#10;6n8N/H+i2er6HrNo1vqem3oDxzwnsR255z1BAI6V/P8A/wDBWj/glL4v/YO8dzePfAEd3rXwv1i7&#10;xpOrSLum0mRyStndMvGc8JKcbxgH5s5++yfMcNm9ONCt7tTvtc+bx2FrYJupT1j+R9LftC6x+yP+&#10;2n4Iu/h34r8YwWV/PmMavprWs9xCrbUYfvFYYZAVyMEDlSCBX5//ABB/4Jxfsy/CP9omy8J/Gb9p&#10;nU9H8CahDFeW2uaN4Za9uJofOZZrcIjYSZE2HJBX94OO1eQ2mo3llKW0u6eMNxlH2kj0Pr+latz4&#10;z8YeIYYrG81q4uhb826zTbtowBwG+n6V9jh8NWwr0l7vmeDUr06+8bM8QvLK7sVlu9O0oww5YwCX&#10;LPHHztB7E4PXvisafz3nZp2O9mbdu65zzn3r9D/2Q/8AgkV+1p+2rcw+ILPwz/wjvheYgv4l12Ax&#10;wsp3YMUfDTcofu8cjnkV9vftDf8ABtZ+zndfszSaD8E/EWoH4iaUZbq217V5lEertj/j1kjXCxA4&#10;Xay/dbJOQxA48TxRlmErqhOfvPtsvU2pZRiq1N1IxPxJ/Z5/Zv8Ai/8AtS/EiD4WfBTwlJrGrzQP&#10;O8KOESGBCA80jMQFRSy5J6Zr7/8A+Ca3/BGn9pH4ffteeFviZ+0B4a0OLw34dkkv2CarHdF7kREW&#10;uI0YNlZZIpgen7sZ4NeL/sM/HbxD/wAEsv2n/EepePfhTdT6g2nzeH9d0y7bybuyTzY5JFTcCPma&#10;JCcjlRlTg5P6NfBz/grR/wAE9fEet3Pinxd8VNV0H7NFKbKw1rT3WRYcIWUCIOGJKgKAc47V5mf5&#10;tmdKLWGpc9NrdavU9LJ8Fg5TvWnyyTvZ6bHqn/BRP9j7XP2lfgZdfD34RX6aZq8d7HcqrSAR3qwq&#10;fkdl7gv8uflGffNfir+0B8OPjv8As0eO5fhf8aPAd1pl5EiyW7XMRBnj6CRHHDqSD8w7g9+n72/A&#10;v9v/AOAP7UvhC98Y/C6LV7rR7LUpLbzH07y/NaNEYlBuyVw6jnqQRjiub/bN+Hnwq/az/Z91jwFr&#10;Hw3Gs3DWA/4R++1BxBNZXaZ2uku1mTqQTz1OQcmvg8j4pxeVV/q2JpNRvrfdH2OZZJh8zpe3pTV7&#10;H4QeGvjfe6SFt9P8S31gNjI8RnZVwevfGSSPfGa+nP2SPiz8T/jB4lXSbu6tRpmmobqW7CtH9p8t&#10;crZJtBDlypGBzk5J7GP9q7/gjR+03+z/AKd/wk3hX4RJ4r0eCDfcXWgyvJKjY5DxN852knBXOQue&#10;K+c/2b/2o/F/7JfxYttcbwet9ZWV6W1bwvqBeJZXCPH838cbqXLdskAMCCQf0yniMLmOHcqVn+Z8&#10;JUoVcJV5ZPQ/oI+D+meCvGPwP8PaZeWQtry30po5LG5BWRJC8iMWAwR84wCOMAda7WL7bpcGnw2j&#10;S2Utg2DfRIJS8QXG11bhj8g9DhuPf4D/AGWf+Cn/AMCv2jfFMNnZeJpdA10JCEsdauBCzBC7ARyA&#10;4kKkk9sntya+0vDfxbvYbi1+1RW11DfSQSQ27ShZII2d1dXIyO8bL7Ag4I3H4/MMsU2/aJpnv4TH&#10;+ys4tNHqmj6y7add/wDCS3cFxBHYsZrVHV5POLcbAecfKRyCDgY71et/A8OkaXaal4a0vToL6WBJ&#10;Fufsa7ApIOSMZBAIUAYwMntXBeGNe8G+L75Gs7q3Gq2WFaFQFmhbkcLyRyshODj5a6u9+JNzpGky&#10;SayyxrFKkYkhRmALMBtBPOcsAOvJP1r5qeR4ym06cro9apmVKs7Ncp1Nlqt1ZW5l1mcQsXjXa7Fo&#10;yx2oMdxljj9a434l69od7b2ML+F3uIl1Bhql7FGFaODaxHl7Dndv2/e4xurViTT79ILxppWXA2tI&#10;53qeePzbrV+0tNFRy7KPMK7SJeeORj+uDXqYTJ68J80l+Jx1sfRceVM5m31v9lGK3jF9LrSylPnX&#10;aeD07D2oq7ffA/wjqd5JeyWQ3u5Lkp1P4UV7CoW3i/vPMdWV/iP56PAniU6hoM/g66lSa+022jkt&#10;ViBAuICQF6fdHTP6Cl1g3VpPKmoI7lIA23azbwCC3Qc7SRg9QDmjxr4e1DSLcalo1rGmowBGjdCE&#10;MgUYKnH8O09OnI9Kn8Ia+viKeHV9M1xvOgdk1GxusMGODkexHHPQjP4fZSoJux4UattUV7y+0aPQ&#10;Td3ttJOREwjgVDuLBSxXB9sj8RWP4tc3+g2154Z0GOTzAVmjmcBlP8Rx0JAPT1Na/jTXjqttcWmj&#10;Qxy3HnF0Mo2rGgLDLAd8jAHcZzXnnh7xDJ4o03UNPGoyxT2bshuYZCikMTyAc88HntkVtGnyuzI5&#10;nZNbk15JdR+G5LG7gbzo0MsLwrl9ylcDHf7vIHY+9ZOh+Km1zTE1PTmW1uwpjnt5sAM4wW4PQ/rW&#10;np2sy2i5v7ZpZXk2XEgGADjgkdic846Yqlc3M1ncX0ktnbGyEfmwzyRABJD8u3PfJPPrmqglGIpN&#10;ykYWt+MJb+2l03XNJiEbzFFeTDRy4bByMcHjHtVHTrXwtaPLaWFvJK8g/wBKs4lBUB8DoTwOc8ep&#10;qrqPiOHWbG68P65Gsc0X3BDGBhs5BBPb178Gqtr4d1CGxSHU1EE1uAyyQna7JwQSR97nI57V205S&#10;vqc8oRSuifU/D1npl9/adpCYMLtkSEgFRn7xPOc4A/Cs3Ub691SEwxs+0tkgdWOM/hz/ACratdPu&#10;NXaHSrd8OeF80jjHOGPtWhc+F9LsrYP9pH2vIDtGn3zx0x0H+Nd0dVdHFLc5bS9f8QeGHvJtM1J4&#10;3a0lt3fyxiWFwVZTnsVP4VV0NZjbXESvxHcsAXyM/NwSfoQK3L+xguIpYY40F1tZOc4POO/Ue/pW&#10;BZiaSW4IkjRPJR23tjqoGefcGok0oW7FxvzX7l6OSUPtIdnJwxVsY6evbvVo6tMLhY1tiUA+fL8L&#10;9PfGaoTXj20Iw4IWRRIuRkcjAPoDkZ9q3dA8Lz6te5dVijRerqSQO3GOe4/CsvaKKuypJtlX+17q&#10;AmHTmZpkfA81cKF7k+3Sqr+OdR0G4VNW8pg/ylozg9c9PbFa3j/xd4Z8I240TRI/tF+jqVwBhcdS&#10;578nGO+PQCuAntZ9Rf8AtDUbhZZp8scjG3gngf0ojNyexNmdvpXiv7ejSXUe393hSGyOcgH8sVqv&#10;rSXFhbTvLtnibY7E4+Xjbk+uCR9APSvPdNs3QgHKFRlWVsfhwa3od6qGhmYCMhm83L5IwQPm6Vq4&#10;pIL6G8Ly11B2a4jUSSRFJWC57Y4z0/8Ar1g6h4TFzcNcSaiZkdSSyHDDHTg+uAKqSeJ7K2uGE1td&#10;JIOq8Y75A6+g596of8JNJb3G61VztHBzwDjp/n0NQ6fNqNTlBWOh0O0e0s2huJ/NwOHX+Hpj/wDV&#10;Wlol+9gxhS6BDpwSepPr+nFcV/wmupRks0QLDG5+Rkc//qqpD4v1ASEkn73JdycDngUlSs7g6jtY&#10;7XxHPCl+LuWBWfZglSQGIA9Pb37U291o+SZvtmDINz4Gd64PA9+n0yK5C+8Y6hfq6lRtKncoPTjn&#10;nj0P516f+x54I8QfEX4xWWoTaTbjR9BBvdUkuoN0RU5CR4YbSWPIB6hGPQU1Rk5aa36EucUteh6V&#10;+zL+ypoutaXJ8WPjXYsNKhjZ9O0u5UqsyYyZpAeSmPur0bqeODj/ALQuqfEv4r+Lb+98LQXjeHtN&#10;s91lYQHy1hgiiyoKA8Fgpbbgn94Bx29A+Nnxk1H4neJJvB3he9mfRbedobh7Rhi8mVscHvGpHQcE&#10;jPQCoNT1+2+GuhIt2rS3M6ku5ZRg4AGe7DA6/T1qMZiYYemqEUm1rJ+f/AN8NhpV260nZbL0Pj2+&#10;8V306GHTrdLZSOHABfH17dO1ep/sq+LHfUrjwRqNuzx6hHJ5kpkCnIUDv1yrPiuG8eeEptJ8RT31&#10;3bmytrt2mtVmjZSyk8gDrgHH4YPemfDvxKvg/wAX6drltclo4L2Npmf5RtztJ/BSab/e0rmSTpVb&#10;M9c8D3E/hL4k28WoBiG82xmRVyW7AH/gSrz6VV/a68N2Wry6b4u0RxKfliuX67M9FJ74wv5+1UPi&#10;LfSy+JH12KB4WmC3MUZJAyDjH5j9a73XdFs/GXwpubqyGXEKTRnk5DouDj1GBx9aynfkjM0pbuJ4&#10;D4MsLvR9fttcSPd9nYbQ3QsOQCP94A4/CvqT4Dx6jpnm393GssqtvZxFkooP3QOASSvFeO+GfA8E&#10;Hgszm5d7mXUMNER12IpUr/30fxr3X4V2/wDZ3hbdfXW1m+USFiuGVcb+Oh+cmscRO8bnRQjZHd+P&#10;r29HwW1JbVPMvLvy9zQsVKkyoN2epI59PuV8R/tDSveeOtT1GaNV23v2dOckrHmMMD2yEU/8CNfV&#10;/wAVtcudJ+H+i6bpt6GW51HyZdshDHZG02c9uI3OW74NfFXxM1mDULyJbVjIRLIZASeM44Oe4ORW&#10;GCT95ixLSSuavwnht0ee6ktgSpOyQr0YKSuD2wR2HQkd6XTbbUfFviqbVbq/dftEuXkVgGCAEDBP&#10;svt61Cty/hf4fWn21Nkl0jvH/eUyhD68jyhuz6utaXgzWdFfTZQt3bSJbwLKYpgVKtvVVb8GYZGc&#10;EAg9a7Kina0TKjKnfVnW33gE+L7CHS7XVJYDCUWJbolvJVSScdxlizf8CqHwJ8H7GDX7Jtdv4pry&#10;G88wxYJcbCGDAjpzjJ71Cuv3+i6fDD4SKfbQqoZZH3KFAODjkZ57/Wul+E/hnyNan8bakxub1fMi&#10;eZpNuxjgbdi/KoI/GuaKqptt6HXJUJWstT0K2sWtPDl/d26iW5kUJFK3O7OMAc+hrNubv7H4YtW1&#10;FVhuG82WTaRyu9hnj2U/nWtDqMcWghIrdpJZLhpQuMKFHcenXGP8K534lXt7qc7adaQ28U8tpFbR&#10;qW2RCSRVHJ7Dc5PT+VZTfN7p0QtGHN2LfhL4qXNhao9hfLdWphVYId6kAD07/e/HivXvhj8XbR1u&#10;LufSbzzFCloYI9xDADbjJAHYH8OeK+HdYsvHfwG8Q2tm17Gzz2y3LRRPvjA3MoGfXCjnjrivYfgL&#10;8Z9I8XXH9h317DZajKy+Rb3E2wTEnBCsSB+HGc8Zrz8VlilDmjqjfDZipS5JaM+ufAfi34W/FXxK&#10;mj6DoV89y0O6WTyRgjKrnrgHPJGcDmsb42/8E6fhr8T1n1AaC+m3fnMRqNg2GfGVwwxg8gHn068m&#10;rHw0+Ny/C+NNJv8Aw/Y3EaLlzpscfmrk/wB9fvdBkZPavYvAX7SHhHxbY3F1bXUxMe5Zbe9txFIo&#10;B6lQSpHTBPXNeNbE4eqnRbVj0X7KvHlqJM/Nv4v/ALEfxP8AgAsuvwaFNrunqXCahYx7zEAmcsgG&#10;Vwc8jPAzxmvGYPFuvW0rZdvLV/3ltIvynqOR3PJHNfsj448R6Vrel/8AFPCCJ7uXaZ5DmNvlXA29&#10;D1VSR0J7180/HL9h7wV8VbVvEWtaTD4a1OT5xq1hGixzKd2WdBgMOAATgjHU5Ne9g83cocuIXzPH&#10;xGVq16G3Y/Pi217UdG1hNe0O6ltJ4pRJE8MhUxtnjB/KvoX4M/to3V/qltpfxZuwVTCwaksIPPTE&#10;q/Tqwrzr4zfso/GD4RvLf3WhSanpCgeXrGnRGSPnP3hjK/d5zxyOcmuQt/AV/daYt/p0sciswYIH&#10;52k4Bwe+SOnrn1r15U8PjKemp5SnXwkrbH6A2fjHw/qNimo6d5M0N6QSYG3L8wLMyuOO306emK2d&#10;L8TtptvcW+nw/bLJpFhmtmGZAhYZYZOflyf++eoPT4M8D/En4kfArUo4ZJGNmzZn025c7JMdQO6H&#10;B6jj1619GeC/2kPhX4t8KyeIp9fGmXNmpebT5t3muQWcKoGfNzkrngcc7Qa8PE5XOk7x1R7uHzSF&#10;VWk7M9NvdYhPiSGGRwLOIq6LcnbCcsQe3AIRQT/8TXj37RXxV+GPi7RX8I3uiW2pSiDEl1vHl2c4&#10;C/MjjliA0nI4/M1538a/2qvEHjOxfw/YMlnpMk5ZIISPNmUKFAdxy3VjjOOe+BXjl5ruo6mdkjMs&#10;OeEU8dep9+nWu/CYCcLSnp6Hn4rGKbcYm34y8T+D9A8VR3HwrW/tra0I8i5muSZSR0cEAYPT9a97&#10;/Z5/4KDfFfT9bsfD3iGa91sSzRxRzWjEXqrn0HE2OOG9DzXg/wANPgx4m+MusyaR4SiI+zRebfXt&#10;2wSG3TcFAyM5Y54UcnBPQEj7A+B37Mfg34FhLiAf2hq8kkTHVGiGTE4OUA6IMKSfbrXfKhSnDlkj&#10;z1WnCV46H0h4j/ac8Vax4dtZfCkklkZLR5LyKRAJlhaI5AI3BWB54PfvivL5L681EMviHUYltAij&#10;94h28csjZ65JAP0NRa3fx6XZQQQhfnUtDbxYJJd1yuPQAL19CPpjR6bqfjDUd0Ks8YcstuoJVGz1&#10;b178fWpUKOHVorUUp1a71Za1XULuXTW1C2/exRJstXmOHkVgWcDPqSTk8cYyMCuauvEHh6/1Xy7L&#10;TBHcRRLvfHJCAr8oPYkEjplV6A8V3sssFhay2MESvcmE4kOfkII4XHBOMe2QPUV886oL67+It1pP&#10;hWVp7oSmKKRpsLEhY4d2z0PJxyx5wDgmlrOOpUUoy02PXbX4l6NZWbLqeoyRNIogjgiQl5H4IVVH&#10;JYjA/Gs3TvDvjX4szLq3j7Tk0zS0LNbaCso3TjO1ZLluhyQWEYyMLznOK2PhP8J4PCsMus32opq+&#10;oyyny7yaBFFsuwjESn7oBZsnOWKjPFddeyW9lZQJAUaP7zkqOmNq/kABz19uaxnPl0RuryMK4063&#10;vYIdKtLWWC13bVhTClwq4HI4Chc/n+XV+H9OHhzw+lvqZR7hIi91IpOCSc9TzgAhR6/nVSzjit7F&#10;tUuZkQFS0cc6DdvHXA6kk7Rg8fJ75PK+ItP8V6/I/wDaF9PpWkhSoWDLTzAAENj3znHXg9+KiEHU&#10;noRKTtqdLq/jU32ot4c8I24MqbBJcjlYwGC5J7EEngc88etS6z4usPCOki41LVo3CJIWcybWHO0N&#10;jtlyWA6njua4668XaD4D0m30TSAwndHEVsW3TzMc4z3ZjuJLH5RkkkAVH4S8MXev37a/r1yl0kcG&#10;bG1iYMqyYIB9GO7PzHGO2MEnVws7CjK60KurW3iH4ivLeXN21lo8MRfczFJpYx9702IRnj7xA5wD&#10;iuj0Hw9a6dplrBpOli3KqhaGMhSvGAuB2Ufr9OdG30oyLJFfkrG8DbSoIyu3JwByex6dx61cvZIy&#10;0cGmWbrMqqrTsvG4gEHg5A5OB1O365iSb3LVWKKWhvc6LqBu9P8AK/eSIjQlSDGoBGQffjj2/Ltd&#10;D1W+tYZby/vnL796pM+eO4H48VyGkWSW6tiRnkIcNGU2kEtwFHHcD25qPxH4og0XRnvdV1COOOGF&#10;F3S/KMk4Q+4/iGOTgY64rnlg4Vn7xpDGTi9Gbfxb8Qw+JvD1xo9/GgS4i2qh5ySSoz7ZJP0Br548&#10;LfGzxt8NvFiw+DvGeo2AtZSLbUbK5aPbgnCZB5xjrW14o8Wax42uJ7eKV7bSmnzFGx/fT7VCjP8A&#10;dHGcfn3rjPHtjpFhpptEVVCZ5Q5yR6ev9c1P1OiouCjdM0eKqP3nLVH1t8Hf+CmH7T07romofHDV&#10;o7xBmF57jcJh6ZPGf55ru/iL+3z8fPGfg7Wfhz438Q2uv+H9bsja6rpuqWSyQ3UbABlKkD0Bz2Iy&#10;DnFfnb4CuvG2t60mi6Bo15d3cZ3wPAuSgUgAux4XG4DLEDJAr6T0aHUdI0BE8eX1vdXaS/vkjbEZ&#10;+9g54yc4OenGO+KqGAwUWn7NXXWxnLF4l3tN29Twm7/Zt8Wa94xu7bwikMekLmSG81CbYsYyB5YI&#10;yXIJIBA52nOMGvoj9k5P2R/2ZNUj8X/Gr4WTePdTt7jNr9vlQWiHaoG23P3zwxDOTgkegNcj4p+I&#10;IusCxKJGhzHIQAAB820L2HUemea858UXOpa0rWcEp8yY4Djkk8DPPQYH88da0xVP6zSdOTsvL/MV&#10;CUoVOax+rOjf8HDHwMsbmHw/d/DbULNIlx5UCxhIkAHAAOMD27V3+h/8Fof2V/GM6ypqNzbrJwss&#10;8DBSCPX649OlfiBafDLUrm9efWNUCbBsZ1yRjpz/AN813fh+zigtEsdNtleVvkSGADgg/oPlJz/j&#10;XyNXgzKasrq6fqe7Tz3Ew0aVj7h/4Kp6H+xN+3v4QPxL+HHxM0rRfidpFkUsribCR6xDGMrb3B9Q&#10;MiN+SCQD8vT8fX0PXLy7m+3Wb201rM8D27DJDKSG5Hvn8vSvqPxB4du7S5Vb6YEuWEQRWIx1HI6j&#10;uCfauN8R6D4Zu9btdOe4gTU724ijZYAGyjbV3NtHHJ+tfQ5bh3l2E9jzOUVtfp5HmYrExxmJUuVJ&#10;vsfoZ/wTW+OPgD9nj9mTw94N1uCJbg2jzXMjx7XJklZiPc4Krz2Ar6CT9sv4E6fokuuX+twWsMMD&#10;T3KgYKIhLevPAOPrXyYPh1bR+C9PTR4njSK0jSWOVcMrjaCnPfqOvGK80/aJ8K3fhP4U+IfEl3at&#10;G1tpEoZQ+RtbAzxx6j1HNfn+LyunjcY5S3lL9T7LC5h9WoqMei/Q9AtP+C53x00i2Et5o9pdIHYr&#10;IJdxJJ6D0Xr78V4L+1N+2f8AAH9q17vUvit+zhYLrEqKLTxFod0ttfoQ4ZhI23Eqk7uGB+8TwTXy&#10;3B4l0x1TTY7hGlQ/u4s4JOCTyOn4+lR3el3V3JJNFM21eWU4bPvX2eCyOhhJJxun3Pn8Tj5107q5&#10;zviPTNGs9ZlbwnqtzNbq2YJLmNUkU54BwcEgnkg49q+hv2X/APgqh+05+zqIPDGra0fFvhgIIpdK&#10;1qQtIIuhRJuWA2lgFJK8t03E14FJpN7c2/nIq7XGQhUqQfUis6706aNC6o6HIwAOv0r350aVeHLU&#10;V/U8hSlTlzRP2u/Za/4KHfsyftfeJtP0rwXrl74f8YC1Wa60zxHJHaCZycv5EysBK4bAIG0kEsB8&#10;uK+xvDfjTxLHDHp+rsLmCSWOSFncgrF5DTRsX5DsSsfJ7szZ6Cv5hLW6vdNula0uHikQho5FJR1b&#10;tgjnPPWvsT9kv/gtV+1r+zN4Ki+F1/c6f4w8PwyRrbQ+JY2mnsYkPMcMoYNtIXADbgvYDcc/P4nh&#10;9xlzYZ/Jno0c15o8tZH7u2Xj6x1SBo7O4eO5QnzYXQJIpMeVQr0PBGWBIGGOeDXTeFvEGkaghttZ&#10;LCPcsUcjDhscjJHTIbPOe+etfnd4g/4LJ/sLXnwS1D4oaV4s1S51WeNUTwBcWTx3sd4YtvEvKGDq&#10;nmbskDlea8K/Za/4ODvH/hnUjon7SnhOLXNGa8LWmpaawivLONpWOHHCz7FKgHAY7DkkkEZ0sHjL&#10;tyWxc6mH5VZ7n7OWciCIraa7OkYOFVYwQOO3tRXz/wDBz/goX+w18WvAVn420T9pDwvp0Vyo32Wu&#10;arDaXML7VJR0mZWyM4yMgkHBNFZuFZP4Bpx/mPxP1SS61fVpWl0+Y3P2VLecNORA6KMBgufvHpnH&#10;fBrjdBs4vC93ceIdIsLm1jhmMckUqMGHIO7k4wQcADjGc1r+JPHdn4XcxiaOTU53At7eSUoHIzwe&#10;CDyVBzg4HrTrHWdR8Z6NcQeLLAQ/aIjDcW0IICuCekmeRjGcL369a+o5LRseRGcmW/EmleFvENkh&#10;1EmG01q2YrJbSlSsgAIzj15wfU+9cpP4I08W9rBpEzgrEkYuYs7gAQcyHuf1PSrdvbaz4Sht9I1X&#10;WrR7UzvHbX8oYmNuojILcg7RyehGR0xW5NaRabBPHYMYJp8vcXCnOR6/NkY479vypqLkuUly5dTh&#10;NVubvR/FcovrZ5TcQIuYU4kcZ+Yg52nkc9PzrLuX1bV/D9z4Ouy1jPHcA28d3Pu81VPBB74xjipP&#10;EWn+KbWG3bRNVkuYbpyZ8lWSMM3yhTjOf5VS08Xaa19uuUje7S3ClIsosQCk5Y8jPbPvjFKEHB6l&#10;OSkrjdS0+KHUYbqSFJ9QRMOoXLF8YOSR04q7pumXckYjvxlA4YzDkRIewz/nPtWX4M1Qa/4on0Wz&#10;s35Z2e6R+dgJ9eACQMV38emabNosll4fZcRqHmeFiWWQcsDv6kZI6Y44NaRbh6kSvNGBPZxQwwrp&#10;9zaS+YcNJuGfvZ3A9uMjFUb2aOwUuZ5EZWwGkT5WGD8oJGf8itm2i0nT4mluA6OpyM56nkn68nr9&#10;K47xP4ktV1hNFtrOSctGWVmclFDdCfXp9KpVZNkulHQxNc1poLmRAWZ524z1XkYxjr61gSwXeoNb&#10;wxl3lLMjgDqQx25/DHNdHZ6BcXdz9jt4fPnaXCsoJA56D0H+fau50DwVofgzTH1TxDOkcnJln3cN&#10;hwpZWIAIwvQck8ZJraVZU466tkypbeRieAPhJi2Gra9gyJ+8KFx+7U9CBnJPf8B7k5Xj74m2sJPh&#10;7wY5JQbZb0NnB4HB79OvqareN/iXrPi++n0XwlZyx6ezeU7wA+ZMDkYJ7Ag49x19Kz9O+GPjq6kj&#10;tbbwpdI+C2+SPaCM9STjOP61jG6fNN/IXK5L3Uc3vuFJnEpMknMrHkk046jcRyB4rjgHhcYHPWu2&#10;tP2eviheRs8mmQwLGAZDLKCcY7BQSevQDNdDpX7Inia9sBeap4mt7Q4y6w27ShV9ckrnt+feh4mj&#10;HeRUaFR/ZPJ5tXu5U2qQCRwwHNaGneLrq2L+fFvDsC/zYxjj+QFe0aD+xxoDzWb6jrl3Is8mGieS&#10;OPzRtLErxkADknPb3ArobT9mj4HaJc3Nnq+qRSXEapuhmuXYpnlcHjk1nLMcMlZO5tHB1pI8Je+t&#10;dX05pLZgLiOH5I8ZP3sfTHPX2rIsUlvZnSxtJ7guD5ixRFm7nOAPbP519La98M/hl4Y0Vlg8PwpG&#10;sTM0qwqzHjqC3IPGevasDwPb6daaBMZpDIl1NvP2iNY/ullHO4jgE84P3j+MwzCNrpFPASva54rp&#10;XgnxhrkiHR/C95cAZV8QkYI9Q2MDPrWxJ+z58QI9NfVr2Czs4kQv5c92PMPBIAUdT2/GvdbzWba2&#10;tIbTwrpMIM8pDuYwTnPUbMDHUAkZPtVgfD7xR49NjaappE8djLKDdsYtsm0N8yoCcs2AxHbI71Dz&#10;GrKW1ill9O2ruzzb4N/su2usaydX8RatLd6fbQB/JtUMI1C4KkpZJI3RnxgkY2hu2Qa9E1a70vwH&#10;ok3wN+H1xG10twZfGWpWgWLe5JH2VcdAMkH0ClePmFdX4yhnNhF4S0jSrDQ9Mtg5t4LjUGV5pWUb&#10;mZhgsfkGMbTg4zVTw7H4T0DRofDvwrsIb7VnnTz76O3DFW2jcwJGMcjPPHrzXRVzSFGnyU9X/MY0&#10;8ulOalNWXYT4Y+G55Gt7PSdL8ua7T9yzRGNVQrkYDDPY5xkjH1rotd+B1lH4dvfFPi6/lllsjLJE&#10;qRMGJjLMihVz5abR35bI5GQK9H+DvhCDwsv2rWNPS5vRGvmXxk3mIkcoCe/GCeMYA9689/axv9S8&#10;P+FvEGg+EFvri/1m2EhsoGeQkyKsbbFA4+U8/wCypORivAhWqYiva9j1pxjTpnxz4k8Z+IvH6DSN&#10;U/0mZADaSsgD8E/L9DuIyefu88Vykn2mzuDa3tpJFJnmKRCG59iPQ/rX0V8Cv2Efip4n8R2+qeM3&#10;TRrSQKRZlz9omGOhKqRECchmOSADwcjOl+1h8GPCnwcsrXR4r5r+8LqSY4MEkRjf5a8kJu2klmJJ&#10;fHY5+moVaaaitTwasask5s5DX45Nd+F3h/xUwO9LcRXcrjlmIAOfTDI5/wC2nNdT8AtSkk0SfTpi&#10;XihLW0qRqxYKxwrYP+8Rn0Brj/hZFqt/8LdQ0TUVlUbzLbCUHaVYbwRkddyn8OO9O+FfiGbT9Zut&#10;EllcQX0O7bG+Nzoc4HqcZP8AwGtOWLi4mfM4TUjbeym0nX5bO5KeVakrteQj72ckDrwM/iBXRWfi&#10;fU5fhxLf68xZUt3cQxvt3kn5V465PB9ax/iBJY6Lf2et6nDMkN5EdkiyKTvAbGflPBKke1chqHxX&#10;0O30G4isLyU3NuShN5OkiHJ5KRqoJ6fxZx6d65HDm0OvmUep03jf4o3PjbWLHwsdLdNF05nkmkt5&#10;djS7l8tl3t8u/Yz49j3zXklz8MvEXiTxQlrJDFaRC4Ec++VQy5+YsOvHpnpkCu4k/aIFlYjTLOxt&#10;VRoVje7EWJDhAByPXnscVwF18SbuK7vNRilkmvLuZWkeZQUG3jg8E8e3b3rWhQlHYwqThLzO01P4&#10;P23iy6FtqXiOWwVI1axjjsmmR84yqncPurtGB7dK3vAX7OHgSaK5le6vruS0QObuJRHH0b5CpyCC&#10;BnB5wD7Z8pT4neI5Y8wXpVt2Nix7gPQc9AOPrgVY1j4vfEmcGCPV7qyjeMgQwuUBDDkgA98foPSt&#10;XCbVrijKknsfRXhnwJ8LvBGgPpHi5NJshZy7xMdQ2tPhcqSrY2tzyvT5ffNS3/ijwffeH1vfBaW7&#10;Q3MhEt1DDgSsnHXv9R6n0r5XXQfFWu35DW9xcu7AmVyxDc+pr3r4b6efCvgbSdAvbbFwsD3EsbHO&#10;WZwef8O1ZVIKETahNzmdjprR3moxWsckga22s6hTwxAJJ9cbh+NYHjG0bWddsYFXP2zVBIrg9gSx&#10;z6cAfpV+0mvrFpL+2MkhKtMyucFc5IA9QFbAHtVzwrbyal4vsrUn5IN80e0jduCjtnpn8wc15tZ2&#10;krHpQV6TR5d+0f4cn1jx5bRaRaCVLTR9t64QkoBcOdzZHYSIuenbJrzrWPhtq1rN51rCxIUHKg4H&#10;vx+P5V6L+2xqUul/ELTG0W88ppNIQyGFiodc8Zz6Pv4NeWJ8S/FkPmLIQ4kUbyBgnA65H0ruoRm6&#10;UbHk1ZRVRpnonwo/aZ8X/D2aHw740t31TTIVCJv4mhGMja/ccj5Wz04xX0R8Pfi94L+IBaTwhL5z&#10;lUIBO2Tk7X3AfdxxjrmvjRfGGl6hD9l1G1Lsf45OSB9R7im6Z4i1Lwvq41fwxqssM0TB45reQggg&#10;5Ax359amtgIVldaP8zWhjalJ2vdH6gfDHxNaWd5baX4qmtbaGGZkZiCXBMZK7snAGQoGMdia7S1+&#10;NnwisNTuLbXvEVhLbRsUdZ7gOjchggVR/dOApzkZPXmvgfwT+2x8Q/GFo/hXWND0uS8lsZEa/wDL&#10;Zd22IqCUXjcBhsj+7WPN8VfC3gW60zWr2V9V1KAvnTYJ/wB2Tncpc5O37555+6K8b+yJyk+fQ9R5&#10;nCMfcR9x/F79qDwtdaRPbfCv4fvJbCHZLe36iK3YkgArG3LEneMHbyFPOcV8neBP2YbL4z+Gtd+J&#10;n/CXXGlX0OtGMJaxwxWsmI0Jk8rGAAzbdqYGcetcZp+sfGb4z3s9/q+sNpmm3Ehd7ayJiUjjaGI5&#10;68/UmvpX4A/Dr4aeHPDC6XrDzXQQJtjhlBjKsrZIX+I/Jt4yRvHvWlRU8up2otp9bGdLmxkr1lp0&#10;Pm/4nfs0+L/EmzTtH8WaVqt5alUmdYmjw4LKV43YGSvJx9OK8z1f4IfG7wMZZm8HXFzDEix/aLJP&#10;OUhwD8oX5j1x04Ir9TfDvwD8CQafcHTZzbX9wm5zdS+aUZgBuCn7pyPfjNZ3iT4fPp9vcaLIzs/n&#10;x+RNNGCjMD5ZwR0OQuRjuR6Gso57Jy5WrjnlVPdOx+Rkul61PqL2s9jOLhGw8TxlShz0IOMfjivZ&#10;vgb+x/4i8b3NtqnjO7nsdNklZTHGCHkAxzkj7pLAZHvgivrHVfDtjrM39kaho9jdW0TSFJLuJGVJ&#10;lGchSpHTHJ7dh0O9afYdJtC2ppHlxEbrH3nxkkkEnJ6A+vPTAr6CjUlWgpSVjxasI0puKdzN+H3w&#10;x8P+ANPh0Dwnp8NlbWUEyTBP+WgVdoLE/eY5PJySeaXXfE7xXB03QVaVjJH5crr9xVGDwevAPPvm&#10;s/X/ABjc3uoDSrKQlI53VHLZaU8gkkdeT+vX10NP0/S9FkivLuTzG2gIoYHdheSce4OPwrRtWsjN&#10;Rb3E0Tw9DPCdS1DUPKXlpp5mAZhjnGfoTj/GtC8v1021e201zbW0IErGRcyEZAzkfe5P5Kfwx/Fn&#10;jHTdI0uTWPEs0VrBYs5lidwgQAdW9s8cZzjjniuBgs/EfxQvYr7xTFJpHh0S+S2ltGY7zU0A58wZ&#10;HlRYAXH3my2dowKzUEtZFKRc8YfETxJ4/wDP8NfCG0ZrNQ0M3iPb5lvGWwxjQH/WSD5RgcAg5PBB&#10;q/DDw34efQmtdK1E3l3b3fmX2pzRgSXE5b5iTjnHUdPy4rrXOnaV4VOiaLaw6dHYzssFra8RxZIL&#10;Koxz+WT6cmvMPGmoyeGtTY6QJvPkjV7uRULIxLBiu3s2QOc8D1NTLXYqEkz3CyvbZtNii058oqsg&#10;uMZU9VOAOvzFuuRV2G6trK1jlmVEhUqFJYMzdwR6Hpz6EdM5rwK18deK9V0K3hm1QWfkwhi7twzN&#10;yccYY8sev8q57WfGnie5kCLr08whYNI7S8P0wABnPI9e9ZOCloX7x9MyeJdOubqK0uzEW+/HcyuO&#10;AOWOPcemOfpXH+MPi9c6lqDeE/DOlm61DeWnljH7q3DnA3nORgAYT7x46cmvNfBEni/xzDGzzvb2&#10;QUqbtpyZLg4/5Z+i9y3Htnkj0DRNE0jQtVSPwloxjhuYh5xSSR1Z2+ZiWbJLEHrnJO0dzTjFRWhK&#10;5r67Enw/8BfYdTK6gZLjUHj3S3dxEofGQSqgYCKBxt/E5OTXqdp4QsrOWW+S1+eX/Wuh+UgDnAHU&#10;9Bn1ye9ZMkUWiWZvxsfdD5gkU43KQpz9PmyPbHXts+HtbHiHT4riymm8udMKZEAwoHXH59eppxfO&#10;rdTKbcX5C3Oq2YtJZYoTjdvmdV+ZNvI789M49qwtM1e4nFzNawoy72kSZ3AC45wxPTv+XStPxNpo&#10;nsHltn+zxrk3Eq878AfKOnXKjNedeKviLDpUCeFPAMSXd7HeCOd5m3KiqqknPQ89fXj1NaShKCtM&#10;UH7TVHVeNfGmj+DrOMXCb72eRYorOE7ppWb7x29QFTOScKpYc5Az5p4s1hNTuJPFvjS+hghMitaW&#10;Rk2xWwwEA5xuYdCxIyc4wMKLNzdWGhXMl/rGqNfX91I73V/OQAT1wvZV9uwB71VtPCWl/G62+zX2&#10;rR2+nQSCW9ZWAkkx8xjUE4HGOfUA4NYXU3bZG1lTRiN4x0/V5AfDwlu2dC6LCu5goUt8oXk/KM8d&#10;smt7w98B31S9h1b4n3q2drFINumRv88gBy25gflBAI+U5wDgjg10+h23gHwBpS6L4J0mONokKy3Q&#10;I3v82Rlie27HHGFHBrmta17XbzU4Ly51tZLUxP5tvGucNxtGe/8AECf09abWyIXNNnUQaroHgjSY&#10;/DvhDRkgiWIK7YwSy4Tcx/iJPX3Nchqfiia63NLcGRmVR8w4yME7VHGM46e9Z/ibVEuGLahd+RGW&#10;ba8jjLbiCMDpycnHY/TNO0yygMZuJ5w2VG3ByCOu4nvx6cYPWpbOiEIwZHbW17qrky+ZGRuw0i5y&#10;MkkKOx5I/ma1P7N0ywiKW8DMGfiR0yzk44U9c+w7nrzWnpWh6lfqsFpassYBb7UVPAwD+PAINdfa&#10;+E/DHg2ybXfEt0kYjAZZ7qQEAKS3A9c7v/r9snzOVkVKpGJ55qHw18T+NrYwWsq2Ebkl5HbAYZHH&#10;XodzfgKpyeGtM+AenXt94z8XRSvMVWGARsru6kgqF5Zs+39aT4p/tWac9tL4a+G1ukjoCrX0hHl5&#10;xjCr/U//AF6+dvG/i/U/E2sPqHieeea+3PuEy52jOfl56dMY7VpCMluJSclc9q8beIPiN4l0SW8u&#10;LUaBZKjGEuwa8lXfxxyIgR6ckH347v4YfB3w3c+NfD/h6Kzhb+0LomeeSY5kZYyx3tnPzBOOmNw5&#10;5FfO3wk8U+NPFVzF4Etr9bu0I8wJKdzR7Cpwp69cEj612vxeufFnwmhtJ/D3iHUbC+u5FaO4tLgx&#10;lflw33WzyMc4HXFcdanUqzVNOx00p06Scmrn6LT3niWHQf7O1zwxBdtFZM8r2MRi8y6zwqq7NtQ9&#10;d5cnPavNf2x08S+If2b/ABRoHhLwrqU91JpqKbdbQyM+5lLeXtyXK8k4Hbgc18Z+Dv2//wBqf4fX&#10;UNpJ8QJb+NI9iRanbJMFXPX5hyeevvXsng3/AIKoeIJwn/Ce/DCwu2VAFuNMumhJPdmDhwemcDFe&#10;VLKcRRqKaje3Y6Y5jRmrN2ufIdr4N8W+HNSbRvEvhu8069iRG8m/smhYoRwdrAHkd+lbUVneKD58&#10;RLD0bkV90Qftk/s1/Em0ls9dilt1uFAkh1PTldZBnoSpYYBx1rP1z4a/s2fEdJJ/D0WiXE9wynOn&#10;XKxSDA6KAR/KvS+vSvapTaMY04Ne7I+GLlL2K9jeHeNzfNvTr6VE19aXEzxRushQgSbDyPpX1N44&#10;/ZD8LmSW/wBJ1C/09mZTE8qrLCijtxgn2JNeXa/+y/r2kzNqlpPaXsTsTHcK2xyvXJ/hH4E9K6YY&#10;qlNbkShO543eWdlNqDW24ncAdx/5ZkdvxqO50Ib3Ea4GzOc4713uqfCnXLIeZPo90BjiVY96kAHk&#10;Eds1h3/hm5RdgnGVAHzAgk5rrjOLWjMuV31RzqaXdpJsErheh8xcqc+49qsQaXPGw3Qh1Y5by61I&#10;tK1eBwWjOzHzALnv+tXERFYFrdchedpx/OlJtFJIyBDIAAbYj2Zc49qK6JLa3Rdq2BPuzGis7D9k&#10;ereP9NtPEekfYNT08zRQSM0jNtJQADEmQc54JGKzo9I2aQ1/pVvH9mhOYm8z72RuJxnPOM+47VLN&#10;d3MwUjayyHagccE9efw9eKgt7d73WDptxcvYmGPfDGGPlOCQCflIz/T9a3td2Oe8krFLUDpWoR+X&#10;qDCRLgkCFnB2N1BCn6E1a0TV7qzeay13asCW/wDo+51zIvIwT9OCO9MGhaY2qPcSTxvIrEOA4IUA&#10;g8Yx1GT361z2t3FzIZNN0+4Zp42Iebh44ejfi3sfxwCM0o8urIdnoW/EOrxX2p/btMhCqIz8hn2q&#10;vTkj0zz68dO9cZ8RNSm0/SEtreQD7WnDOv7x14yxzxgdOP6V1ltpccGnPdX0zQ2kabiJGyWHJLnP&#10;GOPqemK8r8a+Ir/xh4haWMCOSdvLiQH/AFcY+ncDv9aXu3ugadjZ+GPizSvC1vJqF7C7SXzGO32q&#10;N2xM85yMc5GK9B0nXZdVt1mF0sAcD5R8znt26j8e1eQeKbCDTHtYhNsjRfLAPAUYxjj6HJ96teF/&#10;iN4T8PWsj3WmQ3kmwrGrRvxk9Rk4z/hUTg5q6NqclF2kew23hAavcPPFqDbJeJN7rgnGCcdh3pt1&#10;8O/CdtdtDHJLqOoBEd4TkDBO0HK+nH4moPAfjHVfFOnwQaLor6bAEJe4FtjavTdgZOSc47nBqD4h&#10;/EPwz8OohIt9LLqF3CwMCuC7I3OWOMKp45HPYdDjgjGu6ljqnUpxj7omtXPhr4brLeTXEUEUTOI2&#10;XIeRjnhAeTxnr/8Aq4HTrbxf8c9XW0t4pbPRI5uFiTgDPIHQO/XuBzxXCa/4n1jxPqY1LWp1lPG2&#10;PcQir/dAB4H6+/r1Ph/42fFVLi18KeDNQt7YTssMFvY6dCNucdCy5HrnPHWu72VSELrc44zjKfvH&#10;v/gew8G+BbP/AIR/TvC91D9kKHz5YkbzHIznAY+vU49McV0s3ieeaIT3GmwW6K2yKaeZQhOM4J42&#10;9icZ6968W0L/AISPVtU/svxdo3iO/lMYWaU+JHhjlZicuVAwAM42ggYx7k6WrfCrwNc6ai3/AIUj&#10;tmiZA4ttTvpsknGdrTOPyxXmVaEOa85Xf3npQqytaMdDvvE3xT0rwnd2t3qXiPRbbzpGBaKRHbb0&#10;VioJwOnXH6GuR8bftNeEdOgl0nSfFxuZfNiaVraz/dsFwcKegAwPxHTvTpPhf8JdDjKReG9K8s7V&#10;NzeDefYjeTj8Kg/tL4VeENUt5VOnQ+TCS8cVrGNhwBkoRuJCkEAjnqBkcKEKHRNjlUrd0itN+2B4&#10;MTTBdWXhXWrm9TOZZZl2ckk4JLYznOMcZxzjNczd/tD/ABG1zVFs/DPgNhcTnP72BpJGYknd05Oc&#10;npXe3Xxa+C9gPnuZL1pEOXsNMKKvGBkvtOT14x2rEX46aTY2k1voHhW9llu5y1xPfXQV5AB8qgoN&#10;yr90FQRlQVzyTWsYw6U/vM25vepYh0z4VftMfEV21zX54tM0+QMXlvLgnCkYIVCeCc9Dj1rqNH+D&#10;+l+CdMttU8fePbnTZoE/1Zv/ACmlQKWUhF2tuIyV6EDjuRVDQvi58V/iz4p0zwnea8LTT2uUMtlp&#10;cZhXYoO7Lj94wI3ZyzHJJHOK9B8R/soeB/EV5HP4e1XULMzXO1VnuPtCLGAQFUt8xHfLE8ZHHOJc&#10;a9rO0V5D5qKd3d+pxup/GPwH4ehgi8D6NPNKCHmuGwgZtmB8xG7O45OApPqa4vUvG3xO8WeIYNd1&#10;PxtfqttcxT2tqtydkboU2nHGTlVPr1967PWf2W/EujRyyWWr2N4tvbl2QOUd3GfkXJI7clmAHPXB&#10;rOh8FeMtEWSxj8Jzmc3QhLxxLIgkAzjzhlFGMEkNk8DrxVU6dKC01fdinUlNXe3kVQt/4g1U6cZp&#10;bq7uFX7Rf3TNJL8oALZJOBgYA/r09S+FGmwabqd1odrGyLCohuH2jGwqD83diW+nA9sVa+HHw1tv&#10;Dto01/Isk85zcSZ5LfXHAx29z3rsdH0Gw0yxuEs7CODapeby0wT8uSzkcucg88ZPTnFc1RSqTaa9&#10;06ZVaVKmkneTO68P6jcjQI7az3GeVfMuLq4bLyuzsXyB1bJPOf5c1/E1/oXg/QdV+IN7Ebqeyspr&#10;m6dYwZWWNGbYCfpj8eR1xw/jT9oD4Y/CfREuvGviEWcxRTDpsQZ7mQhDkeWMkZIPLnAOMsCa+bvj&#10;t+33r3j2wu/C/gPw/Fpem3cLQTPdokszxspRgBjam5SeQNw3Egg808Pgak3dKyOOri0o6vU3fG/7&#10;b/iyW9k1fSvFWp6bE8y/YbDTb4wlY9i/M5jKlvm7MeDk8cZ8y1f413Z1y71f7RFPc3OGe5njMrzt&#10;klmcnjOD15715hZ3IllMq5UqhIckkA+/16e9WdPsbm6kUZLAnHA4HT+le7Towp6RRwOpKotWenfD&#10;n4j614j8bQ22pTOyy2bQnESqm/hwxCjqdv6mn3u3wj4wS4tOUs77KDGCYyff1U0z4caHFp1xDrKR&#10;hJIGDtMOG2jkjIxxgVu/GbSkTX0lihVUurYHci7RuGOMDjof09a6LJNGMndXXQ1/ir4XfxL4MvNO&#10;V22pELm0ZOf9rjJ6HgduM18+aNoN74hvDb6LE8g5wz9eg7fiOPevpLwzrieIvClnflDKzaZJbXQc&#10;jJdQVOB25XgdxWP8EfAVrY63eILBWa2nPlbcb33sW4zgKQAAOewPFcs6vsb3OiNL27SR514Z/Z88&#10;YeIVDC2kUFC+Amc/MAP5/oa7vQ/2SoNKlj1LxRfhbJLgIJnPDYOSo/iJwGAUA8jvivX9W+IHh3wz&#10;f/8ACI+A9HW71sxf6TAnEGn8HaZSAQSS7nYMkkc4607RfBPjDW9H1H4ha3qayzwIZ7iS+tZCIIkD&#10;bobZA22BCoZeG3sWUsWrB42fXRHUsFSXmeWfDP4H6h42mx4Y0K1t9LfU5zDqZiy0gUlGUKR8o3RS&#10;EA4PzDoACfQfD37KPgSxXUdX1G7R5o7vyFkkbILIFZnzjkgg89fxxXt/hTwJpGjfCyw8ASX72zLp&#10;lsLq70mb7Mcx+Wx2lfmAcIQ2MFgXyeeeR13wXd2ml48PygXV3KXiaYj5jK+XOSCPuZxnP3h+HLPG&#10;zlKyZ0UsHTSd0cE/gPw9YWEt3a6aI9vOXPJRRuB9+Mnp2Nc9qscUU8cc2GkmjRFjVMEKox2478j+&#10;deueI7S00z4Y3t5PbmK4dFjfbyEZ2Awp4x8gbnsG6189eLvF2oQ351CO1XaWwiqxY4J/PoMZz1ra&#10;lUnWRFSnGlsbuqak0VvLdP8Au90yRI5OWxuHJ/Dj6Gug+Fk0sWvXdxJAspjiXIC5MnR157H5h09O&#10;1ebX/iaO6GmaJJH5bkeZKGIOfTOOR8u3rjvXp/wv1CLw9oU08yRPIZ2MJlKhSeSoJPXjA4796zxM&#10;eVDpT507Hz3+1RftcfEuH7YD5iadtaJ0IaP/AEifCtz124yf5GuN8GeD/E3jzVRofhDQ7q+uipIg&#10;tY9xPBPPp07+lfV6fsc6x+058eL3xd4p1KLTPDtvJGmy1/112pJkbY2CqglnXdyVx93G3P2N8N/g&#10;B8JvhF4bt9B8D+GbGws7ZlZSIkDPJgDe8jDe7HHJYnofx+syfJ8RjKUZbRPlczzSlhaklvK5+c3i&#10;b/gnh+0R4cs59QuNO0uQROAkcN+S8x5PyLtAI49e49a8o8WfC/4jfD+0h1DxV4ZuLS2nGYLlgCko&#10;45VgcMPmGCOua/YPVNPtZ55biK+huBMhjihlKmNVGc9B34yfQCvgP/go14itbHxLF4OtooFaOCJn&#10;EKKhLNlmYgAZ4VRx/ex2ruzPKcPg6fNCV2cGBzTEYqrytHzBZatqNhJ5tpeSRtsZSyMRlWBBH45x&#10;VvR9cXR79L+O13MjZzv7emMGstWJ3YUjp06dalilRgVaIHJG3Jxg8V867NHvrTY+kvhD+1n8NbTw&#10;9J4T+Iug3EcE8Qjee2VSw5Pz7gM7ug6dBnPavoD4IeN/gjFbx6n4a1u1vri3UCygnvUbceu4r65/&#10;LjgY4/P/AMN+F9Q8R3ptoCqoibnmPAQe/wCXXkV7b8L/ANi3xD42jTxBb+KP7Isoo8vLdTKkk771&#10;BhiH8TlTI2RlR5TDduwp4amXQqxaj1Oqnjp07Jn3Tq37RF9oAh0rSfCDWk8l0EjZ0Rk2qCzFSMHO&#10;BxxwSPpXD/EHx945+I2lrpervNJCio4sIJSTL++DeXIW+8dwAAPQHNcX4B0yDw/4ft9Gl1Ga7t7I&#10;o0d5eXnmyRueGG9mLEBh0BH3RxV/WviVotjZPpWjKZJ5X2sVjwzg5ZgOCQTuPPowAwBxjhsqw2Gk&#10;py1ZriMwrV1yLRGnLrsekWc8d1aywyi4ZfLZs/eJwy4PQqPrzjAwDXOar4suvFIfyNQYkxCNvLmI&#10;2jOc5xwOOvfj3xlxW+raxcxw6oks53lQRJt+bGFJ5znJ5P0PTBra0GxsYbeBo2jgiLbZLo4y2Bzt&#10;4z0zj/e/Ppm5TlocsIxitSfQdOgV0+SN7rZlpyWwF++SOOOOc89R68VvFHxD07wykVrbedqWoXMK&#10;mGGw+aWNwwO1V/hC4jUsSBnvkmsfUfHus6tqM/hPwBbBb3T7dmvr7ObW3QuOZGH32J2qsa845+Vc&#10;1p+DvCGmaZNfXWltLdandIJLrU7lT5l1Imc4AGEi3j5UXC7VUAGr+CJLdx+l+Bb3UdVl8VfEK5h1&#10;DUbe4R7byU3RWJC/MRk/vHBGC59G2gEkHqr630+2S4W6UStlZUZmBLk8kkj3479T7Zht7a3treWW&#10;3QCSWFVlPP3lO7d1znpx14Gf4cW9O0JrufzruPG4B5s8E+/Htx0+gqJN9SDA1GO61B3isFxC8+59&#10;vyqmeSeO/U49aqal4X063g8iaESszfMzKM7vvYPPTp6/j1HZahFbWOni20q3VA8TEKigl2JGSTzk&#10;++cdM9RXNeItRg0xXhmsjJJNKYkSDIVW2/M5Y4AAG47m4PAGXKgtN2HFNbHK6taeCrGwTTdXby7d&#10;ZipYuMqzKSABkHgMp7+n1yLH4Z6BqUD3NzokMFgtzGYbNpTJJcxkjHnZHIPI8scDB3E9K2LeLRBq&#10;Q1LVoP7QvlL+UGXKRZGAsYP0GXPJ5PAwK3tF8H/8JPfPJDfG0gDqbiQAgDJIAXbznHQ+oPfpDt0N&#10;fetqafh7QNE1PVIrW9ulIvI3kit+MmPhW/Lp78jtk9jINI0fTBYSRCMxgOpi/hIOQQeueev1zjOK&#10;8b8U+OdR+FvioWWiRLdQhmhgkZgZApKsyAgZADDp79MYx0/gu41TXLQeKPEF8HVjugsw2VTOfT77&#10;HjjoOwqHF3uJ3kjrza6eGkvVhWOFyZpUxwWdsnbzgkliTjgliaWHXo9BtBJdT/Z4QeY5JMBeMknH&#10;PA+bHHQcgEGuU8d+PdJ0Swi1XVdR8nADRgDa78/IiAHOTjbkZOFJA+7XBXCeOvjLfxXF3aGCzVsB&#10;XQqmXcAPIee5zsXLfJnkpkVC1N8z3IlFSVnsafif4neJPHes3DaDfTw6Yb3zHeZ8FmQFQVwOFK45&#10;Jz8hxgYNafgvwdql7ZxJo1n9htvJD3eoXMpO+Ri58wDqSdrAkcZbJIyDV638I+EPC8QuvE935rLH&#10;9xeTnkFtoJAPH3jkknPVVIoXfxEvL3SG8P6cRBbNy8bnczjByOpPPBH498VcnUq+9IUZRSSgjyP4&#10;16xrDSSaDp+pbbS3nCwkfKXjBwHJ/h+UdMe1XvgleSX9jJFeSALbSNvMYx8wIAJPX+HOOODWjrHg&#10;qTXrqI3KCSWNV8xZ48qxxkhgRhsdOc5A5q74I8K6foekRQQMguXIW9tI2AaQqOrKvbOCM8Y4HY0O&#10;cVTskbKD5kdBf3uFj05LhJPIbMCqSwJ2hc9AR0P55qaPT1ijLyJj90RIAMDH3QOOuQCMdufxu6f4&#10;ekaZbj7LI0xC+UFUl0AJOQeeh7np06det8O/Cy7v41/tNdqq4AgSQhQcA4Yjn+9x7n1rDmuW5Qgj&#10;zzWfAa+MNPfSJLRi8x+WdDwjKchs5zwfTr7V2fw9+CmneHtPOpasDcnhmkf5Y48L94KT8uPl9enX&#10;in/EL4t/CX4IWPl399Ff38a4XTrbBZGIPy5H3eQDg8/TOa+fvir+0b8UvjRPJpenSnStNJYx2loS&#10;BjJI3f3mAOMn1PTpWkaTktTB1ZSeh7L8W/2p/hh8LSfDXhsw6vq4IykWTFFgBuWHU9eBx79RXzj8&#10;Qvi58QPivq5ufEeptJCwPl2SkrGg4J45zxjI9s1y0vw58QaXfrrKWslzgnzAxJLAjB9+/XuTWtZx&#10;JAiXl1bNEY1K+VJE2SPcgHORgfpXTTpKO4tB1hb3Mtyfs0ocFUy6q2M4Py4YDBrH8fWGnSM1o5Fx&#10;LFCTFHCeV478cKOOPYfh0EjwWdtHeRXLmNQJEkBKpyQcgMOQcdxVFrKwTTbhdMtQouPvSzS7nc7s&#10;FixPPU1o6SvcpzaVjM+DfxE1H4Ialda1Ho9rd3FwkaAXRZfLCtubaV9e/wBK6L4u/Gj/AIWjq8Gu&#10;RaG1msURCWstzvAYhdzK23jp6E+/as/4i+GLcaHaSRAJItzGkgCckMduR7ZI5rjfEekaroFla3ET&#10;OI5HZMZyvTgYPWpnh4uoqi3IU5NWubUHidZ7cwPbgfvNq4Od3OM460zTr+4tp/KE20kAIrJyOvAz&#10;XKwavLaXKxTWqsjDAK5Ug+v1rptL1zTntsy2qzQnh8EnavfjtTd4bImx01tNqTRB4ZjERjBZchv8&#10;a09L1HU7G6C3VzkMMtIPl2ZOcZrmBrGgybhpjPayBCi7HIVQMHhD8ufcg/XNOTxDq0JKXAt7gEAR&#10;F15/3ie/fjtWKipboep6zoXxP8deH7QJo3ii5NvknyFuTsB6HCnI59K6jS/2h/GiiM3lha3Ayqkt&#10;Dt2rxxxivErfWJGVpJLGSJguU8mXceOpIOMfzpbXxkYoViXUW8sk4juFKdBz1A9R2rGeGpPdFxq1&#10;Y7M96Hxk8P6tI6aroj280mFaSE7jjP4cf41mX8Pw81m4a7g1C32uApS5hwynOMDPbpivKD4hmVUk&#10;smDKcsxdiTnjofz/AJd6st4htg5huEyduDIF+U1P1ZR2NViJvc7k/DHSfP8AtGkTkxc4EdwQOe/f&#10;saztR+HstvENsjNmMYEkQI68/d/qK5VtTLXCfYb9144KHKjjqR065HTvWvaeNdcsbYPcT+apUAsx&#10;Bwvbnv36mqVOSWpoqpHceELUyDzbZA20ZBfH6GirMHxFljjAkjTceW4J5opWY/bTJ7kT3tqLWAk2&#10;+0uqzZ3p6AdMEEnntn3qdLua7EdrdyySyEAOgc7yw57Yxgda+m739iPwTqLSr4c+J1zZJIS0KahZ&#10;R3KKWP3VdZIycdOhPPU4xXm3iX9gf476XvNlcaPqqSSbvNs52jfbgcfvAO31PH41pFrcylNHjuoy&#10;BHaz0z91EpIknC55yflU9CenPIHTHpreHfDdvtTVdZtpIlSXdBbZCtL7YIwc+nUg9a6iL9n74xeE&#10;L62vte+HWoqiSkIILczFNoPJCBjjpg9uvWuP+Jfjd7MXEd6jwS2u7zUkTbJngYwR14xzyKU23ogh&#10;yt6nJ/HHxpZrdyeHdNRIEKhrxo8YABOExjqeuO9cH4QhAvJdZvYwpd9qHAwik54HpkD9Kr6mbnW9&#10;SaIMHaSUS3DA8bcnjp+H4VbnultgbK2YnA+4Fz+XH0otaFjWKTlzPYl8WWdxq0q2NsRIGwzOew55&#10;Pp6VN4F+FtteamBePGyqciSQ8Rj+/j1yMAYPSq9vcXMSqGhETk5YPyAfXn8fT3xVTUfGeqXdn/YX&#10;hovh8G8ugOc+i46KOfUn8xQlUSshVHDm0O08V/GC2+H6z+GfBRSW527DNjcsLcZJyMM3sRgYHXBr&#10;z+88KePPFuk3fji9t7i5SIhpp3yWYdCffAx+ArJvdN+xnyWy0gXLNuzya9y+Gvx7+Hlr4Ih8K+L7&#10;aVZo7Ex3LxW2+OcDgDgDLEHnPGQeTms6kp0YKUI3FGMZytN2PBdP0W/1FXe0hLKifeHTjqfpXSeD&#10;r6DQoFudI1CzW7wTM8sCStvDcAb1IUADORk8E5wQBtaP4j0HwxezP4X0hpI3ctA98cbFPIG1Segx&#10;g7qzJLGK5mlmnRS80gkk+b7zE9T69a6VUlL4lpYj2KT0ZNJ468XC9leLxJcP5gG941+YdiRtA/UV&#10;WbU/Fl6vm3Gq3GS5Ikadg31HOMVLL9jsYgLiVYgW+VWOAOnIHX8qji1y0mnS1so5rmRuFRECjjPV&#10;iRj/AAye1J8j2iaPSych7WWqaiqtqmqSzqBwWlIxn681attAjXDmMZ7s36c9+K19F8Oa3rH7iw0g&#10;zzRxNIyQ5bKjqTxkAcDJGM/UCsK71+axvWtNdnktvkG+NfkEI4AwOp7cck4PWpipSvYb5IWbNI2V&#10;np+1bqZY5HAxGXG4j1A6ntTH1W1txs0+ylkZCDhyFy2fTGfSs0eJdMngK2GkPMzKASSEjU7ueTku&#10;pHspBPtVvRbXWdbmCTX9npdkWInmjt/M2q3JABOZGx0HrjkdaORLWWova32PcP2OPDeq6zc6t46v&#10;P3cVqiwWwWHA3ZDHO4ct9wDoM5BFeu+JviPp/h0R+eYLWa4YJHMgLuDtdl3R+4GC3IyQOprxXSfj&#10;dqGgeHI/AXgATadpltK/l3l/MJry5BKnLOAFU5GcKuADjnBNZ9u+patcy3MzMzfflupsszEfeYgk&#10;455yfyrllT53zdB+1dt7npmq/E+W7YyWOYsWqx7prjORsAyox8rYA65GSflFVPCHiW61aUtYRqEI&#10;LvKxBG/HykepJA6npXlHiX4zeCfCbSxrcnU5wSBbWz5XoT8zg4XovTdgHgGud0/xl8dfjhejRPBy&#10;nT7MkKkWnN5eBnu5ILep5APP0rRUXyX2Rn7WzPdvG/7Rfw8+FMX2DVde/tPUYVANlZne5PKnzCCF&#10;TBB4JDDjjBBrw7x5+2X8VvGLyaX4TuF0a1lBEoswPNmJABLSEZUfKcKuMB2BLZzXongf/gm/c61p&#10;K3fizxNqNvNJBKrLFHCv2eTA8pgAZBMhycrvjI29ecjd0n/gmZo2nXO2b44NIytyi+GlHP8A4FHI&#10;rnjjcsou0pXZo8Pi5x0Wh8xx/Dbx34v82+tbiG9uWIYxSXoE0p7/AHzye/XPHFY2v+CPFPhhVfX/&#10;AA9d2gcsscs0B8uXB5KP91wOmVJFfcVv+xZpfh6AfY/jDJHtix50fhobuRj/AJ+f69qnn+Cdv4C0&#10;OOKx+INzq9xMPs6QjRQu9WG0qzCdgqsML6EtjnNL+2sFJ8sZX8ifqVVK8j4V0WyuLhCse4IW+c4I&#10;B/Gujt20jw7As99OpYDKxKNzsfTFfT3xm+DHwr8CeHH8U+LvDtuwnkit4orC0FrNJJtJCqEcDaF5&#10;LdeB3wK+ffFvwv8Ahq+jT+K/D/jC+hiSQpLZXcSSyGVuVQHcpXC+u7pnNelhsZSrQ5omFSjUpuxz&#10;PiL4n61fW76Zpjm0tXykiIcvKvu3Yew/HOK9Lv8AVr3xD8FNC8UNbmT7DGsdw7L3XMRYk+4U9/vd&#10;K8ni8PyXMvkaXbiTOcshyO3vxXqfwV0s33hPVPBeouWdH3CIN90SDgj6kD8810S1VyIroWvg5rAa&#10;S700xYfz0mhRlYDPTqeP4Rj610s9l4+n1tvDXgtvKg1NElnuoFxIgYhCFbqo3dTy2FIGMk1514ZK&#10;aV4whjugypIz20hJ53E8c57sAK9i8JeJ7Dwbr+karqMz21rZs8d29wpKrGxfaeOoynTsQTXPjEuX&#10;mSOnCNcyTZ6x8N/g54G+FujXmstHBdakCsU8pk3SCQgHIxk5O9Tk54IJPNbNxo93d+CYNE1LUc/2&#10;jeRW8OAw84SyKoD45IYsOCe5znFcrfftAeAdTt5rWG/mueFeBoLeRsl8c5wAcY9RWd4h+NmtatBZ&#10;J4J+G8luUvvPFxrFykZbCyBU8sZ2hZBC+4Hny8YGd1fPqjia1S9j2/bYejE9r1HR9Ej0vUb60ZEc&#10;jbFskwGd5AFGOv3mwB36Vx2t2FwuoQ6PqFu7Pbv5tq0abQhCbCcdiDnr6+hrynxR8c/jHPBb2kN1&#10;ocBRlMv2C3JBdZVkALSFmJDKp4wPl5zgVxXizx/45vLd7rxF8Qru5l8wPHFBKFRWOCVyoBBGB8uB&#10;yQc100surXu2YvH0rWSPTv2gvGU3hrwha6SLV2knum3MDuSRIkKnnBwRuX/DivDtP0rUda1OG/1C&#10;5jiEwMdsknALZIB+mT1JrX0p7/xbHPfi4FzLcyczSHONvy85yOuT17811Mnwq1yPUYdQ12/id3tz&#10;KlvESzKMcHGDjk89+ldtLlw8eVs5ZqWIfMjzPXLXV9M1dGFvHNug8xblpN7uzIuWI6Bh0IHGa9Q8&#10;FW0dl4eikkge4b93tjLAkHAxweOpAPHA5GOo4nxcVj8Wy6dpxMkUcrxwHs6hsBvyGfxrvfBtv4gu&#10;tQtbVVnjRp4vKWFsNnfwxJGVAGzkdwPU1lWk5pNocIqmrI94+AU0Wm+HZ3W8M0i6nNm3CbmQI7Lt&#10;AABJwAOhOWz0IUezHxjok2inVtVuY4bJbQTyzXrpGqwkEF5N+Ai9Tngepr5w0T4ofC74V6fqGpeJ&#10;be0ub1by5NpFJ87zyNuKxxnB2jJAPHHJI548y+Ov7Sfij4pW94C32bSImY2mmR3CBQ+BtaYfebg5&#10;PYEjH3a/QcJnFHLcugt3bY+JxGV1MfjZNK0b7npXxk/atsbOW90z4f6JqnlrHNLBc2MkcTvIMg7U&#10;lhc+Vhgdw2nlQBzXl19+wZ8X/wBofw5N8Y/Gfje1tNW1CyiuNN0yPM/2qPyl2b5d5CEqFxjcPoMV&#10;5pLqRj1C6vYvEMslpnZDfPHgzrkHIAJCAcngnp0Pb2T9mD9qhfh9cnRPFviBpfDLJFDZCdd0lvJk&#10;DemCR5eM5QDgAEcghuTBY/DY3E8uN0jJ6W0t6nRisBWwlHmwiXMjyrxR/wAE+/in4VtLi7uvDlzN&#10;HZ2iPPJZXSsJHYHKpwclT1JCjPTtXkD+BtF0y5La7dXcSxSbZLcRDeW3YKDpk/7PXqelfqb8WvES&#10;SfCPVtT0q+tZUvdKP9nTxXaYuPMHGd67dmGycHJXOOcV8wfDX4DaL4NV/Eusy/aNdDAG+QF13SED&#10;y4R/BxtXdySSxGMgVGdYHB4Oso0J3uLK8ZisTBuvG1ih+z98GbbQ5ZNa1vQ42022sRKdP1CELI+e&#10;SsgIOwhR16gsOhXB9Ltf7dkDQ65fzw6JbPJLBp0EIiW3WQjcuVAJHyrwSx7ZODVjWNQ/s+zbU7kx&#10;i2bZGViKgsqnIYAcDLevHy/hXD6z4our+c6dok8htpIWciQgggAbvmIyCxIOSTnafc14yqeyVker&#10;7PmZc8U6/BfTw+GPBtkgt7dT52UX92x5BJ6hvm4HUbjntWb4G8GQ+EnivdR1MrFNN5qLKoK5DNkE&#10;9+AvHXgDg80zRrgaVI0dtFHLI4V4WPQZUE8n7u5SWzg53A981X8V+M7LwreWGo6jdtcSTSj7LAuX&#10;M8gYrGoRcl5CVQbRk429a55e87m6tE6m6Oh6HYv4n1cyYtyz3Uctz5ZEI+Yq+4gKvGD0GS+ScAry&#10;V54i1T4r+bFpGsyaX4au1aZb6Xclxd4flLcbf3aszHMr4+VGwOFNQ2tpqPiO5TWvHcKoHlLWPh7z&#10;N0UBUjbLdEEiRy25/KX5RsH3yxxqCO68Q2ANyZVAXy5PN+UFFJVCO+cdAP8Aa5GPnhyUWFro1dEn&#10;8P6HDF4b8EQCOyt7ZI0mgGNoUHLlmz5jF8klsklhnoa39Ks4tLgSWTUJXjgRUMjMNzljyoPU9VXP&#10;X371R09NOs7BLOGwdI40Ta0f3pVBJBbHTJ98cAelalhLHcxtbwXipucKZJ4S2I+SwXldvy5XPY5O&#10;DjaXo9TG3Q2rSSC4aNE5bGBCDngZwD7cfofSnPrBkaC3snjlLswVFOAqgAtgdSf/AIoenHNvqMGh&#10;M8ShUUSszXXsO2TgYwACSeAxx0BONd+I/t9uslnfktHc5SOTKm5Ayzfe+6pbAz1YA8AYLZ26lqN3&#10;ob9/4vgsbdbW2kSaR7iOC8eMjK4G9gp56cADnt12HHJ6v4qW2mV7ed9lzNJO0ZOSSxOOT/CAQBno&#10;FAHasLxvr93q06x6fnzrhGZI4I/lJbLNnA6c5PfnPY1q+DNAtraCFvETIbqU4FuMj5gMjAzkkAMT&#10;x69ADmHqaqMY6mt4Y0OS/m/tJoWdlcK+0DcWOMAjHHUf5IFdpptndwWS2lk0SRFjlh91Tjn6t3J4&#10;7DtWZ4bezgumF6jROW8sLkDcMjAA+v69+9SeJ/E72Vs8UJVnRCQ5cnaV7k9wM56EcEUuRtkyqKSs&#10;eUfHGK9udeh055VvH8hWLIgBycDkjpgAenX3ybPhj4kaho3h2y8D2Nk19qxlMdlalgu5AMA5bAUD&#10;5SWbAGQM5POR4p1bWtc1u7h0yYPcxSFJRPIXitF54ZgcbgOCgOSRnIByIE8HWdhp0l1ZSSytcNh7&#10;52USzOp+8T2AJzwMA9KqU1HQpLS56V4X+DAudQHj34xeIEv70PKILC2l3W0ABZMA9WIHPGOeOmUr&#10;T8SfEDTbe0bTfDumxpbxJiKTaF2qMMSBjjBz17qfSuM0X4h6r4l0Q6fr94ZbuzKxzx8gOCCFYZ4O&#10;Rgnp8w6cYM6W7XEyzT2P7mQAOqSFiy4YkEY9wO2fTplwSlqzO0nqMvP7U1G88vLXBmXdcyCQZXkj&#10;BIJzyxAIx784NO8MavJol2utLaW87wMwLT+XJGEKsB8rKRz1z1H41auZp/7DXMQknkgeFQisFUkq&#10;SSFI6jjBz0zjphdB8Ja9qN1b2WkWDyIU2yTu21YehHGOT97gVtdLYVtbNlHWv7f1m2WDws8Uc4ly&#10;88iFuvJIxwM46Hr75ruvh18MNT1CSK7ubZWkkD77uZQAzAtyAeeDx9PXNa2l+EvC3w40iPXPHepW&#10;9tGCCTdP8u7A3CNer9fTp6Vw3xL/AGwNYvg3hj4Q6c1pBlkbU7mL945JIJVckJycjvzn5eQcHCTZ&#10;XteiPUvE/iL4YfBHThdeKNbjS4liDR2w+e5mGMBtuQduQ3PTIIHPFfPnxp/a68aa7amDwtnRNOdS&#10;ghRgbi4GAMs3UYxxjA+bnOAa848V62geW81u/fUNVuSfMSdtzKT1LHg9Scd+BUGg+ENR8Q3X9reI&#10;Muzn5QT1yTgf7K/e/XrWsKDTVjNa6s5b7de3Wom4vbWe6JcFyHJJznjnv/8AXrsdL1/TrURWKaZP&#10;9skBMFskRycd8gYC8dfb169Yvhfw2I0tI7RHfyfMSQoMDDDB5zz/ACzXJ28Nrp3izUFuNMM8JijR&#10;I9m5vvE45Htn8K6FSale43UTjZF6H4m6rZ3KWGoeH4JMyFJPJbc2B79Ccfw4FVP7YfXr82upqLZX&#10;mbZDAQFYDGQM8sOVyCeueBWho+mveubp7HdM6N9mLH5Bwx25GQAMDp6+vW34d8F3niO2YavaoTI7&#10;RKkqFFcg4ILZ4Y5xnoOCc9Kt1Ka0uCpyZgr4T0vUfCrr4R1GZ7WL50gEZ8sk9lZlGckdjj5q5G4X&#10;VLC0e1urZpQIQseDjABBH0Hy9/WvatBt9F8OXP2e4SUwKFEUM77NsYUjOTkOeFGMDoTnoKwviF4b&#10;0fWoH1nTEAVjueFjsIXpu5+6T1IGT7nFJz1uNxtE5LxPNb6j4dF/b3SSiNUIKdAVYMQfThT7g+lY&#10;3xN0t38KG8GD5N8hB67QcL+Hb86t32iajpUEzxs5gmj2z7eQBnGSvTrjnnqKn8Vajp+teEb62j4k&#10;W0DMmeMoQ2c+men0zx0rZWaM9VY871jRPIso7tFOGYgknnms0R3FlfD7O+0shwcfhXWXsD3nhlm2&#10;lthD5Hbp/T+VY2t2It5bK4ZDtdgjN6E9v0onDQFLoSWus2EmLfU40id2AVhjYeeme3GK07jw/con&#10;nWEzRs4wNhO0jOePbvWFrel/ZVE0m75GG3I7HjH6irvh7UdSsgIlnSWFEJEbcYwOme3T6VlOly3Z&#10;qpcyLY8ReLNGJS5RJwCDskjwQvsVxn8c1btviXpc4aHVtFkgJ3BmiVWBHoc4J/Srlre6ZrmITEA8&#10;YG+F+o5xx+R55rN1vwkHYz2jqwIJYEfMBjn6/p39Kx9nGfkP4dtTX0/VvDusxfabUpmKEeeyq0Ji&#10;XOMkjhfz9auxwzRfurDUdoI+WO4xIqj2xhm4PdjWn8CPBi3Xhq/1HyCxDouQpJA3DPHpzW5rPw4h&#10;klM0UW0FVdjESM8cdP8APNYSkoS5bgve1scJPfz2t4UmgT5XOZBIeQM54I4Gfr3q5beKrJoFhe/Z&#10;AchllT5fqXBIA+pFTa54Cubd3jjvLhXmfbAGAdWJfac56Y64B71i3Xg7W7MSbBFcAfKWj+U7+/B6&#10;d/4q1i4vqDumaDa3LeH7Taqjxtyrq5wfpjINFc0+kaijlP7KkOOp2A0Vr7grs/Wa68L+I3tIpdL8&#10;UatGqMwP2yNLjK8ALulQkDj+96dKn03R/FEewxeM/D1rHO7CX7VZTwMrKudu+3SRRlsfNtJAHIFe&#10;j3ngjXH3WtnF5gST97IkKuso2vhmZfu474AJLdyOGT/AjVbzT7a5awMn2qIRu8d0yqhdPM2ocjJ2&#10;53HPJCjnOT8xDMktZM+qrZPzbI8nufFnxX0i4EcWji8DTFIptPvI7lcZI5GEkGCDnKcg5GcgVH4o&#10;1nT/ABfY/wDCL/FLw5ouq232lS+ma3piSRiUdH2XUCruGcBhk/lXoOofs9eJ9OdtQKT2NoJFjWW/&#10;wYkI27hwcsAGHTklckMRWXrXg/Umg36RqEV+VRlPmyf6xlH3VU9h05xx0zkV0LMaUkrSucUspq0/&#10;so8X8SfsTfs2eNZpXtPh3Fps944klvNIuPJ28/dULIUAPOQqgdPpXH6v/wAEt/hRKs134R+Juq6T&#10;Ozg26ajbpcQwgY4+8jnvg7uPSvfrTwEfEev20d74LW2kKBimkxpbSOflLEOOM/dwTkYY4A5FTa58&#10;HDp2sE6X8Rbq2NvaOs41uRL7z3yAMFVD4PPTPTOcE1SxUea1zCWBrcu2h8NfEb/gmZ8ZLO7uV8N/&#10;FDwnq9hDE2Ior5obychSdvlSARrlgFP709Seeh8k8Ufsu/HvwZvgu/hjq32S1iE089lbi4Qe++Is&#10;M8HnP9K/SXWJPFvh1VFpb6Tqfmqc7Y5rUZ4GFznd1PXHHas6/g8M6SqxeM/AcmntdWguUEbm4hdD&#10;k87CWVs7gQQMFcdhWqxNS/kSsNZao/KzV4LjRZzY6hYT2k/Ux3MTK5Hb5SPY84qtZ3sc0git8gD5&#10;nlbgIOOSeuB+J6cV+qFt4c+EHiaMXFlD4dkdsiOC9txI+4ZIXZOd5wT2HUcdK53xX+xB+z94/Xbc&#10;/DHRbcRSfOdGjmsz06MsDopPI4bJHPqa6I4ldYnO6VpXUj84tPvre4JMcvyghV85wpdj/wCg8gnn&#10;Ppk993QtHuL+8FvJMVhQYdgv+eePX88AV9ea1/wST+Fs06S+HvG+qWEqnc0V6yTKfQDCg/mTWL4s&#10;/wCCavxSt9LW08F+MdHubYkGSO4Zo5Jue7AHI4yRgZ6dM50dek/ISUkj5a8TWlj4mukgto2W2tcp&#10;AwAJl5yQASRtz+ZJPflNKs9K8OxvdwQBygXzrgjzGcA5CqDxgkAY745IFepeL/2Mv2kPCHnvf/Di&#10;5u7aFctNpcyXG5R6IhL49cryOMY68KZtf+HTX1t4/wDh5fojw7oDJbPHJEw/gYMOM+uMjHUjoKpz&#10;uyY2lDXqUY/iK/gS3tPHHhjX0F7cQsjW3DMhx9xlHGO5zjjBxyBS/D79nL4v/HLS9U+Ll/dW+maF&#10;aAyXviLW7jy42YZVYoUALzMduxFRSAQASoGRa/Zj+AF9+0t8T5ZvEks+m+GNNzdeJdZWMKkEQyfL&#10;DsNvmvzjOTgM2DtNeu/tS/H7TPH01t8NvhjbWGieAPCqC20NUjMQeJdsfmOz/O5OOA3rz8zHKlNq&#10;ahT1fX0M2lOPNPpt5njFt4V0TRPNOm6dJfxW8uxru+QMqnaQMLgD1wMEj8M1p2ltcXzrO13MqvHu&#10;mnYbQpzjG7PPG0c45bHuea1X4jaDpcZtfD1q1+68faLoFIt2c5CcHGSOu3I4+vMeIvFPiHxLOZ9V&#10;1Zpt7fLBEQsacDhUXgducc9yTXRGMjJtHoWr/EzwL4Oun/seMa1dqu2OZVCwpyed2dzHvgcc9ciu&#10;K8VfFDxh443Wct00Nq5z/Z9oCkWM5G4A5fBAI3Z55GO+dpXg7xLrDkwaROVCn52XaDjnq2B+tejf&#10;D74ZQacsV9r8Dq3JkhtyWYY68j5ffrSlKEFdErmkyn8Hf2fdd+I+rW6zxMkErZIdcYXPJ6jtk19o&#10;fCH4JeHvBGi2z2mjrbzRryksgDjBwSSu4Zbbnr0IB54rynwj8SdO8ORLD4Z8CNclMlZLmQbQoXn5&#10;tpGcEnr71eu/2vdJTXoNFl8QaLpqzSxputbWe7EYbje7W6kfKc5UbmAXoeleLjFjsUuSC0PQorD0&#10;neW575t1WCN3fVhtjZmRnnJIwvPO3jGemce9Y2qeLrvSXawvphcyyLsihgDOzL0OSfu846+3uK4j&#10;UvHvhvQgLbxj8UZJImjBKyzRaeCzMcAnBbBGMBjk4NeR/HPxzffErTJJNE1l9G8OlEaC+1Cd4UuA&#10;C52BpR9ouRgEARqU4Unkbq4aeS1Ki1kjsnjox6Hs0Xjy/wDEd/NosGmJMx3qvl3MZ2bT824YUqc4&#10;HG4dc4xivRPhrJo9paRoxlmmDK8vmRhsMTuIDDhsEcMeeB3FfIM/7S/g/wAJ6DbeGfhP8P73XbuG&#10;xjtW1LW53VZJz96RIYCGJZgx+Z84B6cio7P46ftAeD/Bet614+1kifXrSKx0azDpCbULnfIIogAh&#10;CEr8xDlipYMN1c7ySrB7pfmzOWNi+gv7YX7Q7fEv4h3Gk6VdY0XQna3so4zxPIOJJTgkEk/KvPQA&#10;/KWYV4pqN3qOqzwaPbRyTSmXc0aPnzJj1PHQADaPQA9M1VxLc3REQJI65J+9jgc9SMj9PcVs+Ab2&#10;bw34gXUY5UEkYKBhJhlLDBIH0yOlfWUaMMNQUInkylKrPmZ3MHwt8U6P4Yur+GCOws9PtmkudRvz&#10;tdwOWVY13OWPOMjb6sM5rmvgP4nS2+JK6GhKQX9tJHG0gAO9QXVmx04VgAM8t1PWvVtc+IltY/Cr&#10;VbvzkYraMkO5Rl5XUxZOOowx69CQa+dPDes/8I94ysNZilwbS7jk3jvhhnP4Zz+NawnKUGmgkkmm&#10;el/EOxudJ8VXssK8JOJoTGu3GQHBA7fe/SvUFkHxE8PXbzKiLJoyrEiP9915BPbvjjtmvPPF/i3w&#10;T4luGuLTUCWSMoJFgfbOQxwVBGfUfMF7VkabdB7SS01HWjNAqbLW3V8Kox05PHfPH14pzs6duo6V&#10;1N9ju/AekXKMlnYi4uZZ4sESTGTacemcDHPTjHXmvStM8ESadovn35uwsrlDbh1bzCATnYnGMluD&#10;68A5rzH4O3y6rctPBeyxXYfE0cLnewUfeO0Y78nj+Vem6f4g8P2zLBrvjS3th5mUDFsKcDPzZxjG&#10;DxyBmuaLcZHVJRlFFTUNN0lt6KqWsm0Gf+0lCQxH+8FTe27cT1UHbnj18o+IFxdalc3GnxymdF4g&#10;aBSI37GTkZIJ55A/CvSfiJ8V/gjpunnTbXxR9rupOLi4it3d5Pm6BwPYY5wK8vs/if4OXXVtNM0m&#10;9ne9uI4onmSJFjcsqglctnjJI9DVKUm2xe4lY9f+G+naJ4d8A6fY6rPb5Fn5jt0Zt3OGJIxkn269&#10;K6+5+IvgaLT7mOxuYpZjbOrzhuNu3OARlskjA/H614rPDf31ntvIXaKJwAuDz6n17Y46YqO3W5sJ&#10;Z/KgEUJBHKHnccd+vXP4+1c1TDQqNts66dacI2SKlpKt542tReSMTgmQqoAXA3FjjOOT+te4/C25&#10;1NPE2n6je3yeRDr1j9lUghtvnoARxg5J5z69MGvCPA9zBN4xuNT1K4WOKCLY244yzMAoH124/Gvo&#10;T4V38M3jPTdDv9GG6K6aVXbGPktzMh5x3UjIJAxzjOKwrK3KhRaa5j5h+KXibV7f4v6+kWpsIF1m&#10;4SGZzuEUfmMSsfbPX0H0rm7rxvbafbSWWiQXDyPFl5lG1i2BySTnHI7enoK3vF101jrl5qdy/n3t&#10;3qly8VsoDAKJGJJ57ntx0798mz8C3kjS+JPEVylhZlfny48yY8/KgPOST1H58Zr1ocvIrnmybu7G&#10;JqvjDXfEdu0Ul64jCAJbI4VNg4UAHsBwAfU9Oh9G/Z1+E2rfG7V76GTXILe00qzWWYOHWa5Gfuwh&#10;QRhTwzZ/iUDlsqvgj4F2vjzXLbVdcsprDRbiFprG2wqyTqp+/MygFNwzgcnryOp7m/ebwVrOka54&#10;YMUV7pRR7VYB5MaLsyYiFwQNmVI98c8mtVJXujF9Uj6M1f4SaHb/AAJ0Dwv8O5DZGKKKFHZXVoS8&#10;oErlU3ZLiRy3Ocuck55w9Xkf4dx+RqxUrjbAbiEgRuMoYwAThl54Byc5HWu2+AvxT0T4h6JHrHhy&#10;7Vd8sYnWORQ8UnAdW3KP4tysAOQwKcbTXT/En4W6F8Q/D73un2whuLfEly8ZLg7UIWZQMAlRuXCj&#10;5wCvJjXGteMqlPnTIpqMZWl1Pn7U7e18VLJPqCzW9sUVvIOEG3+Ev9VBIXkdBXPakolLWekl0tvJ&#10;CymUDy3JGArD+Jh0H/Aj2BLfEmu6pp+vz+FtdtJIUs22t5IwZCWySvA3AjBBxkjHqccdrfjLUbuI&#10;eF/CVyEtYp9kl5Jb71jKgApF3mZflyeQvfOSK4optXZvJpaC654v12HXoPCng3SUe8uWVb2WW88k&#10;QEMu13Y/u44gypklh0OAQK19E8PWvh3Vx4lv9Vh1TVxcN5WoqAiQxj5dsC5zGjAMS2SxG0ZwOOZU&#10;W+lWEmn6ZatBHJNunuZJ/wB45Gfnlb7zu3LHPeQKANuF1fD1zpqRywxxBIY4WaS9llGwHJbceeww&#10;cgf1qoq6M5S5TftTPf3iR3sNzHaxSr/owAVpUJIJIUnjtzznnHyg10d74ptdDs3hhRIk2BTCIyiR&#10;hR8gQDA4GRx7DOOnNeHr5JIF1ONC0vz+WzBvm3Hr2H8IIHTue+VN/Ld6gk91PuiuJCIraUMu0AZC&#10;4Kj5cg8nA44rKfvTsi4J2uzqvD2s6reXovzaLBGG2kpkAA45PvyAOOPYnFad94p0HQrVjeXx8r7Q&#10;kDpK2Q7N24zuBI6egArita8T3mlxBbK3aWSWT91DG43sATlnYnCLkEknAGVA5Kg89rWv2upXH2ex&#10;jm+0GEeZeyzFhExHzJEvRU3t945ZgvUDCjSKsrkyXO7I6XXvFttrjSWt1YvCIL1pIAm3ZtjwyysA&#10;xBbd8+D0IU8lQzUoNUu9TaJrdHmn3MRtO3r2J7dQPbn2zkWfhbUdYmVmsTFDBGRuWVh5vzZ5weTn&#10;JwcgDnjrXoNh4dNh4fVLZfscn2bMlz5OPLXAORkcN2/Djqayk7s0VobEWi+FUKGe4vDczRIfMkUY&#10;VDwdq5ySfb/Z56Ct6MxaRZvZ2UijdDgFiQCMcBiep9Qcge/Ss+1sNIs3MBRVSRwqOQQ7tggnjkcH&#10;HY8ke1YOs6zDpkRtW1ACK1gYLNJufAX5VJJyXJbB9SFA5yAWopES5mtTY1HxTHHF5aEZjh8s4AJk&#10;J7HgYG4kE9CFb2xyGpah4r1C8nhF8YYTKyte7gxkjKEGNFJOOrlmIx83AbLEU5NY0yZZ7nU1n063&#10;kiUJb3GDJKoXB8xRnapBI25yASTg8DU8N6npuvXK2dpd+ZEVDO3J+QdMnHscY/HPWk5NqyEuWOpo&#10;eCvCNxHcLdw/ZI7CIP8AuXg3EA8kHcDuyerHkkE8nml8Yanp1mhtNKG+aZSCyKS0jD0wMDvycH6b&#10;jVy61e/1hTonhdVkiPyXdw03khCBguXOAo6c5Aw2Rniuf8U3WnaXpMmj+HgL67fIa5UtG2FAJCBi&#10;NqAhhkYJXrjJFONGUtSVL3rs4y+n1Pwrf2/irTrmFriKTy7mz3nGwkDy2wDuwMH2+XuCB6v4VsYv&#10;FGkx6tocsd3bzKBgYYJIcBg6+2SOeevTGa8Daa61O3uGiIlkd3+0TzMNsfzY2r0LtnnA445Paui+&#10;A3xR8WfBC5vNOg0S41PTJYzLsBLiO4JAD5A+UEHBA4wPbNbSoWhcr2kubQ+kLTwNo+lxP4i8WXcU&#10;CQJma4kO1RgkjLcc4ft3/XjPiB+1r4X8EXkeg/CKyF9dsxRL0xbIFx1VM4L88846cAjkeS+NfiH8&#10;RPjNp11qeu6vLb29uMwafZkBIsZI+XuT0yckjg+g4jRfD+owxSDX4ZjbxyNJbz7CqFcY3AqODtx6&#10;YI9yaIU09yGnJ67nc694o8XeMdSh1nxtqk9/d3DCNJZ51McJwTsUc8cEjAxnrgmue8R+K2sruTw7&#10;4TtknuXBDyoeVJOcDGcHk5z6de9Z93r954ilGj6BC6B1w5LOcDnBO4kjg8+vTnArs/AHw6s9NKXT&#10;QEzzcvIy8sMdMdh3+n4VpyJ6IbvbUoeCPhw5m/tLV3MkrcySO2NrD5ifc84+pFdRNpcdrM0JVB5c&#10;QRNxz8x5689MKOR1B65ydtUhSyDRhVjdv3Y4G4L+XU9T/hWP4hbWtZvo9K0OzVr6TLRh5NqQDoXc&#10;gcAYIJ9xgEmuiCUdtzJyfXYzJtUhjvY9OsbeS7nkUrb2MA+eUjOOAeB19MDNYvjz4X+PrUReJZpr&#10;e11GRTHcW9ndNG9mjc4BT7xA4PPUjAI5HrHh/wD4VR8H4ptR1D4g6JbeIL2IE3t5cplVU5aFFGSk&#10;Z44HJwuSSFx5N8bv2m/D15erofglEuYyd13qSWjxRs3cIrKjckkbiB14z1rqnhYU4OVWXyOenWlU&#10;qJQXzKPwyuNc8LJNrniOPU9UgW4eOSzNxvkIXlHQuwLAk4IzjnPOOPVtC8X+Hta8M3XivTrWC1tZ&#10;3cTXUrbWUjqCoDNkHBxg8j3JrxLw58VNM1NFFxMIGZiFGQBn6NzVrUbWO+tLpNGvhCl1/wAfcC8x&#10;S4OQSORuBP3uO/qa+fc/3j5l/wAMe3yWguVm0/ww+KWganbay3ie81CylYvJdSQo7xg92Uk846jJ&#10;HQDOM10upfCz4p2lgt14e1yy1aGSVR5fmGIyIWydwkBBwOSCffrTPgF8fk8KNH4S8fRGazRgsdzK&#10;C7wD0Yc7l6fhnr2931GTQdM0ldYt1je2OD9rtR5kQXnBG0/MMEkHnAz616UHGS12POk5Xdtz5svt&#10;D1TSpms9Xswiy7v3bKf3fUD5scHHYZGMj2rlb3QonSaS0tGjUyMGSXbgjGP4Seo9e35V9L+NfD2g&#10;eOtF+2abPE8pXdFPHKGjZc9+f16g+ma8k1vwheaVcAz2jKxbDKye9RKfK7oqmuZanlkNnbw6fc6b&#10;Ep+aPb5JGSBz+nNc/rnmP4ZQoAHSRGY4ORjP9SPyFepXHhyF5FaO0beVA3L/AA4PfPGPbGfrwK5z&#10;xV4Euryzlht9qmRcq5UnJH/1z+o68VrDEprlYnSs7nMa1EL3RDMG3M8SyKwOT6irPws0tdV8Tpby&#10;S9LZ5TnnsF/marRW2o6dpa6fqsXlzRkqRwQy8kEEdeP88UngrWRoO65tboxzDdExXI+XOcH1HTjv&#10;WspLlUiFzao6zxF4F01Sbi3ieGReVkhbBA74ORjNYSapqOmyiy1cmVHwPPAGe2C69PXmt4eKJtQt&#10;yHw4+7uXH3vTjj8KydTUXaPkAkHG3uT1z+dYT9m+lh0+ZaNn0P8AskaRpvifwhqOo3KBllbMcm0H&#10;JDqQfY/1Peuv8VfD1JrFpkDqWKDrk7Seg59APSsX9gjTIl+G2si9kCxG9YR4PsnYfU16drsdzbRD&#10;S9Es0ubcXHmZnbEkeG+YAjAPbr6HrXzleuo4mSvsetSpOVKLR45c/DS0vp/OeP8AeWc24Kp52lAM&#10;kd/m3flXPap4Qka1R0tztCBmwcgjae3pXvFposRv5op1hSSaNTC07hBwxO0nopwR165Ge9VB4Ctr&#10;q0SC7i8pnhMcillYgrkdic9hx/PirhiLJETopt2PnOfwjaiZvMVM7v7gor6El+DGjTSGR4Bk9fmU&#10;YPpxxRXUq2hkqZ+mmlXHgey3ape+Giq3cslvd28TkBSrDgLklTlcE+obFS6b4f0PSvEElr4NlDXc&#10;OnJd29m9zIFhuEmQ70fPzBU3Eqd2R3BwR4Ro3ja80+xvmvLye7vkgeG1iI2xjEpJlfB6kkDtn1PN&#10;b3hn4v2yPaXepM7ahJG8cx2bUWQY2lG/ukMwxzhiBk9a/VM38HMyhGbwtO8HLR32Xp+p+W5J415T&#10;VcViqzjVUdYvZu/9aHoPxAm1nxPrzJ4v0IXkktz5imKFtqxsxxsKg9cN97Jz3qTx94b8G6r4fhXw&#10;/wCB2+xQwFvtSWuZUCtuOWB3FfQHBypyea830v46ePXazhEsjXZuJbi5gSM7ntgcjOOcbS2D1+Qc&#10;YAz6r8MfFmpeO5NMmfxBPpMtxdmIO8O1bfCDcWBOTgAt3J/n8hxH4TZplNCnPDfvG2/dTV1Y+w4a&#10;8YsozqpOnX/dqKVpO9nc8ls/A+qabo99FoPilypZSscwG91KkHYcDGMkkZwflHNM8P8Awl8ZeaZz&#10;p1vesEacPM2fOj37MnJPygtgYPUEHnAHoPj/AMPSaX41k0my8e6TgENamFgkcu4jcwbaAMsMEcYO&#10;KXT57tdci1TSZ7dbQFTbW9wfMyCMMPnUfKcE9M+tfGYjI86wlNSq4eUbvRtH6Dhs/wAjxk3CjiIy&#10;a3s0eT634B1TRtXgubnRmgkhfIhnm+VJVxztc4UYxjoOPY1xmteGZ76Q3lxdyRtmRpSWVgCMktle&#10;CCQevHYV9Eaqmu6fq82oeJdGa7tbjAjhEa/NCEwVU9ExggYHOOOuakvvDPw/1jQA1tp11YzElwk0&#10;S+X8zkegI5IXJzjk8c1yx+sUHaUGvkb1K+CqxvdW8mfN9ymlaNp8drqHgXS751Zn8yeF3l3DByct&#10;sGQV+XaNwHOcVj+INK0y+mXWYY5dOXe32b7Ai267853ARBBx2ypwBjnFfQ198JfBOjRQvdeINNTy&#10;tTjhj0uaTBm3NhmDDhFGD8xx6jPFUvFfw61bxzFc3dvoVpcqMtYf2XtEaxx5yO/8O056nGfWpeMm&#10;6lnEaweGlS54v8D53sbnx5pk+/R/iMt5ErENFqsEcwbrnL8MMn0bvxxVpPiD8RrSFl1jwTp19tOD&#10;Npt7JCdueMKwbkZ657GvQdS+Hem6fpT6l/ZyP5gkZG+yFmIJ44BGMDrz61i3XgjULLbZrYyKsVos&#10;j25jC7TjOTjluDnPXPXFdMMXBrRnLVy2z2ucwnxnuCxkuvBup2vyHePLaZVUjqdvT9Kii+LnhLxV&#10;byWd7p2nXMJJUR3cKR7iu0nh87uorrx4MvtIhluNYSNwJcCTZkjdxjaR1GfWsm78A+HPEGqf2dfa&#10;WrkYBYIMAgnJBwfx+lTLEtJuJEcAla5z1zY/CfWdJk8Oav8ADGwjsZvnuLeCLy0eTI+fCY9O3Xj0&#10;ryPxt+wn+yx441OK80zTvEWmzggmGK+kmt36jBEgL7emAjr+le2a1+z/AOCrMvJa3d3YzlSwa1mZ&#10;BnjP5Eg1zX/CtvF+iAt4f8cSsgUDZfKZGzxgZyCRWdLE1ZpuLFPBU4v3kfP+s/8ABNXTrWWRPCvx&#10;ChuoGOPs13YG3UKMkD5Sd5HHLEk9/WuQ8R/sY/FXwt5l74W8C6Zq4X5njsNSgRj7hT/IAV9cRaR8&#10;VJYSkngazviRgzWpdTwOvzA9u3/6qr2uo+NbCdIdV8I6pZcHHl6Y74GOxXqOD2Arpji60Xq0zCWF&#10;py2jY+EfGtr8efh7E0mt/BS80hUTaby40yWZDjnO9gUz24xxmuDu/jH45kl8+71RpCGLKBaqMH1x&#10;tx7f5GP0wtPE+k6jM8WpeLHjkGUaKdzEcc8YIyMc8e9ZWv8Awg+Hvi6U3Op/D7SdW3HYZbq3Dlh7&#10;Pwe9dcMY0ruJzTwqjpc/Omy+K+uWniW31m41G71BVgVZY7u4MS7jDsZeMjAJIBxgj0zx0SePvCcN&#10;n/bEC3V9q0pWRobK3WytYpdzYMrjdNNxtJCNFn+8Mc/W2t/sMfAzX5Wubz4fPp75Bzply8an17nr&#10;/Ws/Vf2Bfh5dWkY8HFNOjSMbBNa+Y5IIO4v5m8tuGR6E4GBxW31yjJptMy+rVUrKR8dr8R9C0/Qb&#10;mwg0ZLfWJL0yPq7MZnWE42wp5oZkClQQwbd79a5jWPGNxfzSTEvczOfmvLti7Y+bIAPAySD7FffF&#10;fSPxY/4Ju/GW51qbW/Aun6V9iS2hVIDelZZGVArOQwGCxBYjJxnGTXlHij9i/wDaW8Gwm51b4Tai&#10;0CDLTWqCVcfVSa64VqKdovQ5pwqy3Rwek+O/Euk3ZvLW9bc/322DJ9effjNXdT8d6j4kjEutXRkk&#10;hUmMHI69uPU/yrNvvC+vaRIINU0a5tXH8NxbspHtzUC2KwgvOdwH3s8AcUezpOfP1JvOKskT2eqI&#10;ECzRMWVSF2HIfPY/ic5qxotrJ5wu7mZUAOW3N36/1qj9ohRcJEdxPpimm8uceUXJHdVPP51orJ3E&#10;k2jq/Evjn7X4dbwpbxoIWlR3mPUgcgdMDJAPrxXF2EH2y9SF8ANIA2WwMHrz2p91dzPmJlUKTlgB&#10;1ra+HOlDUddyQStrA8s3yZHHCj25YUXuTy6mrrGmzaJfiHT4x5MkYaEkn5WABI+ue3Wss390koBG&#10;w8EgnkjqR9eK9Xg0HT9W0NzPbneG53xglT/+rNYNv4NtNUuIobWAMWL7Je2Bx1796iyTOizWhxlp&#10;4k1GFgdLuJo2BbMkLMmcjnJyMjqfxp0dnrWq3NvE8TFZIgUOGYbSAQR6/wAP/fQNdvqPgu30jw1d&#10;ada28U97d+XbW6u+GDSMBkfoOo+9nNe0+D/BujS6XLqWn+HoZZIZdsksaDbuRAC64AGCRnA4A4rK&#10;pUhTV7FRpTqSsj510X4deLPEFxJb2yE+WwVvLh5BIHGTx/EOa6rwn8Krjw14wtLvVIJN8ZZ0ilbl&#10;ztZRwMZyT+Yr3TS/DWn6P9qv7HT1ka6uHeb5Qp3M5JyewXoMdlFeTfGL4pWHhvxXeWmrWEy3Kwot&#10;uqx5JU4YnPAPXH4ms4V/avlijaVBUo80mbqayLmSAC2CIGaTYw7c9T9f5iszxfqVxFpkUdxbLGpL&#10;FJd2C20HP9K85/4XqLSQXNnpc0jCMrsmkCjGRzn5vQcYqOf4r3njK6js7rTVttsRVds27PTjoPSr&#10;dJp3F9YjayPQvhLoNpqusm7vDIpVxtKNt3cY6+uGJ+te5+B9TjbWmv1ysuk+Y8lxIM/IYnjJH944&#10;fGPfoODXlPwYFxp+gpqc6rne0kasTgjPJB9QBxx3rqPDPie0sPD2rmfUVifVLCaCIbPvO8kZwx6k&#10;blyemMGvPqpzn6GqkowR4vFerN4gzp+lnVNR1C8kFjYQnLvuYsNx/hUDkk4wAT713Pg/4ZWmn3dr&#10;4h8byveak8Uz20EL77W1wPuKDnLAYy2fl3jjud34feBfD3glVtNMV5rtp2W7uJgGlmUKARkfdU8A&#10;KO5Ocnp0nhzwt/ZCJqWoTKrhCluyN8yqSSAAfckk98D1wPUglFWOBu8tBNFaa8hi0u5EaeVCUllf&#10;IPDcgAHqzEA9sAjuK5bxVJazTPo+k2gy05Qur8vyTg8Z/wAcV1F9ctqYOj6e6KTOqMyABVQA4HPt&#10;jv61k6zbW+i2xh8h3lQFnuWIOdvRf9kAjdnvjHfjRe87EPe5z3wv+I938CPGcd895Ibe5ci7tEYF&#10;UyQokKnORjIOMHBOCCox9kfCf4taXqtxFFZuGguystrKzs+7ncACpA4bByc43MT8oAr4L8d+ILPT&#10;N9pJ5k9xIiiB0xud2O7ao9Omfxz1rpf2Zf2g9S8H6qvhrxk0ctvBDNLaQyu2WAUlbcY4J75IPGR2&#10;Gd4TUFrsTJczuj6o/bH/AGar34gaTb/Fr4SxXsmp6XMJZ7bTWZJpUBYmNQgO4K5VxhNxwyliCgX5&#10;g01IreFI0UyYfy2dIl+bI5Y9skg57ZzX218Lfjx4W+KfhOy8YeEPDl1ZWrfuZbS+AVlkBAQ5G4jd&#10;g/MCOQDzzXh37QPwik8A6+niGz0+KPR9UT7Rb/Z1YRxsxztYkcAHGMH0z1xXNNac0dmapJOzPCNW&#10;8HNrt7FdTaiwtnZ3MEWQoJPTIxvwM8kY4rai0OxisIdMkiFyRJvS2VyqyBgcAkY4B5z/ALP1NbEF&#10;pZQ4u4y4AkwZCAeMYPb5RkE4H5noc/VvFlhBMbTTI8xJM3nTDAC4759ScZ/Ltk5yU7aCTi9ZHQlo&#10;NFtd1hbBmaVIocIGAIHGB/wLOOQMDPXNcpq2vYMz6feW73NnIElnlZmjibA+X5SN7d9o59SM8xXf&#10;iF9WghNtcTJbxziTzTgPdYwSE/upwMsRyMY9RVm0m4vkWO2tiZWjZrdGXCRc8nr1wcknJJNZxXLu&#10;U9UJFaX+uT7oHdY7mXzGldw0lw7ZAJwAOmcAYA6ADgDoZdF0m1l+zW1upfAaFI3Jkk2kEZIyMdM8&#10;dz68Y093aaNp4tNIbzWaILJKIeGDdQuOv6Yz+FanhZ41t1d9NlaV4yvmXMvJz0J7k8n5R6ntVySa&#10;uSpPax3Xh+/t7K2Rrra0jo3MfCKB1x6Y6bj149ebet+JoXtAksRBVlYoQcRnHU856DNcdrXj6LSb&#10;AQWljNMY8PIyxEAYz398cen4HK+F9NfxNatqviy4n0/RppWEbLb7pJyByEQkbiflByQAMZPIqfMa&#10;tF67mnpCat4rNza6XKYbWKINPfzKQiK7BQwIGeNw47s6ADNV/FttpNta28enpHNBpo3i6mTLyzbc&#10;BwDwqgEADOeMk5Py39V1S+162GnaapsNKgk3xWScopAKh3cYDuAzfNtGcnAVflPO3suh3Ea6ZbTs&#10;Ztrl5ZW2pubAJ6579/bHXhfG7IiU7M8M8ea/rWsa9NLcyTpBG22JEbbvYk/985PT2H5d/wDAXQ/F&#10;OsRzXU92IrFEH2idxlUwSdgAPMhHbrjknFdPa/BXSr2SbW/EGnSRAoAFRgslxxkdfupjHzc8dAel&#10;ReJfF0WgWqaDobiC1tUKQrA2FXLHIQc+o59etdUIqcUrEXuavi3xr4ctI/7C0oCG2CP5kSSbWkYd&#10;WcjjJPTsoCjnqeNgiuNWmla4u28rzt1u+48qQcZye+G/I+nGbaWV7q19yGkcgm3twuVDn7o5PzH/&#10;ABr2T4YfBi5jsX1bxdZLBJJIGSGSUMDjJJIH3skghegAOcgjHQ50qEL1CYRlVlyxOZ8D/Aa48Xzm&#10;bVjLBZmEMsrBSZiSfurgEDHO/p3wc8d9rPw00Ow8LvFNYRxxWkIcRRw+ZuZcFcqOT8wBx3/Uz+H9&#10;f1bwv4l8TT67plxKjCB9KyBiSNUwQMnGd+706j0rD+K/xy0Xw5o+dS0/7TcTIfI04uPmbAwWH8Kg&#10;98nleOleZUq1q1TyO1QhTjbqcdqq+H/D8dzq2vIqWkDN5CGNVMoBGwjpkbiR9RXkmo65feJtSfR/&#10;D8D2tgWJK4ZkAGBkn8Oma0LyDxR8Tb83uq3XlWxbeIEf5QMAAAH0APJ5612WgeGrHTYEhWIRxhSV&#10;OwDaB/F9e4HoD6V1QhKW5hNqOxW8GeEbPRLUAWpR2AMhf5nf05698k8iuuts/ahaQITI0RCrjBwP&#10;vEk57n/Cs21MpmFzMwWNRuRpOFRSMljnqcZrjfiF8Xd5fQfBF1IisuLq+AwzcYKqfT3754469CtB&#10;GL5paG78RviroXhWOSz8Oyx3uoRKyjaMLCxGCCScEDg8AccV47rfiHxPrt899e6zdS7yU8pJXCIn&#10;XBX068n6mozDevIq2XlXChmM+9+SwGe+fxzWjBpxkZXnUBxyQU5PXvn6evQ+oxk6kpPQrkSRh20s&#10;EoIikgAyECk8Ek9jjknnpVu0SSWUWxsoZG+YuoBODjHI7ZOMZrZtNPMEexXDE4+YKQM5ySAc4yfe&#10;mx6RbWkgIgjCk5O0bSeOBkfSpceY0TSVrGfZ+G9O1SJYriz+zEuoiNnKVKDJ5IbIPvxmquoeC9a0&#10;qYpo+ub8guquGjcg8cFeD9fWt60khZtojaNMnYZB7YyP1/IVdeO3a3wkbKoHGOBx1yefQdPWsXGS&#10;ehSa6HCSeK/EPh+9R9SSQ7mLLvkVgw9jjdjpjJ/Cvafgd+0NqHhuBbdHF3p06r9p0+Y/d56rn7p4&#10;Ps34V434ujhutZEDvuKKiqH7nBJI9f4RUGbnR7eLVNPZ0aPIBHYdAD7VvT5miZpH3H4V8N/DvxgP&#10;+Eo8Baw8EbuJLmzUfJG2BuXGRsOc+oGeOxGxf/DjRL+R1v3/AHiKSPNC4z05z19cds8elfJHwo+M&#10;es+HtSiutJ1H7PdniRBykwHUEHr0zjsT+NfUXw4+MOi/EDRhHdRRWurRgpslfKyDsynrjHUckH2p&#10;pQepi1KI2P4XeHrAme304G4AG55G+XOB07evH9Ky9Y8D6RegrLpUMajLNH5O0Edyw747N2zXoF29&#10;uISyYEmQdzHrzkN9O39ay50hnLNeoMKMCQDkHOOv4VtGMF0Id2zw3xr8IdOurVxa6aTtILxn5Qoz&#10;gEEdDg/j+ecz4Dfs0/DnxR4gmfxt4puJLlbgmHQI8QNdKigkByechWBVdpwdwYYr2fUNPtpVcbD8&#10;+7cSpACkjI9j+YOK4zxRoTadONTtgySwcxTRAq67TxyORjH6V1YStTw9dTnHmS6GdeE6tJwjKzfU&#10;9UufgT8M9N0ddF0rwHpiWgk3+X9kBO7ABJPUnA6n2zXl3jf9lTwTeEzaHNPp0pChY95mjB7nDfNu&#10;/wCBduBXZ/Dr47IsEGk+OJzJCqosF9EuTnkYl9RyDuAzgcg16BqOhWmtafFfWbqysN6lJQVOQeMr&#10;kHr9K+9of2RmuGsoK/4o+QqRzHL6l+ZnyR8R9D8c/C74fW3gvR7q4e3bUpLy4vLUMq8qqRoSMEH7&#10;5Izzkelc54R/aM+LnhV0Sy8XzzQoyqYL3Eq4QEbfmBZR1BwQT9en1lr/AITlKN5ke3jGByf89K83&#10;8XfBTwhrJLX2gwoQR+8gHlk8cD5cdzn64r5zMOEaLlKdKzT6M9zB8QzslUWpzWhftmaVeyCHx/4N&#10;MsZSNXls52AZg2dwXIKL/wACPvxXo3g39pn4T+JSba68SrYSNK5SO+xCY0BBBLH5fpznj8/APiH8&#10;I/CHhKJpbfxMbebAZLW4w7HseVxwBz07e9ec3eqaKlw9vb6oN3C7XJGDjOfQ18Zi8ljRlyydmfSU&#10;MxdSN1qj7quPsOrldQ0/xmTBLGDEyOCCPUEcUV8S29jcXECzQ3e9WXhkYEH8e9FcX9mz/nOn61Tv&#10;8P4n68+JfEMeouDYaVbQNGinzokKmVQWClh1LHcCd2Tx26VR0rV5G1rT0n3S7L3cXdvl2s68ADpn&#10;H69sDMVzs8uPYVZpEyWA5AHAB/LP+ea9ybe1vEktXDBJQyu525A9ew/P86/0rWW0IZbKkl0Z/mfh&#10;8dUlj4156u6Z3vhv4j+H9A1Oa6n8E21vJEhUNHMEkkK7cjcwIXcpIGe+Bg4rY1b9o+y1CSBLbw3f&#10;C2gt1byG1tlDXGcyTAKo2M/yggDjaCOenl006X2oNqOpvI6TPKUCtkjC4QH0BOMkds96qs0sJ2EY&#10;OenUYzXzeWcDZPGX1mpFudu76n02P41zrEUvYRmlC+ySW3oek6PrvhrWdT1fU4tcP2jUIpZrC0nB&#10;CpNuYxIHHAyVBIbH3h1Oa0vA3j/WtWDfDW/0+S11XSLS4FoUVQbjLHcp3EYOTGB09hzXlaz27QSw&#10;SLiNxuPI+RjnBHv1/T0q3rOt61NrQF7dTC8sv3KXMx/eoq5G0nv9evArhzrgfDZjU9m7NKzSfRr9&#10;O505HxpjspvOCabum11Uu/n2O/8AAnxp1XRtDaK8uAssLs0ytkuEG75UJPJ+Vcg9iTyRiu0+G3xV&#10;0rVL5F8T6bfJp1zcqmnRyzeUswAUOATkbtrA/U/SvALK7WyuUuY1IdGKOSVkDDaVPDAjuefeur1z&#10;UP7T8PWFxYajc2uk2MhhtFnhLBZTiQg7e5HQ4PuRwR8/xJwFleYYSVKFBR9po5JWtbt6nucNeIWc&#10;5ZjY1qlduMHpFve/c9o8cXuk+MbGe10nw3YWbRbp3iYISkauIuCOWYlcHIznvgitLwF4Q02TUIfC&#10;unGaB7hSJIo7khYVXJZd3UghvXn868G1XWNVh8XXHiHw5dCSYp58KvMP9LUE5wpxg5Bx7gd+voXg&#10;bxXrfhH4g3the3M8dqbyEKzxLuxuIOCMYDDzDgnAwAegx+UY/wAIspw9ZtrWVNuK2SaP1vA+MucV&#10;8Go20jVSb3bjL/hjvr3w9qZ8MSt8OrGJYxcxxX0RmbN2FGTgMBgK2R2J6+tYb+EtQ06zPiLXYreW&#10;/e6wsUZ8xPmcjaxxgEfkD3PSup134sRWD32t2MqCygmkF3YxRAAMsTRsHbnacylyf9ivKNL/AGkY&#10;bezu9FuNPNofMaVCoDHPmFnjOe55565H4V8Fkvg3mmawrNP4XbTz1P0LPPGbLcklRjNfGrvq7bHe&#10;R+BPBXjy2udJ1rwldtNua2SRFX5ZD/qwQvXkFjgY49avfEf9hrRvCt5ovmax5Ml9NGkkMEnmOkeP&#10;mz025YEdTWf4A+PGlat4csY5VMM6+JpH/d4UtE0EOyQggYx5bEge3civTtd1O4utKjudOv8Afe7l&#10;ZGlyXJO44ycDPyt14BOe9eXmfh7mPD+HnLHKyi7Ky1fXc9DK/EbCcRYynDLpayte726HjF78BfBt&#10;m04sNQm1Ka2umgtLRXAVpDkOSxI6FPm9iOc8Vn+EP2X9D8bLfeJpllt47SM/up853/cT7vUZIJHY&#10;Y+o9Mu73wz4e8FXXiG/15UHm7bmQyACWQkllGT8mTkn6muX8H/tl/CG+8KGfR1vJrma/LJFcaPLb&#10;NCwDAEZABG0kY5HNfklTGKjOTpQbaZ+0xwFSdCHNPV2sznZv2VdX0QLb6V4oYm4tnktVQcuysQF2&#10;8gHPX0/WuK8QfCP4haJIYbizW8M68q0WTIGXLAk9Bt6jPcivcvDX7QWn398l1qGghLK7fIlitxHh&#10;uerZyW4HA9R2rtdYb4eanqlpcXNy3l3TrJJDbynKEqMkgdfp7VzwxkruTjr95Nah7Oai3ddz4d8W&#10;/CC0lh+3XXhy1uZZXZpR5IAjOOxxzWIPBvwv0nw+9ppCata+IPtRNw0Vzst4Yef4cZLZI9se4r9B&#10;tO+EXw817UzbxzW908Y2m3nUE7Tjn0JOBj0xXM/FX9iXwb4ivRqemaMLSXzkM8VpcFg6AHIww9x+&#10;Ar16GKpTw3tJS26dTzK1LlxSpcjs1e/Q/P8AutF8UpciTSvGkzJu5DIrFucgA44OKhvdN8cWlx9p&#10;kEyALuWWNBuJ3deOua+s2/ZHtvD09/efvraxtYWkhlkQF5XwflAHO3gCuU1X9nH4g6d4dHiWCSO4&#10;WS282WNwoZI2cqpIOOMN1HTFdbrc8FLozGNCMJOKf3nzvYePtSgjJ1aa+aUNiGOSzIGQODuHTJ7k&#10;VTk8Q+JvF8Emn3d5a2Fu6FZFjJZ3IPILE9BkdK9B8R+FfEmjMZJtImZUmERCwlt+VBzjuOevSmaJ&#10;4f8AB2vWaafeeH2E5Yj7ScrjI9MDnNU3zLmbuhRw/I/dWp59B4U8MCJ9P/4RzSb9HXAa9iMik+4O&#10;Rn3rj/EX7KXwO8X25/tj4e6CskbhmksW+zyNwM8rj+vSvXNT8CWTXw0zQr0QDjCscZz6ntWZd/Cr&#10;W0kR4NcERkBIAcEsexxz25oTqN6OwpQjBXlE+cfEP/BOz4X6iZpdGu9R07GCgiuVnXHoAcE9K4vV&#10;f+Cd+q6XaXE/hTxVFeXDL+4TULN4z/46Gr7Mm8BfE/TbM3lqDI6oVjkjiyxHrj8etYN3onie3jDa&#10;xZXjzSHnYpBOOvSt4V8RD7RzzoUJ9D8+fGf7GPx68MXcn/FKrexRjO+wu0k/TOf0qz8OPhN428HL&#10;c3Xinw7d2JngR4/OjwTHgnPHT1/KvvCPTYXvVthF5bvHuPmjfs5wF78+1b0Hg5tTsGgTwvDMxb5p&#10;pbUKDkdT+BreGOqt8trsweEpR95OyPirTNMit7A22HVmj3OUXkEnp+QH51r+AvBiLEZ24aGMBWbn&#10;kjdz9OM19Z3f7PPh7UmH9sadbRFl+ZlCg/8Ajo9KD+y/4dt7OePQdRjRJIxu3HGWwB/Un8a6l9Zn&#10;9hmTnhVLWZ8YfEPQ3sVsdPa1jc3OpLMJmXLDClgg7Y/dkYHrmvZPA+dB8Bw6dqMO0fY4i+0YCq3v&#10;9F6V2fxW/YyN/JYeKbLXXZLKB0ngkiULuJQqVKtnjDDGP4uO9Z3if4cfEXTfDX2O38NXTyu6rGsU&#10;fHljI69uOPwrCspRajJGtKdNu6ZxXibxFd2upo2hac93EbyOOdIJEC2qvtLEhsE7S5Hyg8ZJx386&#10;8baDofiTVby+8R6XFeLDNLLEpXlMJnt1JwBj1I+td/8A2F4o0yWW21XSrqMNKUJdCqnk4wR2OCc+&#10;pB9K5K+kTRZdSm1C3YiOymklDjIAcFT19qij8ehpW0jqfKl6BJdO1uDtckgbcfpUmlR6gb6M2MEj&#10;Sh8oqKck+ld54g8NbDaCG0KqLONsbMdV5z+Navw88DzvqkV7cRHarl1TbkkYHT1r05OSgeTFJs9U&#10;8IFdN8C21jPmWdLMKsgHHoSB15wT+NUykR8Fatr0zI0umy280cbMSZIhvLBV65O1ewBwCTTmvyup&#10;lXmDWv2QgANhhIO30xn9K5/xlqc9v4a1AwXGyN4XQBCF3FYX2n3ILZPPPJ9a81KSbfmdkpKdk+h6&#10;V4T1nQzZxXa3avPIMxIvAGV6/Xqea3o1v76CS9jARUYb8vtLBiBx7gDj+Yr56/Z88XRaZrU2n6/c&#10;mSKQZsmkOFVyMFSOwPOPf617Ne+NNPDSf2neJHDESGGSFBCjhuwHI49z2xXoRs1dnLqtEaE8xjjZ&#10;dOiCW/ms7SeWA0gGOh46nAGfUHjbivO/F/jBtT1CTwl4Nh+1PNGiuNpEUDHkvIe3A4UcnAGO9S6l&#10;4p8Q/Ei/j0zwtceVp20xXWsoNpk5BZYVxyeo39ATx0rodB8C6V4W0n7HpluiQmYmaUnc+4kEkseS&#10;c4G769s4q6WxNrs871H4fxWchuprxru/MaveXjJjAHRV/uKMcKPTJ5NcL4s0oyTLc6YjFbdtwkjJ&#10;BL5yMe/pXt/iHRRqFq1m8xjt5HO7B+aXJzgfh9MfWsPxB4V0iy1C40i0UyWtqkbQzlAqzb1BJHJB&#10;xnHPOQcgUJyab7A4q9j2L9ij9onRZjFYeJcCVrU214qktsO4N5ioeOcKfX5SB6V9Wal4c0z4leC7&#10;jwZezb7N7TZZvFJ5ccgxwVK/wspXIPHXrivzE0zzvhz4ri8V6USRHIPOiBx5iZ5GfX0PrX25+zh8&#10;aNP8aeG47O11YMqbZrSQRk7cMCR6joQR2PXnqU53vHoaSjdJ9UfPPxcv/E3wX1iT4aazpsMbTGRY&#10;r0y72uEZ/k5GNrrgKR7emK8+stU07VdOVL8xyQxuNlmWLIBnOZP7x5+70yO4wT9QftUH4a/HLWVj&#10;8QC8gurRprKG4itdqwz/AClJm4LMCNq46dOh6fM3/Cqrrw1cXdsbhBdW7mN4ixIYj5SR0yP6D1qK&#10;rnBWkKMIuTsdH4dsbfUUhuGvcmZyuQOCRjAP/wCr6dDjsfCvhS4jmOqHCmZNqgnJIzk5OM+/fr+f&#10;CfDzxK2kXMOn6pZwM3RGVgGjx9MHncfXofWvR7HV/N00iRnHnRtIzr2UELgHqByPfg1zNu5pq1sY&#10;HinxDbRXC6FoEEVuQdkt0yjai4OeTwOlZVx4usPOjsdNSSaCGPG4N1x94gHnHfHpge1VdQvluNRl&#10;sLaKKK1VXeWaSXgHPQZ/n27VS0Hwg2oWRnkmuIFdhsByJbgE8Hn5o0zknocDPA66XjbUiSd9B8lz&#10;q3i26lS21NI4Yl2M8URKRbc4jUsPncAnLcgbvXiuntIJfENnBp07zGOODZ/pEpJAI7k9Ppge3XFX&#10;fDfhWSCFzcqsaKh8kL8oHBB6YP06e3qduHQ7vUb9NI0DSxK7x48sfKeOSWI4AAIPXAFQuepKyI91&#10;asTRobiWxfStPunZJGAPG15M9BgH07c1z2oyeHPCVxJZagI7y+inzcWzMrJb9SA3UMc/w9h9eNvx&#10;p408IeEvB93oGgQzah4pmMiyXdnMDFahGjLomDkjBZDLjB+bbn71eIo2oaprMtsQy/vGeSRuRux8&#10;xPb29fxrtjhZUWufrqYc8arbR1Xirxl4n1WS7urKZ2WZiAvm4yeeWI/A/wD16p+DtFl8R3MVitvL&#10;cXdwSihV4wM52j0xknOBWh4P0e61W5Ph6HSXluGcNErD5PYsf4R3zz06V6/4U+Hlv4Zhmltplgu2&#10;iEcl+cFi5DD5AeEQMche+BnoK2q16eFpr+bsXSpOtLyOWu/gze6H4YtdctVjk1m0uFnW0jGcIeCu&#10;cfe29WAzyQOOvbWni6ybwX/wlem2E12RamaO24UllyDH6DByMjjjPequq+L9c8O6S2tat4buJoLc&#10;us8hlRm4Maq+EJJVsueMkbSMHIryP4nftG2+r6fJ4a+GNotvb3B3SzrBtPP3sDsck5NeVJ1cRK8j&#10;t9yj8JufGH4829va21hHo9rLrBt0meMhZPscjL90sBjK7iPl/LnFeYaHoWq+JtQfxB4kundy33pe&#10;Sxz0p/hfweizR6vqTs5LNI4buBg5/OugufMmUNaS4CH506KMjr+A713UqCijknNyFmuY9JnEGnWy&#10;SI7CNBjOduSTx0HJ5otZ9QS7udd1bUTawg7DkbsEAgKo7tn/ACaqQX0dhK0kqSyzOpW2gt1JklPo&#10;o/EH8M113hjwVsng8T+Oxi9gBfTNLib5IM8emHkAGNzZxzjHWt7paIxk7GRJ4E8T+P8ATYhqqy6V&#10;pMRVUtnAFxOACDJIf4PYdeeQM4HnfifwJqXhG8/s+8gZ7J5WFvdGP5ZVJIGR/CTycHpjv39y13xP&#10;icWlqrPMWPlRq2UTjqfXoefyqi2l2+p6VPHrgWfzV2vHs4de2PcZyCOQR61lNqxVOnNvzPn/AMP6&#10;an9v6hLKrrFwAxBC9BkdOvPX6810D6dIY0EFwqkklhjJAHT2/LPWvor4X/s6/AH4sSP4X8y/0nWl&#10;VpAzaz8jjaADEjR/McnkMegBG7nHLftDfsy23wS8Mabrtrr7XjXd0bW6EkYXDNH5g2HHICgZPckd&#10;K9H+y66wv1hWcepx/wBoUvrHsXpLzPJ0sVCrhlAI+XK8jpj+v5VBdKsUYS4AGewOPmzjr69Pzp7X&#10;CxARuzADoqn0GCP1qGeWKVAGcMMA4PXt61xaI7LvqVnhVJv3aHAXcdy5HHpjIz/Sq0y3cRLQSAHA&#10;AYtwD/nFTs5MmSrCNMk4bAPHfH8q7D4R/s1fHv4/6j/Y/wAJfh7eatLtZmnYiG3QAE4aaQqiZIxy&#10;3XA64FXTpSqy5Yq78iJVI09ZOx4bqlzcXGuPJ5rMyO5+f7wYnbj/AMdFdn4M+HfjL4l2sWheB/Dd&#10;9qt47fLb2Fs0rfexyAOBnHPbNfenwQ/4IeeBfC0Q8UftOfFL7Y0JVptP0KYwwbeQN88gDHnaThR3&#10;HvX2l8M/g78Jfgt4ei8LfCLwBpmi2EYIT7DD803fLSHLy9erMTgDmvpMt4bxE53re6n955GLzqlC&#10;NqerX3H5pfAP/gjf8bPGFpH4i+M2rx+FLExxvHp8eJ71+VY5UHbCcbhljuDAZQgnHafGb9h3Uvgz&#10;bQ6z8Pri71G0tYEFwJiGmjdP+WowBkEDJwMrzjPQfotIyFihIwV4U/hXNeKvC1trNvIDGGBzuWvp&#10;Vwzlv1Z00nd9TwZ53j3V9p07H51eFPiA80S6frrrkABLhjtyfc44PT64+ldXDqlzKm+LbKoGTzgj&#10;jrx+P+TXY/tJ/skXlnNN4s+H1iiOSXudPBAV8dWQdjnPHQ/WvDPDninVfDso025V2iVtsiSAq8Xq&#10;DnHrXw2YZZiMtq8stV0Z9TgsdRxtO8d+x3ZywMjecVI5/wBnnofasnU7aOWFo5IQyOGJ3IDyT2Br&#10;asLiz1uyW7027Lwscgntx0x1/wAOahubWcw+dGgcrkhCTgcZ/wAa89WZ1bHm+u+EJp5XubBAhILb&#10;GAKMehJHY+vrV/wF8VfEfgdktbJmayjkJuLCf5dh6/KcHb07dx05rqb62huIjuRzMcpLs5wPcDPF&#10;YN/4atrxSkjlZAvDBeeT+vXp1GOK6KFSrh589N2ZlVUKseWa0Ow8ZftE/C7RdGXVbi6dnePclqse&#10;JFOOVPYfXOOOuMGvnD4q/tf6hr0r2PhW1W1iIKnyDuYemXOP/HR/jXb+LvAtlq+lto2q2STwTgg5&#10;PtjKkcgjtXg/xG+DepeDrkalpCvdWDNglFJeH2YAdOoz7Dv19LE51ja0OXY5aOXYWE+a1zkde8Ua&#10;/rN1K2oXrDdIWkVWPzHHUnqayZbbhgCue3HbFa8mmXGoY+x27yOUO5YlLH8hV2HwBrsjpDqEUdgz&#10;YG2+mCNtOSG2nLEdegNeRKFSpK71PRi4xVjlWaIMdykk96K63/hWqEknVZn54eG0+U/Tcyn9KKyd&#10;CrfYftad9z9ehdRXQZDvEoU5BGD97off/Cq86LIm1V3kOBuHTHPH6V0uoX99o+iWuo+JpbO9uL0S&#10;GO0u7MElC3EhdcEnPvVe/wBV8BX5lnbw5caa6uojjsZ98KLuJbashDY4x94nDdTX+guEz94mlK1J&#10;uKdm1qv8/uP89sXkNLCVIxVVKTSdpab7GHGZFlDXFucAFflB5z3/AF/SiVt8rosYJKHGT0zXq99o&#10;ngh/gRp+p+DNSt21tdWu21eW4kUOlsVIhXDcqS0jKR0wFOa88FrbmeeNLVwI0OS7AhiByQR1GQTX&#10;Zk+eUcyjUjGDjyNx10262OTOMpr5N7N1GnzxTTTutehRtJrWzurW/vYDIiXSyywKAN6qwJH0PPtS&#10;6Wyvdyaj4gjadppGMxRwhYkkl84IAz2xyDTmsUljhlhlX5iF2n5tnPcd+f5Ve1LQZba3T94sqbzG&#10;XjfdubAO4exB4PfB9K6ansZ1+aUrXVux5scRONPkW1zO0x4bzytO1y68iJMxw3KICseWdyHCjLDl&#10;hkcjb0OONHwzenStSkdoUv7QsVlWHLBWUfJKFP8AdbBG4DIBH0pGGeGJNNifcjFXZEGQzhSMkZ7A&#10;t+ZocJZyJMIzxgM3fPf8eSPwFJYOUoyTd09l+pTxMGlZCail1EqWl+uDDHgN/CRknI/UfhXpvhbW&#10;ZRbWes3OoRyRi0EEkRfdJJICMEewXI49fauDXU7jVo4dNuzHK0ALQzTfeVclypP8Q5Y49zz0pvii&#10;xuIvAklxduYrsapILVY48AR52EcdPr7V8hxXgZYunSpcqjJNq67NH1HCuZQwVSpzaxsnb0f/AA50&#10;eufEu809b7wq80Uhvr2VrxIwybA4AU8Yy3rnI6jnmuUutKM+uyprGpmWSe3N1NPGNwaSSPz1X6ks&#10;u70II7VW0OK78RaguueIIn33U2y4lGR5hA5x74H+c1oXEFhHeEQymNH8pXdADjKgOew9c/WvVyPA&#10;08Dgow+2o+80t3/mebnmYVMZmcnduLfup9E3dfI2/hzHe3dxplhp2npM41mV5UX5n8sxwbc8HADR&#10;sAfc+hr6Qljv9Ks7G18V3SQssb3F0z9Y8jJJ5469D6ivN/hxe+EfBOux2fh27DalfzxxRXR2yJGC&#10;UZ2QkD5cjIyOMmqvxs+K58YeNm8K2Vwtw8sxe5uzJhZNx+6zencmv5p8XOIaUqtSjL3Icravu3f8&#10;j+lfBzheapQrxkpz5tbPSK73XUyPi/8AFC4+JWoLHplnLa6Hp48u1c7Va6m4zJtyO+ex4Psa5hdU&#10;uNedNFtdFKtOMR7LcA55wDx+tdhL8AvFniY20Ol3rGKOFJ2iSMFxkcjaOccHrXoGgfB7wp4PsLXR&#10;RrF3FqEjeZeeam1otpT92T1XjJ69ia/kOpiMPF+6ryv0P7NpUKzdpuyS6/oea6H8Dru+u4LrUruW&#10;IxTRS20JdkUOFA4wO+R0rZg+GHxBPiqG60r4lXNitk5imWaICN5CMCPawO5c7RuAB9+1ek+KYNN1&#10;C3kabVmZ7WxEVvPaDjeXVVTggNlWbB/2RmuQ8Q2OsWPiC2vhBL5MObhFW4/0hSN2U7gnsB+tehlu&#10;Hq42ah9p3PLzWvRwMJVLe6vxMjwr4c/aa0fxzH4nk8R6eiTSQ7tI1RCj3UaOWkKSRldjhSOoOeM4&#10;5rt/GHx3+MHgD7Dq0nhe8vf7SbzYdO0fUFuJVO5TIhRivGCSCD/CRXG694u8aJry+IPs0gezCMyX&#10;ETCS2B5OVPTOOvesbxVq2oSXT6xez/aLm4jV4Fjlw4TGCwIGByenr1r2sXl+Hw+G5mk2tL9Lnz2D&#10;xuIxmLSvZNXt5ep6n4o/bX0jw7d6fLNp0GsabNKIp73+z5rfyiwBw3nINoHKZPGSME5FdBffFv4Y&#10;eOrG9j1rQLiBQI4o0hlBB3YaNdw4IYHOO3PpXjkviDTpNNHgy9nQjzggBQKWjKbgGHTGDj3Iq3fX&#10;/hHwjpFr4fuPCthZGWVJNQe0g+8gVlDn1I+YevNcEsL7KUVB/F2O6NX6ypOa1iz1Fb74Z63bXMV3&#10;YW2m3MvzNFNCCBHjCqrHgjg+/wClP+Gf7LugaDrV3qNzNpt3ZalEwsYyokdCW4ZSeB3H41xMXh/w&#10;F4h8B3ttpmu6k8jRD+zLAXTEgbQThuw6YHbNZfgrTfir4I8S2Om6R4v+3WIhM8KXoPnWp3AgrIvU&#10;Aj7rg/e68YqqeEx31jlUXJLpbT7zGeNwsMK2pqLfW+vyH/Fr9kGK21y4/wCEb0V1tpLjZuckshAw&#10;ePck1heNf2RfGFnHaa7a3kD7o0DR28XzKRxg4/UjjNdh4j8ZfG7wd4oF0ljf6j9oAluGtJ1lBDsO&#10;SCRuO7A4rrZv2iPFtjZ2x1L4ZXSpEqi5l8hsK20ZyMfKuecn1qK0cZSquPJ93Q6KGMpToRlzL5nk&#10;Orfsv/Gbw34Y/tiwsSzDHmEOXyG7Yxxj1qPwh8KtW8PQS6t8Ube0t1hwI7FyHuZlboQnocHHSvoz&#10;wv8AHvQpyRLo0kYkX7j8qxI6HPUU3UdV+E+pa7Z+L57q3tZPPVnLL/qwnXKduvHrzXH9crQdmnY7&#10;qShWleaXW1j4a+M3jbwp8M/Dl74l1vwjb2ltC7Rqs0Pzyse7N69cAevevl2x/avjOqy6np17JBAZ&#10;PltY3+UA8A4PtivoD/gsP+2D8P8A4k+KIvg/8Phb3Ol2crSXs8duoLPk7RkDj1r8/wCDSrW4MpS4&#10;WFMN5ZLHPXge9fcYLKYuipykpXPkcTmjnUcORwsfYvgz9rjwkbmPTfF2m/bFZBsdIdpU+5B5716P&#10;bfF/4OX9pHdxa4LASISYZJQSoH+z9c9K/PCD/hIrJFFrehpTgoF7Y7k9qt2XjTxxPus7q4aZUyxU&#10;nIx9fyrqeDq09KcmvxOR1qNTWaufoXdNbeMBZw+GNZgntzdLLJOzBOF524z1rev77XPD0MdvJYsf&#10;NOW89QEZAOgY9/54r8+fBHx48beGdWlu7ZrlkDHzUDNlcgYPtyK79/20td1a2J17xFqCAFdlvIm6&#10;OUnr9K5a1PGb3TfoaxWGlJLoj6t1COC5nZJPD1kRNyGdAcDHX64IFYPiv4M/C3xdZTReIvDlvIZ4&#10;zHM0MGxmBGDnb174rw3wp+1rLGIN0sP7t8+XJKMYPAHP4Hj0r2TwL8VtN8WWTaxqOm20kRl2yrFc&#10;n5W9TweKqC5v4lO78gmnCzhOyPPvH37EXw48QajHqOhxajFcEbWETBgep6YIArltZ/Yx8RaHEX03&#10;UkkJ/wBUCmWUcjBwePvD8hX0pJ8RPhXIojs/HUEU6LiWCRQQjYx1z0rDv9avZgupX720tqsu1J7a&#10;7G45wRlDXnYmrOl8Kdztw1NVZe9ax8uS/ssfG6QXCaN4aTUUhkbzYrRt0h/2uxGPxzmvLfjN8LPi&#10;P4D8E+Z4i8J6hbyRTsGjubds/MUUkcdgT7DJr9DJ/EywMF0P7KQh3TuGwxUdgQeaTUPG11fWSmPS&#10;kmAzlLi3EmQTyCG6g1VKc500769iKsIwqvTTofkPPeSWEMqPNJGykMrDhsg8Ad+veu8+HviSf4r6&#10;ktl4m1Z9lq/mNpir/wAfZ4yznHIyR8o9yeK/Qjxd8IPgZ8VLeVfGvwQ0lnJy11BZCFzx6rjFeaJ/&#10;wT//AGeYtYi13whqesaLfxTBk2yB48HhgVP8OM9+a64ymt4nPOKe0jxzRWisgsaIkexdq7UxjHOM&#10;dMZzx7VqR6rDfZWEHbj5weVyCQM+pxXrWsfsVyXcjQeEviLZTpuLGK6QozHngYzz2/GuR1/9lT47&#10;eHY3k0/woLuFQFDWU4fPuB1q5Xk9hRcV1OGvLhYBGZXwFUsijnP+Tz+FYGu3qzTgBAu2PDODgZ6h&#10;ff1/GtLxToPirww7f8JFo13aGMMJGngZQOvQn8v1rjzHf+IzDdTpLb6czE7gCHnGOAO6rx97uOlZ&#10;w1dkXO25zviOO91hnn0bdJHHIVnkclkUkZ2+7ewrqv2ffjRrfwh1+Dw1PJu0/ULgGLzlw0E7EAtu&#10;AztbIUjOAcEdMGK8srb+z3tNOjWKOPKxIgwFIzz+fNYmu6Xb/Zv3UW8E/KB14/8A11vyqMSFufS3&#10;iyNZfEH9tvbtcrLE89zHOC37tshlUcZ2nlfQEgdqwfiJ5Gt2f2nQYg9xaaeWjQHGYlGdnPUjLEd+&#10;cc4FZ/wF+Lq+NtKHgjxPdhtZ0+Mm2kcAfaI16c92GQp45HPrWhrNpYeF9ZBdhDDdNutySQYJyche&#10;exIOD7YrOadWBqlyO54zo1nqeneJEudRUSSvMPvH5Wz6fr+VdjqHjG4dSPLYRJhFSE/61uflUdWP&#10;T2Gfxqt8V7KW0vv7WsLNmlmuAqWqNtKSBc/gp5wfU47DNXwfYtBd/wBoajZB7icfLLn5UBHRM9AB&#10;369fXjC2l2T1sU7yPVpbyO4u7MhxIfJts8ISerkcM2QMDoMDjPNel+CNFudD0VbjxDdCSWRFLuQP&#10;vMM7FHQnnHf3yaoadYaZA6X+qRGSVAWRIgWDnB5OeQP61Z1rVrpNNj8SX19HZ2CTBDI67mKDG9IU&#10;JG9yDtznauck8YNqLm7WMZSN/wC3RtDPeajqMNrFaFXmnPEcOTxk8l2JGBjk84HBNcR4y/aFgtBH&#10;beCdJeHTYmEeo3IJSTUcnLI7gfIhVSAi56EncenGeP8A41ar4h83StO063gsjbSRxwsocKXGNxyP&#10;nbGMMefTFcZZSPc6W1lf31wbZGV44kb5S2Mbn+i5we2T6mu2jD2av1Mnd6M37G+ZmlW1kkCXaeXs&#10;L7ty71ZRkDnkKfwz2ru/hp8JLzxY8JWOWOwUgX+pl1KA/KfLQD78mCMr/CeD0NWvg58CrrXWtNa8&#10;VmO302SIPBEzkSzswO0D+6uNxz1OBgDOR6UfFtn4P1uHw7baClpodiBBHNEwVYmb7rbR2OcFjzk5&#10;9axq4tx+DV/kbU6PM9djW0Xwdonh+WSHStOECCX5SDueQBQF3E8seAfbtipvE+pWWlaYPFGq3cMO&#10;n2kTyXYkxzjow9+Og56Ac1g/EH4maZ4Ba21S7kRbcElsOCzYxnA7557/AMq+d/G3xJ8WfFy9XRFm&#10;kh0m2kJt7Td8oG4nJPc9K4YxnUleR1SnGMbROg+M3xz1H4lXx8OeCvOt9JiGJcHDTtnliey9MLWH&#10;o3hKPT4iHcPcKvG4fKTg5zjnAz/Kjw/pMOmyx2lhaBy53NMx7jpn1z+mPpW7FFbJbOWyFyFTHV+h&#10;P4HH6V6NGkonLUmpDdPSWKRZGeTay7ihz2OB19euBxnFXoLTULuaPTtM0prq+nGYbJXwEzx5krfw&#10;qMfU9BVjS7K/1d1i0mJA6OEmvGXMVoBjP+84HbtnnFdZo9ppnhmymstGkzI0265vZGy0pUZJJP3s&#10;c+w6YrWc1E529bIg8IeAdO8EedrWqsl/rLqBLM4IW3B/hUfwjv8AQZNc1408X6xqOvf2dosLvKZV&#10;QXQGDHnGfy54966ud5HunihVljlG5y0mfMYnqfQYwO/eqmveCLHVtKnt9Nvmtm5YzRpgKByT7n/P&#10;pXO6jvZG0aNo3kVbGzs9LtoLR0BnAUvcO2d5A5J/HtU91e3ELjyk3E4VWIwI/qOo4/nWHb3AuoYd&#10;P0sSXapIMSAYIxnB5zg/411uneHdP0jTn17xBfeXb29sZM3LY3Zw2T6+g781DfLuVvoVtJ8OalA1&#10;vrqTfZ1W5R97NtfAOSQfXnOeOPaqH7VH7RV/4/8AhRpGgzW896+l62I7PVHJxf8A7qYy46BmTEAY&#10;8581Tx3s2X/CSfGrUE0jRxLZ+G4DtMrKUe6Udh6L7/1rnP2rZvh9odlofgrwzqrS3tgri5s4pt8c&#10;EeMDvhXLFiccnqe2fZwtDH0cDOrJ8sXpZ9Ty6tTDVcVGNryXboeR23jXSL1jBPMbdwxB+0Argjtn&#10;pX0J+zx/wT7+P3x+s7fWxpUOg6JcQrIutay3lJIhKfNHH95wVYsDgKdjDIPFeNfDn9mn4pfGvVJt&#10;e+HPhxrhLNHEs0s4hjMqLlQGYEMwJX5cd1zgGvsX9g79sHW/E2q/8M5/FWGfTfEWlTzeTZzhUF3I&#10;u7fG4cEoc7nO3HK5HXArA0ISqJ1l7r26Bi6tSFN+yabR7t+zx/wS0/Zm+Gcaa74zuJvGmpIzDOoK&#10;EtIzt2lRCpO4g7xlievCgrX1B4V8O+HtE0KDTPDWjQ6fYxKBFZwWwiVF/wB0AeleQ+FvF+seDfE7&#10;QWNxJPIyb77SSnmFeOShzx65PXBr2XTNcj1rTF1KEKqOpPlq2Sp5yCehxX3uV/U1C1KCi15HyeJq&#10;V5u9V3KXiTw7oninTbjRde0pLu1mUC4tZ0DJIAQQCCPUD8qh+wNYWaWlrbrFDBGESNThUUAYA9AO&#10;gA7VdGqwyMy28ivznd2IODmql1dGSMlhyOeK9mK15jifcozAJNu8ztkjJPNI3lO67AeRyMevHSoZ&#10;bwyNgsEDdM8k9/5ZrL8ReNtA8F2Lat4m1m3sbZOss8gX8hnJzWqajG70RlduWg/X/C9pf25doEUM&#10;SzBvryf518wftS/sw6HqNlN4v0y6i069hTdJIzBUmHPytngfWtD43/8ABRvwV4Ovf7G8EQ/bbp32&#10;xSTAnf67I15Y+/Svl74va3+2x+1ApbQfDN5b6XLGrpdahKLaLy2BIZUPVffnHpXiZpj8FVoSptc7&#10;PQwWExMK6qX5Uct4a+JyaPq01vYX6SCKbZc26SZViDjI+vY1634b8WaF4ssVa0uisiEG4hIGR9fw&#10;714FbfsH/G7wkV8Xa34wto7uN5N9rYq8zEAHBJ4VkPIPORmrHh3xHrPhvVfsN032G+ifDgNgOMds&#10;9QcdK/Na+Hr0G5ONkfZ0q9GsuWMrs+gxFag/arWLDA87hw3Pp+YqnHbxXl432mHY4bDKcAEZ4P48&#10;/lWL4F+KGi+II7fRNVgW3veVWTcAsnoR7+3qDXVmyhn3iSTngJIOnNXSldBUi4nNXmix3bMiEZBB&#10;EXcepz/nFcrr/hkszCJAy78EFRngE/8A6/r+Nd3qGjX9w7D7SkEyH93MhO1/Y/4VmzW187NaapbF&#10;JFx80a7lI7E47fyroTj1M2nuePXehXGhK0fhoCwbeXIhj2ktkjt2PHFYun3ugXtxNFdWireI7NNv&#10;iAbd3x6169rvhv7TG0jxkMX4dRkkdAfoa8+8Q+CIZbsm5jMEv8FwnXnp9eQc/St4TcNtibRnvuYM&#10;+oWEUrRxW6EKcZ460VWv/CuqW928b6eJDnJdFyD70Vftn2BUo9z9XbjwfrPiPSI00hrbU0gRmjS0&#10;nVmjPXG3r0zxjjNZPgvRbc+JU0Xxnok8SSny3WVSpRgcgg+vy4/Gug8S/szfFfwvYx+MdI0iW6sp&#10;S7Q3elksiBeDuA5GcjGevNZul/FD4jaAV03VoxcqZMNa6xZ+aSTwCWYbxjnocV/WWXzrrBz/ALMx&#10;EasJedmj+O8xjgcRj4f2nQlSqRt0umvMg8Y+E4PA2oyPp87Ks7NHErrlZIH6g54Ixx2OQCK5jTZ5&#10;LBTbxX53bSoVuMD8ePxr0j4ia54a1iwsLfxTprRpPkLdWMrIlu/ODtfOVGMHHYV55400Ky0W4S90&#10;PXYr63dRtkRuUPuOmOte/keY4mMYquvee77nzOfZNRi5PDyvBapX2+RoaU4uRdX0kMEv2JI5pgzn&#10;DqXC8gdRkgHHTd7mrV1q2saPqkSJeK0NzaiMm1kYqYpMEhc8jPOPqax/h/L4o0y9fXNA0j+0Qsbw&#10;6lYyR70lhYgFCByM8HI6HGDVfVPEGoaxa/2dd2kkKW2RarLFtdF6rGT3AGRXTUzKc815HFcm2py0&#10;smo0cr9tJvndmtNP6ZpXUMSXgtLuJ4ZzErRoU2YJXKg574x+fvVYqspaU/Oq8qA3XI4/WmeGvEWu&#10;6PIZUuXcRg+Uk0ayBeMcBwQBjg4xweOlTafrnha6nE2qeF3gfcBJLpE2wkD7xMchKnt34Ar2Vmdf&#10;DSbcOaNltujyoZdgsRStGfJNfzbP59DoPhf8Or74q+N7TwvocsNjHdSpFJd3bZW3QsA0h4ycLk8e&#10;lem/HnwP4UvvBGnWPg/XLfVbzQ2eDVIraJ1WTywFDrkA5wSxHt9M8X8KdT0Hw9r48R6B4ksLiKEN&#10;vtdRkNpPGuFzgn5XOSQACe9d340+KPw50TTLXRfBmnCy1d55Gvri5nEy3QkbeZdw4XCqEweu7gcH&#10;H47xRnXFGL48wdLBRvhkrvSzv5n6vw5knC+D4DxuIzCfLibpRd7prpynk3iG1i0zRtH0rTHMghQ3&#10;U024HLuFyPXjB6+/pVG42ea086ApJhl29Gbr0/P8q9Xt9L+EHjjxLqFlDqkNsslu0trK4ZXhdWO6&#10;IA8FPmLD0AxTvDnwLh+LmivP4EtpDJp919mlu2kxExzjJyM9M9Pav0TL83wmWYZwrqSad5N7a+Z+&#10;YZlgMdm+JjWpcrTXLFR30stu5xfws8M/254ngmuUufs8BkaSSAYfIUuQh6K2OhPAPPbFdFZ+APD2&#10;naxcXMOiXF6XthbpIs/lP9pPypnIO5FbJPvgfxV6B8LPh/F8N31jTPEN1NcQiB5LJbFvLuLotb7z&#10;GCQdpDJtDAc5NdEPFngbxtaWI0zQdV0rUmdkeC5WNYpBw2TIoGHyMDGMBD7V/Gni3j80z7iapVw8&#10;OahBLla2s+vfU/uPwWy/KOHOE6VDEVOXEVG3NPe6e3Y4Pwr8QvE3w28AR6Zqvh4vrTzPcTauZWcm&#10;FQFjhIHT+M9cHit3RPF3wd+IfgGfxT8Svipqem+Jbl5J7rT0sv8AXhpsKVByThBnHTnFdz4k0b4C&#10;+IPDbz+DfEV1Pc2pVb5LmB4/MYAlGUEYOdrd+uK88tPhroN1q765caQkg3fuwDh3JPy4HUjqfwr8&#10;c+pYnATVadN05bq63+/c/bfrGEzai6VOoqiV07Pb9Ucvr/iz4X/C+W2Tw14wvPENhfxRkWs8Zj/s&#10;x1O1iAxycsGdfbHBqxpfjS8s5NP8JW2safq+sTzNNL4kv4lREt2AMajOemCdxX+JRzjNdD8RP2IP&#10;GlmY/E1x4QubaxvJRJLHO4JjVgcDgevOK4Xwx8ENT8DfEXRPFFpLDdf2dcRPqWgTtIvnRGUlkL9C&#10;nlgAlTlSx44FdFHFe2cmpavfp/wxm8FTgoRSult1+/zNzX/GOl+L/E0Ogm7EazTrDJNaSqWuXVm3&#10;O/XcnJPH4joakvdQuPD3iWfRdH0aG5s7K3lNsJcbbhEOflJzgnj+tcT8UfDGpeDtUg/4Q/TUaSBl&#10;klupySsig5by8YOSD93rwa9q+BnxV+G3hm9074R/G34TyvHrZdpNTjBNxbz4IVlVfmTc2AewJ54F&#10;YVK8qFWm6rvG+tn07lPCRqYeq6CXPbr+SPF7hTqHi+61G9so7OOU+dDZso/dsGCKGI6nGfrtz3pu&#10;nWmo6t5uj6xDPetC7bZShxMwdsID2IBOB3znvX2P49/4JseCfE/gaXRPhx4puLS9udbS/e/vAJJP&#10;KVZdsIYc7cuv4L9K+etc/Yc+O3ia88X+G/hx4qiute8KXFpHd2C3DItyZFWRXjb7pKgkEdvxr7HD&#10;SyTNs2pctdRpvTXSzR8FUxGaZZklZug3UWrtro9/mcV4Q1jxSfGIs7LUJVulnKafb2g4RUwAp78Z&#10;GRzwvvWzH8RNU0DxXf8AhTxHcR215AFuN6TKdkXIIbH8XzodpPWuV8Zfst/tN23jG78SW3wmv9P1&#10;Ke5M8dqt8vmb1PzbRnIBJyB1IBxWB4n+Fet6Lrek65deCfEiQzWsX9spBYMzwspKSLucEbSu4g55&#10;49K/fMtyHh+OFbhWhKXL0a3PwXM+IOIKmMXPRnGCl1TS5T1TUPG/hO+1W00bwze3qbBI91LdXGXd&#10;xn5flPC55rqtK+L94+qxJHYiB7kokyRR7VcrhS7Z6nC5/GvNdT1HwdJrsB8HeGZNN05FgSE3cYNx&#10;OQoDSsP4dxH3feuh1yyt/DOuWr6vo+pWl7PD5pR42i2qcFWww/iXGSOK/JaFCMuJXg/ZaJXb3t1P&#10;17Epx4WWOdXVvRbX2PVfib428Ca+dMgXQDNdR2gSS9fg+YMncVU8jIGSe1fOX7Xfxjt/hD8Kbi6h&#10;klju9Q8yK3SXaWY4ATAPReSfwrsb+8uvDDS63dpiAoZnkvLhUGCCSMk44OcCvzW/a/8A2lNe+NHx&#10;Mu9Utr+Z9Ns3MVrHuyoIOMqOgJ/wop8FfXsz9vyqNG+nd+b7GlHix4TL1h4vnq2Tb6R8l3OMudPv&#10;fEdxNql7qiJczTM84lBYEnnisO+0ArdFry1SRCu8mLI2KDjn9KbY3upy/wClSH53O4pnOzr/AJ/C&#10;rza5EqDlNu7a0j8Y45OPxr6qvwpQp0P3Ts0eTTz2u6jdRXuUXtdHuZPkmNtv7LnoO1N1Lw4mnWwf&#10;TNQ+VmyFLfM3+cVu6bfaadQS9YRs23aAUGD6fzrV1DT9P1Vzd3wj243qqqPm9sjt/jXhvJ8bT+Fn&#10;prNcLLRo5SLSdUsrdpLcKWkk3yiJ8l/Y1ma5pLXDebfxhCF+WNI8HI9a6aK1i0fxIvnyCGBhhG5O&#10;7tj9a0zHYXmqLpUF1GzxRh5I3GSzZwV+mD1rl9jXheM46o39vSk1KD0Z5dDJ5s6x/YyhzhWA689a&#10;9M+E3xC8SfDU3FrpeqRXNvdQDz7K4XcjOMuhyeRz1xjjip/FXhPRXdVW2tlmPO22fGO2P5n8KzG8&#10;DSyW0lxYCVY4x8xMeeR1yRWmH9nRlepHUitN1YWhJWLGqeN59T1mbWY7yC2uWI8yKPO0Nnpg/wCe&#10;aim+KN/CFhuIMSqzHLMShGepz171zUPhW6nJKRpIC5dcsMg+tTxQaja6osWqWxmXBPUccYH865Kl&#10;HC1pN3sdkKtemttj0Xwh8df7JslsTKVEg3AKScHuD6Diuntv2gLhbxJpdS2lmAmVcgFOOMCvELy4&#10;0i1shNbRCKcncwYcAhug/M1Q/wCEiNxq3yrJHA5JZm6jjiuSplkIPT8DeGPlNa3PrbwX8VtU8TTR&#10;waRfeZIzHMbNuLDP6V2z6hr1jELbU9IczKWMjCMhFHUH3qD/AIJf/sp+IfG+m3fxTYfb4EjP2dCp&#10;UN82MD8R+lfW0HwX8P8AiBo7aLw9Lc3UrmONRcqvI4/z+FfM47MamX1uSNz6HA5bSx1HnbVz5k0b&#10;VrbUDvjgjWWNgdrAA9fU1o2Ot6hAzSWlzJsB+YxuCK9M+I37O/iG2Sfw0vgO481GLzSqoaQJ2OB0&#10;U815wPgxZyIXU3luA5EkkMpGc87cd+ldNDiGkkrq5yVuHqkpe47DJrjR9QtCuraJa36PnCXkIw31&#10;6g1yfin4KfCzxUZrnVvA1nHK/Kx6cwGBj9P/AK9b+ofDDX7eMNZeJppo0UiO3uYSKw/sninQ5m+2&#10;QPcQyHLmN8/gB/nrW88xweJVuW3oc8csxuH3d/U47Vv2HfhPrWms1hr99pWV+QybXCnrz371wPi7&#10;/gnR4uktxP4I8f6XfA5Pl3G6JsdQM4Ir3T/hMWvHESwy2yRKQUmgyoHs3etTTfEVu7pYaRrFtMRw&#10;ypxuPfGa6sM8FVnaUrI5K8cfCN1HU+G/Ev7H37Tfw61WLxDa+A7ieWzl82O5011lGQenynpXo9ms&#10;fj3wfHqOueGrmzuIwBeW13aspSZcHgEdiQQfbNfVq+KLu23FmC9iwXIz+A61b/trRdZtRpetWNvc&#10;Jt+ZZLcHjvnIr0JYGjvRqJnLDHVYu1WB8MR28E0p0rVPNaaB/mkZD8wXkNjt0465xXL6vqkuh3y6&#10;bdxRiVvmDAHaVPf6cEY9QK+3dX+BnwY8Ra1NeajpH2aVE/dG2m24ODyex+hrkvFf7Evg3xDcJqOi&#10;eKCs0AZrS2vofNRCR1OOTz2PHTivKdCU6jXY7niaaVz5pXXrDwnoZ1vxTtkGB5Vp5oDzN/Dn+4uO&#10;fU444yR5j8QPiVqnji7VLm42wxqFtbUfLHDGMnaF6DnJ9SeT1r2r4jf8E5v2jLG4lvNJ1G11wFi7&#10;GO6w7E8bsN1NeYT/ALJ/xv8ADWtjT/GHw+1K3HmDEqwFwVJwDkccdfYCuqFJ0+hn7SE1ocjYRLeX&#10;VsZ4ZHj88J5caZZxxhVHr6V6Fo/ghPBq/bdW0uO5vWKrFZ3Ue6KEYbLN2dsrjb0AIznOB1fgP4bx&#10;eG7iS3ubcm8Ql45Jrfb5KHI2IT/ERzu688YqD4jWo8SaPJZ2ST/aYVEtvK2VX5QQW989MewNc9Wt&#10;d8iOinC0eaRk+PvHfiCbW7XUtP1SSaA4lURyY+xsOgAGARywyQDzUmt/Ha1XQRqGppDPdXEZj+yI&#10;wIOFwS/tnHvXm2o+OJ7SzaztVY3EwPmSA8KMEbT6nJ/SsvQtBe82z3gKxnsx6+hrBU1bUpzdzSut&#10;R8S+PmjutY1CSSOCMRwqfuxoowAB7DFbOg6V/Z1uthGUJZwZJGHJ9B/n+tNtIPsqkhCF2LmMdyB0&#10;+nc1ciu41uvJeMmTZ8mOcg8YHvnI/H6V00qaW5nKaLixyLctJbqM7SA3TAPXPp0ra8N+C7nVo0n1&#10;K8NtYOAWuD/rLgH+FB6c5z78deM2xsGD/ZNQteVbJSXvg5+cen+z0wec9K7e1vptiSPcM8inO5hu&#10;2552geoIH6+tU6sYqxmozky1Y2mnWejQ6VZQNa2MFuqRRI3LqHJJY+pALHuSxJ5NRJc6dcKwmfbE&#10;rsysp4UZHX04/wA80oxPABdNgbVCoOrAL90/Tpj2qVNNaVleWxURsAEjY7QO3PrgVzzm5SNoUuXU&#10;dpka6gdt2CFj4Uqv3h0z788CrjvNPINJ020aTe4iHlNjk9z354H+TVG1Fzf36aRp9s+xPm+0Ifl2&#10;A42+v4+5rR1vxXo3wwsLbUb0iXUHUyw28XWRznd9BkDr+FRrJ2iOUlHcuTWPg34b6HdeJNbREb5k&#10;tYtoy59AB1Pb6CuKg0XxR8bb9L7xKx03QrT94YFcCPaCc7z36HHTpnioWgGrmb4qfGPWxb6fAzBL&#10;Z8jOCMRonfnFec/Ef45+Lvi/eQ/Dj4baPcQaYZgtvp9lFmW5IzgttHPrjpjk+tfQYPAUsLFVsRrJ&#10;7R6s8mriKta8aWker7HZ/Fr9p2z8MxHwN8H5NiwL5cmsKOmBg+X9P73sD3zWv+y7+wx4s+LFxF8Q&#10;viyLvStDE6tFDKdtzqA+8SAeUj6DeeSScdCR6f8Asqf8E+9H8EeT47+OtnBqeqCKOe10Rl3w2b/e&#10;zL2kcEAbeV4IOa+qFBQFYlC4A+Xrznr+mK+pwmU4nGzVbGaRW0UeHiMxo4ZOnhtZdWYWieHfDfg7&#10;QotA8H6Rb6fp9oz/AGe0tY9qRt3OB1Jz1OTXg37Wv7Nn/Cz7xPiZ4GnbS/GOlBJLW9t2MZuPKGY0&#10;ZxyrgAbX6jGOnT6Ol0wmFoEUBZJC+4EgnrnHp1rkPH1nqlrapd2NuWihXLwR4LMeeMnr6f8A6668&#10;xwlOVDktotjmwleaq3vr1OS/YN/a8tPile/8Kg+JujwaP4y0kGLUJZZij6oqk4kGeWkT5Qyk/dyQ&#10;ccD7Y8CvAsb6fpV+u1VxHF5hJUDv7c1+X/7SfwO1Xxyw+LHw0s5dP8S6XtZZImMb3QUAlSOP3inI&#10;B79PSvbP2Vv+Co3w48OfBEH4gaHLF4rsw9re2Q2xx3U6oMSnA3LuwAeCQc9gK83LcUsFV9nX0XR+&#10;R04zCyrR9pS+aPuhtEs7dmvpNquRyzNtOB2P+PpXMePPiz8NPhvp7ah4u8W2cKlciJJd8jjttUda&#10;/LP9pL/gol8Zvix4hlm8Z/EyXS9LMhMHhnw67JuXG3DsMNgg87yM5IAyK8T1/wCPfxc+Kzjw34aa&#10;azto4gjtC5ZwgGMNIfujnoMdBXVW4nw8W404vyM6eSVppObP1H0j9ro/HvxnqvgX4KWz2kGk2Zmv&#10;9cuI1kaFmO1FWPcBknPU8AGuc8U/AZ/F1+dT+I3jDV9cl2gY+1eWgO4ksqr0HOMc4ry7/gkdpng/&#10;wHoPiXRvEniqwj1fWY1eKG7vFWefD7NwUnLDcxAx3z1r6y1TwbfzyLPb3REToXVoBuUY56jnnj86&#10;cZYjH4dVZvXsmcmIUcFiOSK0XU800L4dfCnwJfR6h4T8B2NpdIzzJcQQKJAWUKdshy6gjIxkDg10&#10;FqLOaG5vREgFxkBkTcQw4AOfx/Kuj0z4cyCMTXsxy5IDofm5wMcc4yScfWt3Tvh9pNoAyMpU/OMD&#10;P5+p5rro4GvUeqsck6/dnjuv+CNS1rINm6oEPKcAe+D9RxXg3xq/ZJutcEmoRRBJYsSRMOMHIAwe&#10;x/rX2/c6NDFEcgYOcAAcH0rgPiLceBtG0uS68Xa/Y2EezcReXqR4PU8E885/Ot6uW4Xk/esdDFYi&#10;E/3aPzr1LTtd8I37aR4lgaLy5B5NyBjLZ6k/wnvn/Cu9+HnxiBmj0HxLcZUtiK7OOmeA/wDjU37U&#10;/wAa/wBnIrNY6Z4hj1G7V/m/s+LenPHLnAz0NfMrfGrSYdVa2Fs62jMVBZtzIO2fX/61fAZnhsPh&#10;K79jNNH2mAq1sRSvUjY+2be7jv7c3vliaJlBSQcrjtj3xVO9gMzslo/A6uoOV45579DXi/wn+Osm&#10;gpBa3dybzSnG5dpyUHqPoO1e4aPrWh61YQ3ujOksU8AJMb9BnuPr268Vwqpc63TsYWqeVZQfaXEr&#10;qT8xQEggdSAPu49OlUtS0Sw1SzkeJkk3DMRC4wfT6j0rqLrTbW4dzD+7ZhwmD9OfwrI1bQ3izd6f&#10;mG5jbncx2PjPOPx6itFWaZn7NPY4G48L6jHKVQqwyeXJJPPrjmiut3qOL7Rn83+LY+B/Oin7VsXs&#10;mj6m8MftI/HvwNGj+G/iTfmAzMz20xEkcr9TuDdSO3I7V6lY/tI23jLRBqPjHwTY3+HLTvaORIhO&#10;STzwW5K89Pyr5+iubaEPEbEpg5Mbt0PYj0NanhrUJPDmtQ3UQSa2Lgyxy/dlTqQcdMj+Vf1/nGTJ&#10;YCVbLIqE1rZLfy0P4pyfNqVTMI08yblB6Xb1T6M97h134IfGS8j0y1vW064t5g0NsPkkX5R83OAQ&#10;O+OpHvWf4h/Zd1Czgkk8O+Jba4O1JEtb0GBpGJO1Ru4Y/L2Pb8a8j8V6JdwS2/izQ28tWVmikQdg&#10;PmU+uBkc9ao6P8UPid4a/eeHvGF7AqMz+RJL5kZJUr9xsjoSK+VymnxfiIKvlWLXLfWnUV7NbpPc&#10;+vzOXCNGq8NmuFfNbSpTla66O2zPT9A0T4n/AAjuGu7nwldmzabDz24LKxXB27hwRnAINd/H8XPg&#10;D43057P4jeBoYblI1VZLQGKQ4XBLIeM/KuP98+lebeD/ANt7x/pGlTeG/HXhuy1azmILXMSeTcRn&#10;Jbgr8pGTyMc5rs9L+MXwJ+LEtw1zZjTz53mCPVtPVgUIIAM0R657FeMVhmucZ7gOapm+Bat9ulK6&#10;fnZnp5Pl+UYlRoZVjYtPaFWOy9TkPiN8K4NMvP8AhJfg9q8upaSSG8scywHGSjJ325wTzzVXwf8A&#10;CXXvippfmaE4XV0aTdbTR+XvwvKDoAeCQTyfwr1PRvDdz4Rtb+/8E39rcWS2ZZbywuBPFKQElYnG&#10;ShGADx/DzkVveHfHN5chtQ/sS2umEgWW70Py3VmB5jI5KuD17iueHiXgq+EjRw9XlmtFz3jK3Z9z&#10;vfhhJYt18RS5oSX/AC7alHXqjw7Xfgl8VtBt47bWfCVw0W8gTRR7mC8ZyB1AJJ9ffpWBd+GdWiX7&#10;VDC5YHEh2kEMB0IPQ+1fTEf7VGieGLaHT3ea8u4jIZLC8QwvEcgj5gPmAAPOOcV2fw3+Enhn9pTS&#10;0n8H/H3wrpmuy3ixT6L4p0dWjuIpPmjeOWJ1cSNnbgjt0rrxvGWfZLgv7Qq0ueC6x10PKocB8NZp&#10;ingaNZwm+kujPjAnV7eMatb3sjMEIkwNrRE8E8dR1H413vwA/aP8VfBnXrq7tybqyvYiLqzY8F1x&#10;tYemCBnHJAxX1v4w/wCCQXxdnuI4NGsdBuGkQGS9sdWaCJHIGR5cqFj+deO/F/8A4Jm/HL4RX082&#10;v+Hm1CzjQMmqaapZP4Rztz0ZtvbJFVlvjNwlnmHlQx+0tGnoedmHg9xJlWIVbL5XcdrfIwPF3xzi&#10;PxDi17TNXtLmy1HT1HkW8x/0aUMGB4+6yt+h9q19H8WtqUCaMNLuJ94d38ptoSdjhHTHQeo7H2rk&#10;9K+EPiPw7fx6mqpPLbOUeK4QOiOFK7SORkenUYrQ8NaB4x0fXpVtfDP9oWzxH7VYrJ8zLgj5Pccf&#10;kPavzvj3OMgxFGNbK+WUoLTpofoXh5kXEmCqSo5s5ck5f07hfafqWm2M1xPe3EU4lK3FvPlJSOSD&#10;2J7/AEJ9xUvhT4ka/pmrR6lezvepHMpiDNgxx7SCFx14OOf8K7pvAOq+JtOSC3NywYhhHqg2yQAj&#10;OOc5IJwa4XXvhbqejam0UsbQyYDHGdh9/T1r57I+IuE+MMC8HmNo1o7H12c5Hxbwfj/r2WNyoy+L&#10;5/qbHhP4/wD7QFjqVzoX/CWXOr6ZdSLKIJrpnkhUZICZOOuMf/Xr0XTPi/putaPd3niLRra8uo7d&#10;9kzwLCSMnKsVxhvun1zmvDlt7vS28yJG35BR4zgqeM/oT+IqnY+Mb3S7rzZYHkjdh9ohfqeOtfX4&#10;rhTK+IcK4Qp01KKSVlZtr/M+RwXF2acL4r2kqlVxk23d3ST/AMj65t/2rvhhrgtdA8V/s56f9m0p&#10;Y2tpWK/vHx+8kjYLhlyTwcnp1rnfiVqP7Ovxh8XG4+H3hW1tfEGp2ck2oaWZ2W7gZHA82Ig4bcHJ&#10;2gdFzjivnuPxTeTyre22oPLDCwkWCVjlR/dHpwf1rV0XVPDaanF4sRLhdQgJMNxbzAPjHQ9wQecj&#10;rXwWbeHmFlH2ksPy+617rbamtr+TP0DJfEWrRqRjHEcz5k3z6Jwe9vNHsnh3xl48+FiXNr4Q8ZX0&#10;dz5CvanUZTJEgZdxBDfxYzWL8O9D/azXW9a+IXhH4q2YvNXvITfCTCgsVVI2YkbV5IGenTNcbqHx&#10;l22kzrEb15GwJLoFXU4+voTj0Bq5a/GafVNMh0qSw1C0C/6HevayAecuCAWUHPBwfwr8lxHCWc4W&#10;h7SpQsn17WP2XDcXcN4zEeypVk5K110dypJ41/aP8NfEeTXvFfiW41PVNH1GO8lguAGTfGCCAUAB&#10;XBI44Oa6fw1+1ZfeIfiD4j1X9oPTrm70u9tTbR6TYuIreFRggkf3jg/Nn1rubD9qf4P/AA30yw1f&#10;4seGZri/EKQs1jBH23fM6nkhs9O1U/GKfst/HvwzqPifwVa3Flq80AmaycgLPt7pjgsMnK9a9Khw&#10;jxP/AGcswo0Zxpfzq+68jy8Vxdwgs1/srEVYOs9OV26nOeDdI/Z9+I3ji6s5roeHPD0MEcVhcPMH&#10;uPtLhmHzHsuCefWmftI/s5xfDK7t/FWofHyTWrC+EVrZ213EZbqOJRkncDgRjORwMA1zWjeArjws&#10;mkatcaS/lFi9n9ptiscxGVI9z1H1r6F8a/speBbn4BDxXf8AjhrHUZdKF/qLTzCQQfu9xGwnKqBw&#10;B9K8nA8S8VZNip+wbnz/ABNrmlbbc7814X4TzTD0pYmXs1HRJO0e9j87v+CpV38R/h38GfD+m+Fw&#10;11p+u6c0wlDDzY92cfKORwAffcK/Nu70zUNOIt7+KeOQyhsbSFU+pH1/r6V6J+1H+1B8YNT+Ml1Z&#10;XfjOe+stEkkstCDqRGbYMQrKPfrmuO0n9pzxDZ6mp8T6Pb6mhiAaGSMDDDByTjr1r9hyLieeHwEI&#10;YqF2tbrQ/LszyCH12c8K9HsZgutQ/tB45AdgkYtL0yOQBU6otxIJTsYE5+b+LtXdeGfG/wAAviNL&#10;cQ65pT6PeSz5i2y/ICTyfQCtrVPgHoEVm9tpPj+wmmMJdEdwuc89c4r7PD8RZViaVnK1+jPnMRl2&#10;Ow8/hvY8ygjc5kjRvKRN7kHk+n060yDxV9ikaC6lmdkUblRuFXqc+n/1q19Y0ay0zT0ki1W38pHb&#10;z54m8wuw4IwOgz0qlqfg+70gQR6jYOn27BQNGQzK3Qn/AD3rysxxUJS/2aadtT0MJQko3rxepnal&#10;4sF7JGSmUHKE8nJ6D69a1PDd/JbyrdSKrznKK6jLPnJP1HFYJ0CCz1dg7mQJP+7iC4IPrU7aldRX&#10;SFSwCvgqeAB0rxMJUnVxCq1ra/1c9PE0YRw/s6V9DpF165OsiZI12ToTNITyo9Mfp+NbXhjxRNpf&#10;2ie1Di2ijfzCBlQzDaCa4q7eIwA6bcRsUZjKFOCm49B7epqvpOoa3P8AadMWZlt2RWkiHfaRj9c1&#10;6VahCKdSm77nBSk21CSs0TW8OsW3iWaw0a/Ey/eDsMgEnjPpTtR1jXku/KvLSBpXcZaFs569u1b/&#10;AIa8Jz2Hg+58TTy+QplxH5g/154HB/A/lWLp0Fvau2r3d6xZunOQcf8A668CWT16kYyS0kezTzXD&#10;xlKLesdCDUNThurpLXUbIxQ7DkiPgY9xTdNstA1q4hsbABmlcIPn9SBWlqVhps0iPLkhYsMF9T14&#10;rtf2SvhLD8RfjjpOjxaerwRziW4KpnaqHI/M4/OvNzLD1cDRlN7I9HA1qeMqRhFas/UX9hTWJPgf&#10;8CNI8J2lhaTAWq+YI2w4yMnPr1r1vTviv8NrTxYsk0R06cqHeG4j+UMSOQR0ryqb4R+DY7IQyavd&#10;WclsqiZIXw0nyDgY6dapaf8AAfxnqEv2Dwj40Ly3EXmQmWbc4P8Acw2egr8kxdRVZufM1qfqGEw0&#10;cMlBJPSx9N6V4k8FnULjxFZavZ3st8oS4cyZJXkAAdutczF8HPDGoeJpJDZWs2mXEySQoVH7jAOe&#10;R9cfjXzDa3fxV0O8v7W5gDy2525ClGJHGeOD61d8GfGP4g6S00upWeqohkADwyB1xxkgdffFYeyx&#10;DtZqSRt7PDqMk/dbPojxR8EPBj3c9sPCTqsY2xXAG6PJA/IAfrXjvxZ/ZnutDie70rTIJLWQgCZO&#10;DuHzFufr0rYsf2pNS0SSbSr2/uGXIMb31m8QlXGcjd3rfsf2r/BHiSz/AOEd8QxxSwqVJjjkBPfP&#10;FcTxWIoVrJNdTelhI1KScmmrWPA5v2e0k0walc3kcaIQTG2Nxy2Bkfr+NcRqnwQcI1zeaeYhuzFL&#10;5RUFR1Of89a+39Hb4NeKtNE9hDCjyqwhl3glTjgEfUis/wCIvgPVr3w5HbLpFo81nBlJPLwZQOox&#10;716GGzite0jnxGV4eS91bHxRP8IpdIjRrDWbjgfLHFISsZxnOD1rHbwD8Q9Sn+0adq/mLHzvaMcn&#10;0r6Wg8AWs+qWbWNq088rlZrWaHarcZ4PYDFYPi6yuPD/AJMujeHhaATnznERZW5yB7A/yr2oZpiI&#10;ytHc8qeTYeSu1ofPtz4Y+I2mG4fVPD7XDq2RJGMEf/W4zVPSL7xDpExM+mXsYclsknIx7H6fpXvH&#10;hNvEuo+JbKOLy2WQE3LSRZwR1z/s4P8AOu3s9eHh/UINV1n4eWk9rKfKkSOEbpMHBbkdzjpXXQx9&#10;a/PPc86vllGK5YrQ+ZofibqkU6WqXCAIAXLDJ+ldBYeMotSdBcXiPnlVbnHt/wDWr2rxRo/7NfiT&#10;UVg1TwU2nvMn+lSQMBsJ53DA59xWt4i/YG+Gt5o8GpfDf4sWYacBkW4I5z268cHFerhs6q03eoro&#10;8fF5PC9oaPyPBZdD8FavMt3qPhq1a5WQETpEAQRjHbmud8e/sp/D74jaTdaPczy6dPdQ7UntmUvA&#10;pYnavYZ78d67Pxb8K/iP8NtZudHv0sb9Le4wfInAYLgc471l6V4n06+uJtPmlFvdJJloppAGGfev&#10;XeMwWJSlax5Kw2KoNxUrnyz4t/4JK67pEz3fhLx0l8oYMsd1HjaMknkdT0rhvEv7Dvxy8FQtt8Op&#10;qAUbn+xybtvJxkdff8K+9y8k0Ud1YeIJ9q5yFkG01bWXUmYJfQxmOQcho8lgOev5VlOheX7qSNqe&#10;IcV+8iflrqHg74laLrC6PqPgTU4nnZlhkezfawHUg9Me5NanhTwxHYW5k1+1W4vE6SRk7YjnPy+p&#10;7Z6cGv0/m0/wxqFl9gktfKVeRlQ6jPJ4IPrXK6l+z/8ABDVbaO11fwVZTBWG65tVKOR3zjv6VzYi&#10;eIw+k4/cb0FQxC92X3n5468Y9Mcaotu9wobEkaZ4JHT+db2i6xpCO008ym4dwFjPBUn0/Wvqv4if&#10;sM/DfV7lW8CTX2nwuCWWdhKh6kdRnPP6CvMfEX7AHiOG7XVNG8S6dNOGBQTStEAwIPHBB5PX2rlj&#10;UVRXOlxUNEzgLdY7F/tV2BuYYiUpgAkcE+vTn3qN559fBsNKkAVZdj3Mp+Udy3tgDNdhe/s3fGO2&#10;vZoL7RZDDaxnfLA4lEh6fLjt3rz7x/quvaTff8IJ4M8OSx3MC7Li7mgKBACd55GDgZJY9+BWtOMq&#10;k+WO5jUn7ON5bD9d8cWXgyCXw94Vk+3ag2FEqnKwjjJOOpz0HuKxrfTbbwxPHrnjaGbVfEF5Fusd&#10;FRsuGPIZ/wC6o/rWfY3cGl3c2h+AcajrNwxjv9WnTMNtxyq5+8Tn8PevU/g18DbrxLqnmyG5kkkZ&#10;Wv8AVZ1DOCS3Iz16HjOOPpX2WT5RzT5rXl+C/wCCfO5jj+Va6L8ziNL+Bfir46eJI9G8dLe3U00f&#10;7iK1ytvaIvTLAfKc9SRkk19P/sxfsffDf9nrTzqGm2BudauImF1q118zqpP+rjHRVHA9TjJ9K7r4&#10;b/D/AEnwZpUOnWVspkKgyy7fndgBkkj/ADzXYRxBwFEa49xwO/4191hsow1F+0mry7s+WrZhWqpx&#10;i7R7EMdqEjWNQdy55xkkDv7Va0/RpLgCHhjgZ/ugevv2qXT7Ce5uFgXqRgkn360/VPEHh3wpd2Wj&#10;6nqiQTarMYLJZjtMrjGQvt8yj6sPWvQk4RWrONXeiC9stOtojG0Bz/vcn2FczrFpGysYowCv3Uxn&#10;/wDWa6TVV8t2kmlzyd3cA8Y57DGa8g/aL/aE8JfBXw/Pq2ralCt+8TnTNPcZe6l7DC8gep+vpXNi&#10;FRhTc57I1pOrOaUVqxfH134f8PaHca3ruoRWdnawNJcXMxwqAYJJz1PoPcV+eH7Rfxs8I+KPFl83&#10;w08M29kkku2bVUi2zXZHBbHRc9eBnPXvW78c/iz8bP2prqW/hnjs9FtiVTSklKAMPmOc/fbpz7Vc&#10;/Zi/Zm8EXmoR+O/jb4os4IbS7zHoU7DNxtBOZD025IwB1xg18Pjas8zrKjhlaPdn1WFpLAUnVrvX&#10;sjh/gn+zN41+MFxFr+pQT2Ohu5EmosPmlI4wgPXnjPQc19BQfA/QvBukLpGi2IiQJjdtG6QgfeJ/&#10;iP8AnivcdN1HwheWVrYeF7qw+zRxskEFqy4ULtwFUduufwqndaPaXsZSaEKU5Xd9D1/OvdwvDdCj&#10;S/mk93/keVWzypOrbZdj5l8WfDW8mvo71DcLLCyrDJC5V0GSeOnAJzXb/CT9rP8Aad+B8a6PYeNX&#10;1TS1uA8thrSGQMoVUC+YPmUbFUcHAxkDrXoupeDre/xtjXAf5364GT39c/1rnLj4fDXW8vSgkSK7&#10;LcXRXcOB0Ts2G4J9ARXHWybE0p81GTTOmGZ4auuWrFNHs/hn/grh8KXt4U8TfDTVob4qfOgsnWXB&#10;5xg9+MZPrmsXx1/wVV8Z6pDNafCn4LxWDjCrea3cFimcnOxAOvHWvNNN+C+h6Ogjt7JcKuRJsBYs&#10;eM5/Cm+J9B8LeE9Cm1nxNcx2tpEpaSVyOmM4A7+mK1dPN40rVKlkRFZZOpeENTH8ZftU/tYeNzO+&#10;s/FCbTraUHda6TCsCKp6oDgt2659a+Yfiz8Q7+/1K5tpfEV7f3DSENPc3Rl8s55GSfmPXPpV340f&#10;G238U6tJY+DhJbWClgsjt8z59uw/WvP9H0TVvEuqRaPoenzXd3MwWOGJNzHn/wCvXyuMxNWvV9nC&#10;TbPoMNQp06fO4pLsUZJ5pztmmL8cbiTXovw0/Z38ReKYItf123ktLFzmNHGHlHbjsK9l+B/7G1t4&#10;RgTxZ8SLdLrVFffaWKkNFDgAgt/ebP4DAr1XU9HiMKQR2O091I/QflXq4DhypKHtcRpfocOIzemp&#10;clN3PAJfBS+HohDpkRjijTAVTwBWr4C+JGv+BNQE2nyB4mOLi3c8MD1wexr0LXfCYkTJgwx46f59&#10;K4fW/BQikZ4YtpXJXC/hXLj8l5Lyp6M68Nj1NWke6eEfiH4b8c6U1/pRVLhQEe3f7ynHf1HPWpNQ&#10;v4JpXSMbHC/KWbg54/DHX6V83Wd3rHhnUEvtPuJYZUbIZTgEg8fhXVX37Vmn6RJYm88NRXF1HMGv&#10;hLKVSRQuNq4BK55zXzdSUqTtJWZ6UIqesT1OEakU/eRW8x/56E9eKKpeG/20vgrDpardeGZbGTPz&#10;W6WyygYAGdx69KK5PrFW+34lOLvue/X5lmm+1XZEjSsZGkflsk87j35NWLWBxBF9rsStrNlYpmTC&#10;sQQDzWxpfjf4H+MtIF/4S1bT9Vs5I1fdY3aeZEhHy7k+8p68nk1l3Ukz6euj6bfTtafai0VmTn58&#10;MM469OPxGc9a/uHKc+pZnHmoxtH5fofwrnXDtfKKqhWld+V1+Z1vhIWl1AugalOFtWyrQN8xXn/W&#10;KP4hj09vSsbW/AFy/i46N4XhaaIFQj4K7lfJ6N0baenqD6VHo17Jd28OiXqfZb20cSWM0h28n+Ak&#10;9iORXo3ge61ubVtPsb22dTqAVnMbArMqnGc5wWUnOODzzXxec1sfww8RjMLrGUXddE91Jfqfa5Lh&#10;8BxPDC4HFaTTVn3X8vqeTeK/D9jo85i+1SgscN5i5+YeuOasaDa6NYeGr67ttUX7T5SFoHQ7ZOcE&#10;bh93gk8jrWz8R7dl8QvbvZHEJdd3GJB3x6MO30rk5rJrUNHBO20nBZG/zniveybC4nijh6jLEV7t&#10;2l6rezPEzXG4fh3iGvTw1Ll5bxW+nQk8MeJNT0uRbSz1y4tBJnybyCVlkgJ6DK87c8H2/KtXQvi1&#10;418A6nBbX+n2d59jnaWKK6tgPmOcOGTBBIOcg1W8H6J4X1XV4tJ1e9mtzcKqW15GdqQS7Tw6t95S&#10;2AeRjHFJCdM1Gybw9q6r9qgkKQ3D55AJ6N3HGPwFXmPCmTVZ/vsNGcdOZWX3onKuJ86oQSo4mUHr&#10;Zp/OzR6bZftV+BPFLCy8ffD6aAtHsWa1mW4WMFjn5ZecAnOAenFT6/4v+Dnh6wfxJ4Ev7m9ncyZt&#10;tNtB51vGqs27yZ2HI2KAI2zkjArxPWPC17pMIa5TB81xEMdlGWIPQ9P8M1BZzo0yGRQx3gl2Pbv0&#10;rz6/AmCnhubLMROlHrFO8bdnFnq0OO8dhcRfMMPCq+7VpJ901Y/Rr/gnh/wVj1mTwtB4X8R6zL4w&#10;0W1EcUTTpLHq2mKFI8l43yZQuAMknhTg9K+9If2uf2c7+zluJfibZQ/Z4VkmWdXRowWAAwRyckZA&#10;zj6V+DXhDwvBqNok0+rxadcszjTneV42lIOCkcyYaMNubkHadhB6CvQ/BPxNn+F0/wDZFx/aV9Zm&#10;cCaHWNWe4ntJAo+aN5MnYRgjkg7c9RX4nnXg/neIzOpKChOkk/h9136abfcfruX+KXC8MupN89Oq&#10;2rqWsV3139Ln6ffHH9ib9nb9roj4qfDXxbb6XrMsqP8A214Z1NrRpFBAkWRE+XcyYBYjcCAT3r4E&#10;vH+M/wAItduPDvjwX6avpdy9slvf+VMryRfLuEyqjyZbkMdvIxineGf2qvA97qZ0afx3qejQfMkt&#10;zNBiOYEEEkxHCg5PTt+FeteIdYvfj14R0/TD8TbPxHHptm0VlJa3qSXqBixwwf8AeHG3gljx6cZ+&#10;JyzhZcLZjKOeUKnspXWqbSv1TWh9zVz+Ge4NPJsTTlNWejSfpZnN+HfjPNd20U/iK3kW5MUY8m1k&#10;BMh+bzGbd0xgYAJPJqv4tTStb1GC71YanpxmtElhTWLOS23I33XUuNjBsqRtYnDDOKk1H4YXk/hZ&#10;7/R9fuFuYp0geC6tExdSJvRZfLm2vC3IGUO1sggDbz6F8AP2y/G3gLwRdeCPj94MsfF2k2VrEulT&#10;mPZdCIRhViCOu2VAVUjGMLzya+WzrAwyvFLHcOU1UalrFu2nl5+p79HMcbjcH9UzfRNLo9/yPAtb&#10;+Her6Tv1TQNVkeEvuZElDJweRx7Vzx1HxXdzi2u9Oju1b5Q4iw689Mjr1zivavi98Z/hh8VLi28Q&#10;+D/g/d+EU063ZLi/0zTGKyKdmGkjRMLH5mQXKkYVtzAGvJfiFqGpC6/tzwlq2n3tq0ZlgGnOrMwI&#10;ypZR0YHHTt+dfuXAucYnibDqlj6UaOIS0u0r/d1Pxvi7JsNw+/b4Wc5Um9Utd/Ur6TeaPYyx2mr2&#10;NxbyM+1m+8uPVu/btToNOs7DV2u7LVUuI5yW8svtAJ6DnvRqXifwnbaMW1O9kW8EJZ7eW0dTvA+4&#10;rcjP41W0aDw/4108XmhushGGaEMQyt6FT0/DpX3FPL81wzdVqSheza95Pz1PkZ1csxCjSi4Sna8U&#10;/daXbQhig1OPzRLEzjzGMbKc4HUA/lipLy4+1TNeQ3hilkb50YHn1AIp/i3wPqFraIlva39jK0gk&#10;WYSNkMACVOOCMnr3xWDJceJNDj8qaRLt+2+A9ccEn8a7KFNY+PtHyy8mrX/Q8vGe1yqSpNTjZfEn&#10;fz3Wv3lnx9p66mbbxBeNNcso2XXlyZcLkcjPTt7VQ8NeMW8C6uNQ8K69dgRyJJbzNGyfMhyNyg4P&#10;XnHWix8VPMPsuq6abeN5NssuNygdOnUDvT9T8IaNKhOn65EZGZhFA52lwAM9fTIr6PKMXQwuFeWY&#10;6m1T1tpdWfofJZ5gq+PxqzXA1r1Oqu07no3i74/+Nm8Rw6rBqU97pd/Msi6fK5eOCQNllQfwMjZG&#10;R2x1rzz/AIKJfFPxVYfCS68a+A/EmradqWprsmeK4dC0TjDKynggZPSrlp4O1p1k02zlubiCe3+0&#10;2Uqna6Thct34zkjI68GvK/2nde8Tav4TXwx4iv5ZWWdGjFyPnAHG0H04/nXyHGPDOTLAf2hlcowq&#10;U171kvej5o+18P8Ai3Oo5nLK84jOrTqO8L3fLLumfBOt22rvepqer3M1zPaxbI5iuSeSw6+5P5ij&#10;QdR0dfEDa/rGj+azMPtK+WpY4HUA/XmvebnwTY3VvJNb2Me9lLA7eAwHQj06Vm2fgTwdrrSLFaRw&#10;XEYIlKrggnrjPWvzDDrAyi/awTvqft9atiNOWTVtDyiy8I/CPVb2a7e8mhW6wIbcgJ5BJ+8fUe1S&#10;Xfwp0hrsx6f4qnljjIjB8vAUAdyDz0Ndz4h+A19BeS3Nim5JBghFHGe9c7P8LvGHhOJLgrLJGX+U&#10;Z+UkkEAj8D+dRissyv2HNC6djTC4/Huqk5X9TnJ/h34106weHTZWuLe3k3vDCwIXkHOO/Wi9+PHj&#10;Zb1bPxhZx3ptItsT3CEGL0rv/BnxJ1jwCFPiDwHFOsqsZG+zsGDcZx26AVFp3iP4Aa/ol5p/i/Rb&#10;iC9u55JmnkiwSScBQw4wB2r5/G5TVw0v3TbS6nsYbNYVo/vo6/ecJ4S8f+Ak1KbVPGFjOwY7ohFj&#10;LMeufapPH+t/Cu3tYdV8G6lcXN1dNuNvKgC2wGQQxP3j06e9dz8OPgP8D/E2mrq7X11cSToQbZ3Y&#10;LC4/h3Dg8Vy91+zfNdeJLfQdN8Q2ZlvnkNvEknyrGvHX1rhj9bjG26Z0uthKlVtOz3K3gXwF438e&#10;aDJrfhnQnnjR/LZ4wAX4zj3rsbz4Oan4O8Fz614omjtL1JAfs3nDckBAySuepIwB75qC08P/ABl+&#10;A+kRzeFdZxJ5Dh7GOMyIcHhunf8ASs/xJ4b8Uaz8O7z4o+Obu5Or3SEtCykAszBQf++eg9RXuYfN&#10;3hsu+r+z17nl1sDHEY72vtFbSyJfiJqUsekaZomn2M8el2FokhZ8lZJ3yTz7LtGO2W9a5e3Lf2ek&#10;EiNubbtJXI656dhzXbfCvSoLq60rwk1w1zFqS79WTU0JjtlVsEr6E8j3rZ+Jfg34SaY13qngHV5L&#10;0W1wYjZpPkO2MZz2UZNevRzWOIyxx+CS/E86eXvC41O3MmzyCS9uobqaTzS0bMWAbpjPQfyr7M/4&#10;JJ+CmOvaj441bTwdwKRTtnCLyc+/QV8a+Nix8Vx6Jo9r+6Z0CFTnc7Yzz+Nfqd+xT4E8GfDX4GQ2&#10;FzdXMN5d6YBMVjzsZ0G7jr3NfD5vjMHLCvD1Zuz2bPssrwePWJVehTu12PYfC1xe+IPGt/Bd26vB&#10;b2ck02BgMD0x7YNdTofjjSPh4IPE2maSsl4cpK1xwAAcf1rH8BW1r4a8FaxrGj6pc31zeLFaS3Nz&#10;EMQg55UHnG0AY9q5S4v9OTNrAs88iT/vJbh8k7uuV9c18Zj6OT+wlGhO7Vt+ttz6/LZZ3VxSeIha&#10;Lu2r7X2Nrxv44u/F3ie28Wab4YhiE8mI7YfdLZOS3+e9N8b+GtMuCl6b63JRdy+Q5C5J+bge9WPC&#10;Ou6Ta3s+jarp8It7nmMnAdMDt6c/nWFqyaBpU8jm/EsIZ3idGzg44B/Ovj6kpRlppb8T7mnh6c1a&#10;Wvk+hX1iS+0/SkbULr7ZD1VXGTsweSfbH5V5n4o8L+EdQ1Jns7IKbo7hJIu0qc9iPeusi1O6u7iD&#10;S5J2eK4hxGHHAHP8807V7O31CKXSBBaBrWP55Z8KqjOcc9TU4NTnVcnqcWKi6cVBLYk8EfAL4l+H&#10;9AT4rx6Zrcmg2d2IGvlmLxFmwAAM84wOcYFetaJ4q+JImtD4gs7v7FNGs1nNK+VkiAz97t71yvwS&#10;+O3xaHgHUPg9D45trrwo8m6e0ihDeW5P8EnUeuK7aw8ear4x8OQeD9P06OSzs4xEUx9yPg8E9M4r&#10;pxj9lNJq+mpy4Je2jZu2v4Hd29noeuFpNE8PYmtyvnvJ1y/LEe2DTNS+CUEyXjwFTCqqYbULuLOc&#10;dSenepvBGvX2nXgv4tPKvHalRBEuVJOBkn1xiu++GWjWPiLRofE6yT24CsjwmXO+Tfjd+HSu/Lad&#10;PGOKS1OPN518vpzlzWijxnxx+zVZaTYtd+FAyXWdhjdsMoIwR7g57elczqFtJqNvB4T8TWBheBXj&#10;W4jXmIZB49cc19c67YeE9aEOnaiAJrORHWRGC7267T6jisq1+C2n+KrW68bLocKw6U5NyeNuW4I9&#10;8cV7dDLPrE5ODtGLtr3PnamcfVqUFWjdzV1bax8p3v7OGj+MbpLLwhrVqlzHYmSVLpcs6n5eD046&#10;/jXN+Kv2dte8LawPDD3twxkszKixyYbcFyz9cDGDX1To3wo8NyeIl1nS4AIQTH5cLEBVxyPflTVH&#10;48fA6bxvcRXWh74tlmqxyrIchs889gRxW1XB4mjpNaEUczw1RrV67n43/td/E34j/DLxZLNZ+Jr2&#10;MbQjAyHcyD1z1615Lon7XGtWNyst9Yo8wb99IzbjKT35719if8FQP2bZbvwkPE2k6WrTJCUfOQV2&#10;Z3HPr0r8xdSt7jT9Ql4YGNjyR3zX0eW04vDK6PEx84vEPlPprwx+1y0dl5V+8keflYQk4AJzn9K7&#10;jwr+19fXi/Y7rV5GiKkRbgGO0A45/AV8XW9xqQJmgckk/MPSrsWoatZWX2+IybDwSp966p4KnNXR&#10;zQrOLPu3RP2qoX1OA3emyXFoDtfDZA5BzgfhxXeeFPj38PvGLSxKq28seQy525PqB0NfnNo3xR13&#10;SW/0O8eMbeRnIzXSad8b9UsSZInAMg2uecge1c31FwlzRZs6qmrNI+/tL+Mng3VZ5YtJ8RkpENgT&#10;bkO31rRl8Mv4wRfs8xfzEDxQxnII/wBojjNfBeg/G6SGdG0xNmE5HmbQT1zXpvg/9p/xTphA0fU5&#10;7QEDdLHLkAe3pXLiMJiakbJm1KeHpy5kj6fn0i98EXEMN3DvVmCRiIsrjPPP96oNYTwv4iaU6xpN&#10;neB0aN/tdoCXUjBGcZPWvNfC37YWs6x5P/CVLb6isT4jaQAMB0ySK9E+H/xM8E/FTU2tCw09lBVj&#10;HyoPHAB9a44fW8IrOF/M3nHD4h6St+Rxlr+yP+zudTj1TQ/CMdnMk2/yLO7aNZD15GcEexFejafo&#10;PgDRAljBffYJFiURRSRjbwOmR/nmqUs3gq31qLT4ppfOWZhHOZcbmPH0707xV4YhaBrN51mR4yzN&#10;ty0fqc+oyK9HAZ7jcA3ytxTd7bnDisqw+KSurm/babYQWYu7fVbaXzOZI0k5Gf8A9VTWcK3CGSIK&#10;4RM8DjPpXC6Fpep6JafZ7W8N9bpxEwYGRR/UVYtfEWq2Oo3FrapKqYDMCMEAj0NfUYbjLFRSdRJn&#10;hVuHaKuoNo9AtI7e0tENucyMTvGThR061kapo/hOCeLUdesYbiSzlE0EsqAtbt83Kk9Mev09BWHp&#10;PjfWYvMtYLaGTIJ2XKlcr6givN/il8G734qXsmp6jq2tWs+zy2jtNePllMdNpr1v9a6FWF/Zu55/&#10;9h1qTtzqxQ/ab/bI8N/DSEeFfA1ouseILlcJBAf3FkrZO+Vxx6YUcmvj3xDb+IPiV4rn8bfEDxG1&#10;3qU4zucZSFB/yzjXooAyMV7J4w/ZL1/wzplzqVjq/wC6tyEC3cY3EdPvDtiuEf4Z/Ei1tjJF4Wln&#10;tm+7NCpYY78ivDxvEE8bK0tl0eh7ODyeGFhePXqc74V+EFlf3ENl4C+M8cOrX86ibTr3T2WCOTYp&#10;Kg/38EDgckd+Kt+IPhn+0d4QVluvAVpq1uSVEtlcjcEHIPOOM9qw/FVtr3hjV7fWGhnglWRNpMWG&#10;jlTJVvqMdf8AZFfTXwh8bTfE7wta385Uu8WbiMMBtfptI9M811ZRRp49uEZcsl2McwrTwcVNrmR8&#10;tj4hXmgXCv4h8I6vp7ksomjgZWRu/Pof6Vv+HvjnaW1n5mn+PLlMybvKlmIXJPIbP8q+rb34Y6Rq&#10;yZvLKJztOY3TJA49fofzrgNY/Z1+EfirVr3Q7zwdCZ4RuMotvLRhxkgrjJ5H5mvYllma4eVoSv8A&#10;gedDMcurL3onnFv8efEc8MMMmqW13bz3PmytEArOgO4x5Xop78Guq8OftG+FVtVgv/D9xZCOFl22&#10;j74j82QoU4/hxz7mua8c/sZeEdIvk/4Rm9vtPaWXaqw3RbryeGzgbcn68dSK8k8d+BPFHw31ldD0&#10;Txo2qXAck2bpkxJnjce30qJZhm2Xu9WN/wATRYLLMYrU3Zn0h4p/aH8AaD4bk1eC9m1CZFDR29vA&#10;29zjGAMYHr1r5B+OPxu+IHxh1dpddtZbOyidjbadGG2R89T/AHj71ty+I/ibpNsLzWvDrPF5fEqI&#10;R5Y6fn+FXV+KFh9lD634GuoYn/5eFhypQ/UevNeZmWaYjMoqDfLH00OvA5dQwUuZe8+j7HEfCD4I&#10;+NvjB4gTSvDNiywLk3OoTgiGADklj3P+z1Oa+2fgj+z34D+Celg6DCt3qM0YF5qki5kc9SB/dXpw&#10;PTvXgXgHx7pMiXi+BNTurFiM3McSNGqkjrtHBzyOBXZaR8fvF3h5I0bW/tCqcgXMWSw6YJ4I44rp&#10;yWtlWBgpVYty7mOaUcyxknGk0o9j6Dn01ApdQpIyBlcf57VRn0IStumwCVI24/zzXJfB343y/Ee/&#10;fSdXigiJjLRS20nQg8jBPvkGvTbW2F7teSNVUnOAf8+9fZUMVh8dTVSlsfOVKFfC1OSpucNqOhNt&#10;IMKrlvvdz1rmNZ8JIzFjG3HABH49a9evNFiwPlDKM8ehrn9c0iJIWZAPlHA9D3rkxOGUkddCu4s8&#10;L8ReDoXV1EIOBnnp/nNeceK/DNlBIBdogjzjzG4KnHrXtfxY8QeH/BOjyaprt3FCqqdg3fNIewAr&#10;5T8e/ErxB8StZWx0y0lSAt/o9tEpLuffHf2r4XOqGHT5F8XkfUZdXqcvN0N248FwzSb4bsquOA2S&#10;aK2fD3wy8c2+jwRatrCRzCMboym4qOwJ7mivnfqGL7HqfW6RwOn65qukzCfTdRmgOQT5MpXkdDwa&#10;9L8Efti/HPwNOrR+K31CBQT5Wor5o5YEkE8gnGM5715NuZcBiTk5GeMc1IHU8DoetfT4HOcbg5c9&#10;Cq4vyZ4WOyfL8dDkxFKMl5pM+zfC/wDwU6sta8PLo/xA8IpZahbkmy1G3YywsuQFjkX75AG75g2Q&#10;cYFemfs1f8FF/hP4l8YaL/wl+pS6DewSsNt981tMzA4XzARsLbUG4gYJHOBmvznMo6nn606KXb+8&#10;BO7d1z2r6FcZZpVoOjVlzRaaafW+583PgfI4V1Xow5Jpppro1sftT8QrTQfFVxH4y0G+hu9MvHE9&#10;lPbMro4bnqpwfqODzXAeKvDzaPIl0MPa3D5R4+mefl/3hX5q/CT9qX4z/BZhb+CvGtymn7yZNKuX&#10;Mls+cZzGxxn5V5Azgda+pPg//wAFUPBFxoN54Q+PXw0unjuIcJqWhzBjDKoADCJyOW+bPzYGeBX0&#10;/CXGlHIsNGjWb5Iu1v7v+aPjOMvD2vneJniKPxS1vt73n5M9luIpIZDHJklfvkHp2J4ps0cl2iwQ&#10;N+9ztQngOSeh9D/jXFaB+098A/FjlNG+IVqn3Qq3YMLHd2+bv2Pb3rr7a402/jNzp+ow3cBfb5tt&#10;MHVW64JUkZ/EV+/4fMcpzajGph60W2u6+5n8/YjJ82yqty4mjKNn1Tt8nsbEni5/EunQ6N4jmjie&#10;zhWJZkXa7Ju3EN2z23HsOc4rIawlIL6XazERQmSR2ZSFAZQT0GRlhkc4znpXb3nw08OyeBIPFF34&#10;ys/tl3LKtkkbH96qCNSr5AKsGbnGRhs/wsK5K2kvbZ5bATLbzo6kM3AcrkFDjIOfyNcWDrU6Dl7P&#10;a9n2NMS6s3H2nVfMdqmuXWuRQPOgSOCFIjtOETj7x4zyQSTnqau6TrEF0og124mlt3hEfmR4Z41B&#10;BBGewweD29DyMaJbzTGi1CUI1vOGjJR+T03Ajswzn361r6noJtki1DR2hMMybon8zDEk8qB0I+vv&#10;W1bGU8LXVK2ktuz+ZlHCVsRTddO/Lq15ehv+KdK+HVt4a02bQWu4NWW1zdJzNaX4EgCzRH70bEbt&#10;yHIBTgjpWBp0l1pYF/puqy2k6xDytjlWZee4xwOp6U3Tdfa2tP7OuVSW3ll3fZMlfJkzglT2J/Kk&#10;vIEt7db2y3SI+AsjjlD6Edj0ow6w3svY4h8yb05rP5XJqTre09rhrxtvy3VvM7rwR+058U/Ck9tb&#10;X2vPqemKqobTUAJeMEAKzAkYHOM44ruvDX7WXgPUdNPh7xZ4CuLGYyAx6l4dvSsfyjALQTFhyMkq&#10;GAGcCvEtTtNVSJL6801447nCmZ1OJ29vU5XOeeSfUVRcxwSGNbhv3oIkH975s49+gP1FeDmPhjwV&#10;njftcOoSltKHuu/yPpsq8SuMslsqWJco/wAsveX4n2j4I/aF8JaktnZfDf4y2FrOtqYVtNUsDaSh&#10;HbeyllysgDknBxwx967y10iz8Xrqd7dfDLRbC61Tw3dabe+I9Gs4XC3RjdBPuiO3eFdOBj7oIIPN&#10;fAPhuyuNYv2Sy1G3tpoCrRmV9hILY44weuSMjgH0rttH8bfEfwWir4f8UX1ospJM2nXTBVZgQfu9&#10;Rk46dua/DuLvCOOX4+n9SxMkr2953a9ZI/Y+GPFetmODqPHYWLklf3Vv8j2DTP2bfFg0+4t/HPjW&#10;MtY8Lcsh+1KcAL0BVwSW4YAjg7iM15f4tvb34f8AiO+0QCCWzEzIJrdgjy4OAXXs3qCPetbw5+2f&#10;8bNIgWy8SLp+vQRs0J+1wbZipAyBKmGwRnnrTvE/7R3hbxB4flsY/hfpw1hW3W7alIZYJY9ygwb8&#10;eYgZA2HySCc4NfoXC+F4p4Rg4ZhF4jD205XzW9Op+e8S5hw1xbVjLBtUMSnZt+7fyutCgfi7pl3o&#10;lrpcE99Z3FjA0cF0Lnc5yeN2chuoGSvAGK3D8Qf+Eq0/T4VvNAFxAcXwkt3TzeeMEHG4j0HWtfw1&#10;4J/Zg8X6CDceKbfSNfkYiTR0vhMik87VeRVxtUk9MZGM9xzGp/s0+Krq0OoeGbeC7gjYukbZgnkj&#10;3cYG4rISozkEAdexr6WhxFwVjqiozg6Mm9OdOOrPIqZNxrhqUqtKsq0Y6NRae34md4s1KDSvFT2r&#10;eHZDbeSufLG9gSORyPm79KydcfQdelW5sY2khR1UiIHdGT/eQ8/dBPHoBWjbaJ8UPCFssFlaajBc&#10;RAMba7nDoVxkMoxxt4Oc+lO8M/Fm/iJ8NeK/BWi6vCtwJJ0lQJKh5ztI6dzxxXvqhg6kefDNT5dN&#10;JLY8WrUxu2Ki4KdpK8XuULjUk0CS01nw9r8okiKq8IJVozjIUqfUA/hXlX7asvi3xH4Mg1O3uoD5&#10;kqmK5dcNgt90sMcjkfUc5r37xTafBvXNEe50/TZdG1CeNHinZWlhiz23A/MDkH7oxjrXnX7TXw31&#10;O8+E32Lw/FaXmm2cfmSX1rfCZnmRTlyh5RSecAd+przc1wWDxeQ1KXsmp2dm0r97XNctr4/LuJ8P&#10;V9peDkrpN27XPj7TPGHxE8LRkXegteRheqPnnpn+VR2Xx/stP1GX+3/DUkAmlDfIvzZAA5z9P1qO&#10;LVr3ztg8y3KtgurED6n07VpS3FxqekTTajplrfiMhds0YUkk4BBH1r+cY4X2FRromf1RKaqRT7nV&#10;aR8ZvBGtwwtbamEjzmXd0wQRg5yAa6ewvfDniCzEcE9tOCwKFXB4zwcZ64rx3W/A3g+8tXuobCSE&#10;hcExNlAO3I5rN074aajEg1XwT46McgPMEk23Y+Oh+nb8K1lS52+3mZqUYtPqey634V1e6mB0m5sJ&#10;IymDBeW5BY4PRgeM15v8SfhzrKxjUJPAirs5klspVK5HJIB7fX0qnZeJPjP4UEhvrX7cuTtbcSMj&#10;+L3/APr1oxftDNqVpN4d8UaY9r5o2yMM4xk8n2wBXi43DYmV1GTO/DVqcLNpXI/Cvhi5utATWfDM&#10;N9obQkLdNHKP34PU7TkcfTvXM6p8OPG9nqP9taX4kMsjN8jvw+efw69a7Hw/8Q9Ht7mMx36SQHHm&#10;L5owT0z9a6p9X0XWXaAOvljk7ZBz/nivYwU3CjBSs2jgrR560pRVjz7Tvi38WtF04eG9d0G3vVCm&#10;OO8YESgcgKGB5wcc1vWnivS/EOgyfDvxpHHaxTwEJO17h4ZV5HLAA/N0+taWoaDJFOGs4w8e871c&#10;ckYP+fwqDVPCtlq9mst9o6yoZCN6sCVPrj8Oa7KtLBulKHLa5yxdf2qnfZnN/DjxPp/hPwjda54s&#10;uYmuZbt7eUyS/OsaDKuB3HNcD481thBHo3hR7Way1CQuk1gDuY5AIPcc129/8Ire7leO2n8tdpUE&#10;jKqG6nHrxXPN8J9W8ITx3+gxslzFKXEp5A9MDtXzFbLp2hCm97o+io4ym+epPyPZ/wDgmb+wL8Rf&#10;2ovjppcOqaaH0vSJYru9sriQqZYQcAZ/h/8ArV+xPxQ/ZhWx1bRfCfhLwNZ6c0CLFLcW/wDEVXGD&#10;zg9BzXyx/wAETtU8RfDjwLP8SdYvYLjUtQvSJ0u49qrEowgGD9f51+l/hX4q6X4uEupeJPCcW0KD&#10;9utpFeLyzgfePoetflXFlTM6GZezjTlKMWlonrfsz9F4crYX6h7bninJX+JJq3k30PnLWf2cdc0b&#10;we8z+NdPiujeFbyyWL5s8BUwD1OevGa8o8TfA7xt8PtKXx9q9it1ZpMV86GQFPO27hu9QB+tfd/i&#10;NPgj4js5dI8PX8DXsxZFS0cZikAOHJ9uBn6V4uf2QPGPxS0w2kGuCx0q5ugZoppSQzD5SwA6nrXD&#10;jU8HRjHFUnT5l10f3HqZZmcMdUlUoVlJReu35nxdqXiVpLlrXyHaWWQymZQQSMdKzr4W13fvbrIU&#10;jiXc6hiSxPOK/QHXP2CPhz4juoV1NZrNrG1NvKbQYDYAAIGO4BNfNfxd/Zeu/hb4luLLTrqW6g81&#10;jbSsg/1R6A++eM15OHx1LEv2UV8mfRRrU788Xc8iN5ZXOjQHTbV47m2K+US+cqMYH8zVLUrCDxLL&#10;N/be8NNHiaSHrg57D0HSu4vvhXrfh7R4tR/seWNrkNICybRsU4JyfXBrpfiF+zrqngLTdNu9I1c3&#10;513TVnkSGLLR/IzsSB1CgYz1JNdUI06NRRtvsKviva09bHnXw30nwP4Q8Iw3Ph+SYXlo073m4/u5&#10;VbAjUY79fxNeofC9ZrTw5G0MARiBlgOSM4Ga8N2tpN3HoGnsz2u1pLuN0w+8H5QfxPP4V638NvEB&#10;s9Gs7m6uWWORVRpGPAHpXRXwleOFqVWtNkeFDFUquYU6N9W036HsPwllnMt5cOvmNBeAu+PvDgYH&#10;tXovhzXre28JRX6RRBJJWR1ik+6dxH5jiuF+Hk39k2zwC1LpcsHWVvUjgVofDDSdQvtNvNBu9Qii&#10;Vb0vHk42sz5wf0/OvS4OeGjmGH9rs3r5HBxtDE1svxbo9Emv1KfxW8U3H2WwubC7liuHu9m9D95Q&#10;ON36V3XwH/aBshbXvh3V7pZJL+3e0mt5BgTDB+bB6sDx+NcvHpEF34yuvB/iO2dba1hMvnjBQSZH&#10;X8MmuT1j4JeJbXxedd8Paus0K4mtURwrKcnn0wMV9HmGHq1M3q1sDFypKVnbrY+fyzFYRZHQwuYy&#10;Uari2m+nb0PXNT02/t4o9T8I3v2RrWYtJbgZWVcHK47HIqnovxGuLOEWOo2v2eV7ja8k6YVxjd36&#10;CqWneNrux060bVjG9/JlbponyHI7+3HNbI1jRplbVNQeJyYvLkXjMgGCMntivezHhrMq8aeIpJpz&#10;taPy7HzeW8TZZhpVKFe0lBv3v82fGH/BSGaKP4ca5Y6fpIuXMcrKlvISCJP4ge3evxf8U22mr4nn&#10;sHv2jaZiVeQfcIPIr9pP+CofjzTvAnwo1PXNOtY5recBI4cDA6gMG9QWOBX4j/EN5NS1l9WMUgaR&#10;mA7lgTnNc2FwmPwNJxxEbWZ6FfG5djqqnhno0a11pei2OmfaYbp0DMoZ9hIPr+FOhubAwm1tVLwu&#10;CEYLyTjk0/wjHZXekiC7uTIkyhVjkPAI4xU+v6hpngcRPaaOZAkRLyBshCTivajRcqXtF8PU8d10&#10;qvs9b9DnbzwpdSSJLYsZDKCQAvQ+lZc8F9ZTyRTwkbMhsg8V6Z4e1vw1qmn28llcbpQQ0oUYKsRk&#10;/hWmdJ0S58zzbdCX++zAEk11QyuddXpu5hLNvYO1RHkFjLc3IZ7ZyoXPV/SrFv4h1KxJxPJtbgAM&#10;eT/hXb3HgXR0ecr8nncx7F4XkZrH134aXkWrQWVo4KSqWLjkIOBzXHXwGKo6tHdTzHDVHvYZpXj/&#10;AFGyQOJnVSD0Y8V3/gf483mnmKxvNQla2WRWUI+Cp75I5Neaa54Vu9GeVZI2dYUDSt2wenNZdpeX&#10;VnIuqWNuJvIdX8pk3KSCOG9RXDUope7JanZTqqXvJ6HvKfHSS8vXmt7i5WQS5gPnYCD/ADzXeeE/&#10;2gfiiunSahZX4uZZ8IFmYHAYHAx6c/pXyGNU17XNdVLSNnur2U7IY025YnkBR0+g6VsWHxA8ZaTu&#10;0i21RrWSI+XIiHGCOMZrknhISWqudSq2sfZ3gTx34z0/UTrOo6RNDHMrbnkuBhie2O3OO1d74g/a&#10;G0TTra3E0lu13IkZmjYDkcdCOc89K/PlPiN4x1F1iu/EV1IsZI5nOKfb+ONftrtWtbuVixyGyTmu&#10;CWDtVTX4HXHEe5Z6n6Fr8cfhnqvlrdZtZpGAV4xuGO456UT+K/A908l3oXiSUbAS0cq4PHX618M/&#10;8LevLWBoGkIZudzHoa29H+NF5b3KzSSh8/eU/wAX+FbSpVoS92TM06MlrE+2Ne0U+OfC8+n2K7jN&#10;a71bGMHqM1U+F1vAvhmOCa1TMLOkm8cqQSCv6CvnO1/apv8A7GLSKae1keLapSQ46Ef1rQ8NftK+&#10;LdChWXTbuNthIkIPMik53EHgnpWE3WjWU5xTLjToTpOEZWPo7W/AvhnxIrJJ4Zs55GUktc2waNu2&#10;Ccf5zXO6N8CdF8N3mdC8L21m8+WlW0k2gHGMjtXLeHf2yYnt7ex1Tw/AjTXAV51bB29M4H51654b&#10;+Lvw58QSPZyasiqgBSeUjYePXPXNbUsRCnVVSMpQZy1cLX5HFpTiYqeGNL0+VbS9uriA+YVaSVcg&#10;n6jr/wDWrMutLiN9JpukXaSyIAWfbgkduv513Vnp+heOS9toXiS2kBYkr53zE8/nyazbb4fXGj3s&#10;j7wLhD86su7JB7Ee2fzr6PD8SZpRtyVFNf3jxa2TYCpfnpuL8j51/aAPxdsJZtG8LeEbuMPxPrf2&#10;clI0OPlj6/NgcsenavLrX4WWemWaprOntc387DCMD5hZj3I5J7190PY6lITbySbkJ2mLbgjA7/jX&#10;M+JPB8BvVv47WEypjbvtxkjnv2rpnnlWbVXEQ579unoRRy+gv3VGXLbv19T5i8I/AGZ0l1rxdcTv&#10;5yMIdNkIKwMCQGbuR0wM461b8V/DGx/s6SCe2SQKpHKDC9sAdu1eteKNf1rw9NKNc8ImeCQ7kuIV&#10;2bR15+nrUVnF4Q+IEP2fTtU+y3KJlra7Xbk98Eda9WhnnDtWPs5Llf8AeRzVsrzulL2ifMvI+TfC&#10;vhGy8PfFK90e2tiiSrAWQdSCZCTjH+yP1rorvwrpl9HfRW8cbr50UYUoPmZ2ABH0P9K9MvP2YviF&#10;Y/FK48Y6TpyXdo+nKsUsL8+YHI4/4Cx5rmvEPhzxD4d1Ge01LQ7lCg3hmt2AVgoYkYHPzAY+ua8p&#10;Twbc1Bq19DvSxFot72OO+C2l2Wj/ABVQWkeHVJYpGzwRuB5/D+VfUvh9FuLZMMAduNufzr5H8J3h&#10;0T4iJeTSMkYncMmMHaF5/OvZtL/aQ8PabqUukzxXIFqI/MmjjDZBHTGRjjPP6V6WS4+hhcO/aSsr&#10;nn5nha1asnBX0PXpVtzIY8l2Ayc84GfWvG/2jP2lPAnwfsGtmmW91eTP2awiYZU/3n9B/OsP48ft&#10;Qa5b6A/hz4MaMzySJltUmUhIwSeAOpb6187/AA2/Zj+Mvx78cNea80kFqbkHVtau33BBnkLn7zdg&#10;vbIzgVvmGdSq/ucIryfXoZ4TLowXtMRol0Odlu/it+0z4+NraW815dTPuW3U4ito92Mkn7oGepr6&#10;B8B/s2eHPhFZR3F0n27WWi/e3rL8qE9kB6ccZr2nwJ8HvAHwd8Nf8I74A0hIw5BurqVt0s7AY3O3&#10;9Bx7VF4i0z7VA7kbWSMHd1+vFRh8kVBe1q+9N/gaVMzVSShTVoo8h1DSI/tTCUYYHBAANFdfqWgq&#10;L12h05JFY53HqSetFDwuuw1ifM+LhGrjIbr+lKbVmXMbA8fpUwU5zjjnkDpTvLJQBFyMc59K+KjT&#10;ly6H0Ll0ZVkWSJ1Z0zzkg96ZuO87VbGelXESXO0nJPQEUk0EIUhkCNjL7fT/ADmt6carVzNyiVvv&#10;YAOVPY9anhnI4xx15HWozayhsoylh2HWmOZ1IBXHPcc1v7a8eUSjrcnklaJsr93b8uOxrT0Hx34x&#10;8MXkeoeHfEl7ZyxS74nt7hl2t68d6yBIAGLDKkcVGpeFWYucHo2egp4XH4rBz92TXa3QyrYXD4iN&#10;pRT9Ue4+Bf27/jd4Whj07WtUi1q0jK5gv48tw2Sd4wSxzjJzXtHgP/goN8KvFiQWfj3QbrQLoEAX&#10;cR862OWPXGGQKCOQGye1fFGRt6jOcjPehpFxw33RyR27/wA6+yyzjnPsBNclZyS6PU+MzXgHhrNU&#10;1UoJPvHR/gfp94a8Z+DfGdjHrPhXWLDVbV4QwWC4Vto2qeQPmQ8rkEAjoa0NJ1dbKNbC/hL2jycB&#10;lLCI4OCPbpn86/MHQfFniPwrepqnh7WrmylVhtkt52Q8EHHB9QD+Fe6fDP8Ab8+IOgINN8f2EWtW&#10;4VALnIiuFxhclhgPwD15JPJr9KyzxIyvMaHsMxp8j6SWyffufl+Z+FOZZdUdbK6nOv5ZaP0vsfbl&#10;54cv7CR2RTNHOFcLCMlgefpnPT/JpNH1e7tABcQyNYPMUMmwkB8Zw35jHcCvNfhL+2z8I/GWnSeH&#10;4PFUNoZYxtsdXdYAhxucLIx2dARyQc9Otej6ffT2tj9rt5XfT9UgIjkGXjZcg78AYcgHrzwQR619&#10;fluLw2ZUJUHUjOPRp6/dumfA5pluMybEKt7KUH1TWn+VjodS0ie90/zbcyXsToAqrKS8DIOqKDhl&#10;+XHt+Vctdl1Yw42hThlJyCffPf0q7ZX2reF9QENlqsRkgfEDJKXjcHGGU5yBjPBxjOCAcitvWNMs&#10;PFSPe2w+yajAhe6tfLJE/oVAH3s8Y9jW2FzbFZNW+r41XpP4Z9vU562WYPOqPt8D7tVbw7/4Tm7K&#10;O6a4C2gO8/MxRecIN2fyFXtE8R3ejXaNDNujfiVA2B043Hv9KrTWcttevaX0bw3Fp8rq+VeNgOMf&#10;kPqK0tPv/CF1oR0HXrUWl0Vb7Jqtr8u3OSBKq/6xRx83UZwCelfTZosLjMB70OeD3a/M8DLZYrC4&#10;u0Z8k49Hp8mbV54x0y48Ky2th4R0yORH2y3ktmrTFCBuYEjjPA+gFc0N0vy+X8kgAH7zhx9fTJ7/&#10;AI0+zlXTbqXS55oriNkO6SNgQ6HJwDweQQcEZGBkCor2C20/UBYXLGNJGJDCPlAMgjA7/l0FeTkU&#10;qeFUsDU1W8W9bo6s7j9c5cZFJPaSXcqT2EUr+eVJCsFZ19M9q6n4b/Ee78I6rKJ/Eer2tsxCeVaz&#10;khcZPIzgjHBABzmudeVJZi8IdFdztVyOAc46fhnAoNokcH2oSD5ZTkc54xzjHQ9u/B9q6s5yDLc7&#10;wksNXWj6rf5M5skz/H5Djo4qi7tdHs/VHsC/tdazbF/B2o+EtH1fRxMptNQSIxXx3EliJNo285GM&#10;c4znDcdl4T+J/wCyj8Ubi3tvE9vdaDcwQRib+29KS4gI5H+ug/eAk9Pl44zXzWlut2POhhIMoGYy&#10;clm6DAx759vyp12j2Ma3Wmz7GaD/AEhlYHB35C4P+6D09K+Hq+EWTUsA/qdepTn/ADKbTfr3Pv4+&#10;LueVsZGWJpU5U7/C4ppeSPtbxN+xx8LPip4au7r4L/ErTLCWFwn2a3vllt5o8cHBYshOQT078V4B&#10;4/8A2X/jR8OHuNK1rw6L+wVtiz2lyjRzEr2G4NkjJxjtivPNM8Ta5p0LW9hqxt2cCUOkjDZg9AwP&#10;zHI9e2enNdr4c/ad+MOh6QPDt54p/tiyVt622rqZcEksSCfmBycDn0zXm5dS8QcgwTw1CrDFJPRV&#10;NJW/xf5nTjcy4Az7HrEYqE8O2t6eyl6dj5N+NfgrX/AWoXrPpUsAZHe3kngZcHHKnjmvKtO1zUXQ&#10;wG5ETP8AdgI2gnjsa/S25+JHwx+N/hVvh38WvB8UVvdSnEsS8qWUD5ZOHReNwwcAgn1NfGnxL/ZL&#10;8caXr2oad8PvC2ueJbC1d8X2mWomuIo+g3RDEmRk52BuBnFflWfUs6qZjOU8NKhbV/aj966H7Tke&#10;Y8P/ANnU1Qxca6ei6S+afU5GDwx4yh0m21q78JSraSgH7SnzRDAyQXQsAcfl6CneX4WtLozvp01o&#10;ZVByyB12nBByOoq74A8bfEb4O6m9x4UvbiJ7i3IutP1OKQLKAMjzIpuMgHgjDYPvz6V4Y/aO+Efi&#10;/VILb4vfCDSfM+aK41SCxCrCpICnaM9yc88ZyM4rioZhjfZNyjzJb/8ADHpVoYfnspWueXW1pc7T&#10;D4d8Qxs2CWgLkqWI6YOR6VQ1O9VoVg8S+FrSRzyzpGASD64/nXd/E34ceG49QbxB8J9bi13SLpjt&#10;isWMl1ZsckKUHzuuBgMRkd/WvOZ5Jh5cNwLqNiSWhmhIZT0PDAEH2NdFKvhMRFSjo+zBwmlZq5ma&#10;v4c+HOsR7bbSZrOQnJKuePb6c1BbfDe8sWW48O+KZSR03SEEHHSteHS11GYzQW4IZMptcBv/AK9W&#10;00e1UNLHevbsCWVJo2ByB2NddOkpb2MXd7GMniD4ueFYzFLpa3kCggguDx6/59au6V8drO2drLxV&#10;o15a+buD74vlU8YNaNve67bFDbkXER6kYbiph4i8OXkptPEOhIODuJXgjB7EVVSChsiEpXNLw18Q&#10;fh9dXfm2+qQtM6DckuRxnpycGtptV0LWVkWGOOWPkMqMOTn/AD+deZX3hb4R+J757DSLpLa7iXdK&#10;FYJg5xgGmxfDPxT4df7X4Z8QSSbRgRXHzA/5wa4Z0HL3k7m0Z2Vtj67/AGSfiDqei6de+D7LUpYb&#10;SfcrIj/KM5PA/OvR7jx946g8PXXhGLxvqDWG/L2SXbCNiD125/zivk/9k3xJ4x0f4g/YvFWmCS2c&#10;fPKJDyd3TB5HHpX1XdaNo987XWnazCHZ8iIybc+3PJr9o4KjgauWqVeim115U9Vsfzx4iRxtLOJR&#10;w9flTWyk1ozrP2dvi3rXwvnvdVsLj7Z9rURS200hPGck8nr0Ne9+Ev26P+EP8Oy6rBLqK3FkS0On&#10;ed8sjZ6ZJxivmDwr8OPFuqeLYPDOkQjzruVRBKzAJkkDJboAM8mu48ZaN8P/AAB471PTbDXTqun+&#10;HI1jurs/cvb3GXRB/cVhjPevluNuDeF+JeIFUmuepZO0eya0fa59VwHxrxXw1wzKlG0KV2ry1u31&#10;T623Pp/R/wDgpN8Tbzw3aeI4tN0a8FxGkl6JkMYtt38GVPzYyOTW94d/bK8PeOb+XQfip4M0+S4t&#10;pI5tMlhACToTg/e64r4Cg8bQX9vdW18qWgn3S+XCu1F5yEGOp/wrofhf8QfB76be6N4le4W9dR/Z&#10;V4HOI3HY+xGRXBnXg9ltXJ66jh1Gf2XFe8k9tfI9LIPGSvDOqDdVyh1u9G+unmfpV8RfhR8NPif4&#10;S/4S/QLq1eK2g3GFJ/kUKM7ODjgnkV5zovw9u7rVtLvdI1uOM6bbuHkuoDthJyFRcZznPt0r5j0b&#10;9pT4hfDnSrPw7ostvc3U8weH7UDIoJOMsCQp6dDx7V9O3Hxbvte/Z31H4p6foA0zXob1LVoYAJI2&#10;lYLidhjAUZLY6ZGOhr8Ax/hzxJw+qdadqlOcuWLvqvNn9C5V4lcN517TD03JThHmenle1z5Y/aJ0&#10;fTNM8aatD4d0eFBa3I8+8RNvmu3Lrz6N/Wt/4WaDaX/huw8OyWguo7hFlLM3+pZTgniuE8e6p4xv&#10;dH1qDxPOLmWSP7VHdbgAw3FXGM9cnP416X+yZbQ6notvcRvFm1V2uHLcsCRgc/Svrcw4WxOTZFOG&#10;LtL3bq3Vy2PlsHxbhc7z2nVwd43lZ36KO57Q1na6escLyMiR2yqhQ87ugx9K4zRfF+p6fJr1hp0J&#10;e5fbJbPImVOxhu/HFdu6tqMiS3CKWGQvsvAz/wDWrj/E0I8E6y2q2ayLA8RJbGQGOf8AA/lX5Tjs&#10;PWy2hTq001bS/n2P1nh7FUs1xFehUakmr28jo/BF7Fri3d++pRC6udPYlC2WDjoAOv402x8Xy6da&#10;vZyP++CAKwOAAM8j9K850a6ghuIPGukTyGW3lJe3kOEmXIyOOema7j4hWWjpYtd2yxNHcqJraWJi&#10;MKRkgfia/YvCTGYbHxq4Ksryvzfefk3jJlWIyypSx9D3YNctuiMfT/EEF3f3Uj3zRpMzmIDnY/17&#10;1qa3qmlro9rHDfEyTyEOUOMkjH415O1/JJq3+j3W2Mv90MccdsV01zNNqmhpB5nl3EbB4wDg9Mce&#10;/Nf0Ni8ipuvSn0j/AJH864LOansasNfe+7c+TP8AgqjNrMPw7udGa5d7VVMseDnHfBr80rjTrXWb&#10;R7Z2O5VAA/HrX6r/ALa/hxfFfw5vrG9iBKQMriQ5I9T7da/KyGL+zdXutOYcwTOp3HrzXzPFGTUY&#10;x1itUfccI5rOpCSi2nF3MKHw7Hp92kdixjmhAO1z8rnjqK20ubPVrcWNzHlhjzIyM9D/ACqG/Eba&#10;kAZMNsz8vf2o+xQnF2sxSQLgMrZKDv8AX1r4Gjl0sJCVo3j1X+R97PGRxEld2fRmlDZ6fYSGW1sl&#10;Rnbl1XB9Ktw33nGPf+4LHrnhRn1rGaTWmLW9zDFNG2AZlfBIPfFSfa8N5YGCD26KM8cfga9/LKOF&#10;xNK1KFkjzMY69Od5yuzaF3FDcPC16syByoZAfm/T61Dd+JZxazXxg8tEDAiReSBjB/WslWa4geNZ&#10;djBuD0HQYOO/Joi1FJ4hZalGxZuJIz908jFcua4SUEox36ebLwck5czWnUytW+KtneGa1ns0aPy+&#10;Fxy2AMA+1VbXX4LnT5o9M0uVypwzRIMAFc4/WrV74a0fzmuFtsDkbtv6fr+lUvDVu0P2hLC9+dGb&#10;cCcAj/8AVXwOJw2MhWSq/gfW0KuHdJumrHPWl2P7VeKGGVWGDDk7WjPHT8q3tX0aHT7ZJL2wwrKr&#10;faYgfmJ5596seHdB8vxEde1EebIzZjBPAB4xXSLaxy3q2Sp+4ii+eI8gnP8A9alhsDUnBt9SsRjo&#10;QkkuhwaaNdXk7NpwIiLBWYdMnp+dWtBXUdL12O1mUBSwUCRfujvWzq0EOra2dH8Ok26xArc3EY+U&#10;keg6ZqVdE1q5nmtL10luLWPfAxIBkHpn36VhLL5qo3FXs7fM6I4yDp6u1yl4qttDmv5I9Mcud2WJ&#10;GEzjt+NMtPCs91YJdWWoIZWuGjW3D/MMDr9D/SiPw/rfiGQNp+mTRPkhyBwpHXmpr/TrbSrdSJpo&#10;buPbuEoOHycZHrU+zdm3HRGyqqLUU9TIOr31k4VZ3VgdqnPepG1zXUBE95LjgfK1QNaXESvBG4fY&#10;+BlRwfapX0zVFhQS25CiMEYPaueUeZaI3jUs7XNPRfFd/ZyRSrfMVXkhhnNdknxah8mG3UYjI2yh&#10;WPJ9favNZUct5cduQAM8elMjnWKPEiuByUAHXmsnQjymiqzZ7roXxbhS5trjR9SuLGSHAO2U4b3J&#10;FelaJ+1JqsgN5/wkd5JMkuUUOACAPu+/418nWGsh4RI+8FQQoPGR3p2meL9QtZysUhZHO5t3rioe&#10;CpyZp9Zkj7VuP2tPE0EsN1HpquJpAW+YE7SCSCO3b/PFdPon7UOn3N7D/b2lRQW8wAkUNllP8q+H&#10;J/iPqlyYktb3yAo2llJx1qzZfFHWrDzDd3zTNIMBmY5PNZ/VKtJ+5JjlPD1V78Ufoa/j34feJtPW&#10;0s7pWMqlMSqpAzngnt+NcjffCrw94vv2bSJ1sbu2YsGVRhxn1+pr5C8O/GuXw9Kt69xcSbzuZkkI&#10;49CK7jwz+09dS3Qt4NQeCZyQk7ncB1P4da5K9CvOfNJ3OjDyo0YOEU1f5n1zp2n6/p+iJp9wqqV4&#10;jngORjtyPao7+SeVo4r3RlupNwGdm4HjGea8U8AftgrprjRtS1YujnDPt4Y+vFek2/x1+H2o2gu9&#10;8MzsflZLgqR29a0eJnCKg6Zz/Vr1HJSMrxr8M/Aes3Xm658KrEyIxd7uJQjDgZOR04Argtf/AGXf&#10;hbqk9zqGn2dzpkt1jJiuS4LgYxjBA7V7dbfET4XaraRQPrEkXmKVlMxLZPHH0rU/sfw9dxY0qSzl&#10;hYbnbeuRXNVrOcmlNpdma06bhFNxvbsfH3h/9lzWPEN5e6ToXiS3R7ViES8O0yYJyAexziuY1b4A&#10;ftP/AAz1e6v/AA/pt4wCkLLpV5uUqTnGODzgdq+qb7wXYaJ40fUbUFLW8U+Z6I/qfQHmtCXw5NZF&#10;LvTtUKgr1EvBOCMA8jvV0K1amrweqCtSpc2q0fdHxpJ8dfjr4Jd7XxTpk08KyKssd7ZFGXAGQCoH&#10;5nmtnSf2ndM1x0g1vQpIpXJ3NDJkRjHGAcE9fWvqq4M09uyeINDttRiY4BeFXz25z/P6Vy+rfCz9&#10;nbWZmOufDizhaRcGWIGN0685GB3/AEr3sLneYxfLz39TyK+XYSWvL9x43D8Yfh9LGJX1VFLckPC2&#10;fxwuKK7y6/ZA/Z/vZjc2HiDU4I2+7Fgtt9s46UV6SzzGpaxicX9nUOjZ+fiLKzZLY4/A1YgI8lkY&#10;8hcbT34qsjx5DldpHQg/zp+Y2faT0PHPX3ry6T5Inpy10JGiwhBbntTfLVyUdcsVPNK8hkjAjbp1&#10;pQ3zkM3GcD1NdmHWhlUVtRrRLjYzEELnhvpQseW5GQo+7inThd2cAnHJIxTUVnww574Hbim6MJVN&#10;Rc8lEhlswxO0KM9lOagaCRSUQK2BjYc1oFF5MasQF4PvimlC6gsTtzggjPNKvhYyj7oU6rizPeEr&#10;jK4PQDNNyT1GOeCOtXTGHcLngZ6f4VC9qpOfLKk9TXn/ALyjo9jduM3dFcZzk4AHfHpUobBV9/OO&#10;Se4oe2lZ9itnA6HjtTGR42P7sqCOM1uq60uS4Epd1XdH69a67wB8cfid8NrxLvwh4xvLfy3yLVpS&#10;0JzjOVPHOAD9K4wyHADMc+gpFfBBHY/lXo4XHV8PJVKMnF90zixODw+KpunVipJ9Grn1J8NP+Ci2&#10;q2TpD8SfCEF40bpi8swEyo3bi8TAqxJK4xtAwcg5r6V+Fn7S/wAL/ilDDY6N8TbVLs3CLZtezLFM&#10;DkoI9jkFiewBJ6V+YxdjJljuLcndUoumhIaB3jYnlVPcd/6/hX3OA8QM0o0vZYhKrB99X958Fmfh&#10;tkeLqKrhU6Ml/Lt9x+u+qa2uvs1n4pAtr+3l8oXLYDb8k4Y98noTntz0rl5Ynj8yAsxw5LYGSmOc&#10;/T/Cvzq8F/tOfG/wTJH/AGL8QdQEMMSwxW1zOZo0jX7qBXyAAAOmPSvffhj/AMFKNPl0z+xPi74A&#10;Tz1kRoNZ0iQhlPIYPExwVOQflIxtPBzX3fDfiFktKXsZp00+jd0n+iPzXifwy4gm/b0XGq120k7b&#10;adWfUNpd3GnSx6lprmKZRtLJg785BB9e4x71e0rRbTWtCur2W4YzWo3oAS3DZyOBkc7R83J465rl&#10;fhN+0X+zh8WHs/DR8WxR3E4KQXUD4uy2QFDxPt38nAAO75uN2BXd6l4G8e/Dd115dLludMmUiPVr&#10;WGRoZFUH5iR93p0avtln2U5lNRozUaq+Ha0vJfLofCVOG84yym6mIpy9nb3tHdeqMOKGyk08XVjc&#10;A4b5ldxvPpjjH5CnKm9C8F5FKjfMVWTYVHHTd1Iz056U7VxNqNpFrcdjEHbAnjVdh6cMCOucdMd/&#10;asl2iBE0e5MZ8tc5+YHPUds9v1r6qhONanzL4luj5Krh1CT1uujNOOECNpVLR7WBQgYPHf65oMc0&#10;KqN4ZsZZWYHIHU+4qna3cysXmX5TyGA5PqOuO9SSyEoUZuC5Ck9R0xXoUJO/KcrptPXYfZxbggTa&#10;UZshmOFAAJwc9Oe9a09gIiohhYtN/qNj5DDBY8YyeQR7kcVkRyzAxtGxARBjjkduma0La9vrfTkh&#10;Dq0U7/vGPzYXdt5x05Jx1/lXi5jhqlHEKrSWnU6qTpVIOFR2fQuaPqAstQQuzeWwyQyYKdeeo6N7&#10;9u/SuyfxXNousweNLBv9DmOy7jH3gSPm+vHX3rz+GUxWxhAGHk3fNkEf55rotC1LSf7Lk0y8e4In&#10;3BfLTcU6YJ69e3418/nODo1IRnKN01Z+h6WR42rRqOlGXK07x6ar+rHovxV8NeHfiJ4Ht/Ej6Va3&#10;5s7byZt0CvvhI+RuR0x8pwfTpXz34n/Zf+GOveG5NV8LNdaTMg/0hbKfMWM4G6NsgKT/AHcdeo6j&#10;2r4bazpXhySbTdS1GW7t3RkuLGKMDejDqqsffkDjpjrXHiVtP8T3kEVvLHC87DyZYyh2liVyDx09&#10;8cZ9K+FyXJsvrVK2Cr01JQfNF2teL6H3+e55mmHpUMww9Rxc1yySd0mtmfPV3+zn4v8ADk6Xmg6t&#10;HeoiuAkTG3k6EAjlvUd+tO0bxt4/+G2mzQ/EbwZcappquRs1aEzIicnKyKCFyM9eeBXu76mdD1cz&#10;6dIqHJyjIChU8lWz94E46/TqM1Subm3uJ3nhtjCjMCYs5VWx057d8HPXHbJ9vEeFmRZnR58O5Qfr&#10;dfPqcGA8VeIcBLkxSVRL5M8h074i/sueP9PVbnwG2m3KMR9ospXTtyD5ZHT0IH4VnfFD4S+DNS0q&#10;HxL8C/E9w94ipHLpLagZUnBGdyrKSVYk9MkfTv6nf/DL4WeKLvPivwpDJtAM01sgjlOOeqkEnqDz&#10;3rS8c/sGeAr/AME6h4n+DPj3UtNubeBLm2S5K3EciEbgeSrqcdQWPI6V+XZx4Y8RZZOTw1TnS7H6&#10;Jlvi7w7XnCGKTpt99V96PkSPxR4q8F67cW/jPT5YnfAEEluYHiYDsMbSMe3vVrTvinoPizUpND1C&#10;eCF5yNgu3UAHpyQMqOler+Kv2W/jdqui293rul23i+3Rd9pc6TIjyI2SNrRy7G3YB6Z9Oa8v1LwF&#10;pXgrVnstX8HnTb6eXElrqFs8LydBgeYuD07dzXyTw+fYObo4lOL80z9IwucZDmVL2mGmpej/AK1P&#10;P/EPgHWZ/Et02ga3bxqpDM0bs6Nk9mQ9OvOK9d+EH7PX7Rmr6Smt6NqOj6tZIpy1vqnzq4AyjAgE&#10;N7HHWudu/C+iQSm7ktJrOQt+6a3JXsP8jp3qOXxn8VPA8wv/AIe67PNAY1SSO3uNsrcAlumDjPAJ&#10;z7151fD5nSpOcZ39D1adfCVkoJL5nrOi+KPGPwD1eLUvip8P7+zsZGCz3T225BnOCJV+UZx3r6J8&#10;JX3hv4leHIfF3w/1YX9m65kwQdh7jj09Oxr5A8F/tyfFrw94fj8GXugzapI0spmh1m1LuU5PyfN8&#10;4AJzz26c16l8Cf22/BHhyS41q1+DC2ss6p9og0yTy45XHyncuBt9e9fY8Kce51kkXS5FOHVdT4Di&#10;/wAO8q4lkq0m4VNuZdj7v0LSrX9nb9nyHxXrVzDc+KfG2x9Cs/MJOnWCvhpyp6mQgqP/AKxry3x3&#10;8RvDF5ezWE/hkRW0TEyTR9S5GC2AMckY7Vxvwq8O6D+3Z8W7LwL8Jv2jLXwhrU9krafpXiG1LxyT&#10;bjmJJAy4b0UD2HPFek/E3/gkJ/wU2+HenTahYf2F4qhCk5064O+UDvtkVTnrwCa9jD8f8N4OtUq4&#10;2ElXqNu7VrdkraaHz2K8PuIcRSpYfCVYqhTSXLvd9W79WcB4a+Jv7P7zP/wkWsXUU4bdC5cLsPYF&#10;T1AqHVfH/hrXtdOrafq9lPbrJiPywkZ29sheM185fFT4P/tJfDjxHNY/Fn4I6npsgzveaweMEDHI&#10;IBB/+vXnOr65aWVrcSQ29wksaMfLLlfm9Dj+XvXVl/iZiYVZ1G/aQfRvoXmXhVgsTh6dKH7qcdbp&#10;dfPyPv7xLfQeIfBcGqabqQRYlwwOMvg9iPcV0Xwj/al8deCvh1rvhO2vINQ06SyP2xLxyfIA27ZA&#10;c5ypxj69K/OjSNe8ZtpsMuneJL2HMYJjhv22gkcgDpWTqVx8QJI5AfFc7ZJ35dg2TzgkHmt63G+A&#10;xGB9hXwvPFu6vujDD+HeaYXH/WKGNcJWtK3XSx9WfGT9rPQNJ0bVdX1DxnB9shsmt4LWKZC43Ena&#10;FHJJ9fYV5n8Kv+CqnxL8DIbfR/D4NmhCuzS7GkPJIJ/z0r5h1Hw1qlvYT2kmnxSvLKXF0GO4eoye&#10;3NUGsNTs7NIVXgNgQ84Ax1NfLcRcQVOJ60KU6SpwjbReWx9hwvwpR4WpTqKq6k5dX57n6IfDb/gs&#10;9cWl+p8VaRdRq3DbZCwIJ5NfVnwo/bW+H3x28NHW9C1u2kSRNk9rK4GwnIX6HnpX4oWDSXbLEECn&#10;Gdw6/dPB/Kuh8EfFzxz8JdWg1Hwzqc0caTrJdQo2BIor5ziLJ8Di+HalBQ95e8u9z7LhrMMTlvEd&#10;PExm7fC10sz9vbfXU03TPsGnQplo2ySB91h7j61sTXFtqfgT7M88qS2VghjR0OMHOD+OB+dc9+x9&#10;8Tvgp8cf2ctB8eTORd3I/wBPAl3PHjja2e9dZ4te1m1S+WO18qxuQsMcQfBCjAUgdAeK/JuA8/r8&#10;PcUQnVfLDmSk2unU/YOP+H6HFXCtSnTXNPlbgk+vTU8sspoE1CGe4JLfeCgZ7/5FXb7XbqHURGZm&#10;DeYpGOn0qxfaJDoVyqldyygkSbNoAz7+lZ7Wdtf6kBPME4GHPQEZ4P6V/fmDxuDzKhHEUpc0Gt0f&#10;54Y7BY/Ka8sLXi4zTs0/I5r4zWtl4m8OX1ugB3W7rlu56ZzX5F/FjTzoPxQ1axIKoLlwAeCM1+wP&#10;irTXutLnt7dCGAO/I4xX5a/treB5/C3xXub+eFkjuec44Byf8/ga8XibDc+FjKOyPrOCMZyYyVOW&#10;7X5HlMs/muLjYWyMDipYNkjYkb73Q8cHHIH1qpHcQoNrbgMjdjmllEwnKpuVR0IUYHPHf0/nX5ni&#10;8Rh8O1CUXL0R+uYfD1avwtI0YHaBHgJbZj5N7D5uOn5nNQNc7XZtwGT82Rj3zVS7bWFjxDcQzY5C&#10;qhHTsDnrx+tOsP8ASolu7ed3yCDDL91T3BPb1+lZ4PNI4Wp7P2bSevmXWwPtYc/OmXWDyxI0kwRG&#10;JyMc4B5x6c0+ZEniXKkBR8oAxgkn/wCvWDqviLxAl1Bptjohk2KGOw5Dx55/U1uRasbi1V5bZoyw&#10;+ZGXBBx9fw/GlQx1LMcc4rotrBVwtTB4dN9WJbTEOtrOc98levB4NY+raQ9hqC3dlGH8zcjKMDnr&#10;/I10sWo6TDpTW1xpYlujzFOrlQAT1I71nSRxSWiqP9YsnmBnbvu6fSubNcNUq03BU9ndM0wFdU58&#10;3Nvuinol6kV6bWc7cHeAeCAf8MVd1XULy3tmntom3SttjIGQh9z7c8e9Z2o6Ij6pHqMDtlWww6/g&#10;B3HWtHRtVhtrltP1Ah0GNx2dG68e+Cfy968ulQqqjKja2ujOyrVp+0VVO+mqF0Oxj023aATZZm3T&#10;Op++T1P1zmtGJ5o7vdBKWJB+cjkcA85qvM8TygwHcFO0N6/hTWDyx+eE4IIyD6YA/SvoKOUYelSS&#10;T/4c8urjatWo5Pr+RBqra3od7/bthrDSNv3S2+4YK8Dj/PaqXjLxlDf6XFbWKrJJcAHzWXJiFasa&#10;2k7LH6HB3N/nNc/rthbWl751hbKwl+WRGGAPcelfNZ3l0sFSlKi9Jbns5Xi4Ymoo1VaS2Yml6jLb&#10;2botnbTjbh/PYBmPHINdV4Z1fSNXsjYy6YqJCuOcHPr/AJ9qxdC8PWUMbGWMSYJOJMcDira232WO&#10;ZbWxH3/+WRwfbFeDh8HiqFKMpxvHsejiMVh60nCLsyPxRa6XpxjvdOkWRRuVo5G6VmeEtMbxBe3L&#10;TKubeLdbwKBh+OlE/gZHLTyySbCCxLN+NVZ4oNB0+zubO/aKYud0i9lz/jXmVuZVHJxsj0KLi6ah&#10;GV33LaaVp02kPKsxjuYmO6MjAHX86xLG6SZ0MlqcO2AVXoadPNqmoRnU7YrIhYl8HGau2Pie2sLc&#10;2t1p6vG5B83Z0PrxXOq3O7PQ6uVwV1qVl0traaVmt2XndtZMZArZs/EPhiO3S3vPDcc7R5Iw5Vvf&#10;OOtQalrdlPGkhufYEKc4qS08O3Wv2hvNHtjJLDw4B59f5VSrTjO0QfLKF2UG17wtc7/tGm3FvIW2&#10;7YZcqPwNSxJpUrbrHWcENjZKhHP1BqC88IapbwSXV3bgKW+fHVWx3I6U6TwjLp8ccqWrMJANrrzn&#10;NWqneI1KHLaMi3aahrNpJut7mN0Dg4DA5wT61saT8RtV0ed0kgYiQZCBiAOfSuUn0O4sGV5Nyjcc&#10;KAQfapp7jU7IKI8hSMAkZ4yKynKnJpWNabn30PStK+M8lsCbqMSbm4yx49vrXUeFv2g9a8P6iZV1&#10;Y+RKCNki5A6cV4jF4kuEhzJBbvk4P7vBzx+VIdbguFB+zFcfeIfvWM6NO6NY1WlY+ttN/avj1aJL&#10;bUtIhdOxViO/GQfx5r0D4ba3pHxFnZdJ1/7E77fLjB4B4GcH8a+C7HxPNY5IZ3ZhkCQdOfrXefB3&#10;456h4S8Y2lxDEwVpVU4kPyjPU++PesK2XwlTbjozWliWpqMtj7b8R/DH4o6CwvTYC78nhntX2+Ym&#10;eW9Pyrn5fGJtr06N4l8GXEDK3zE2+7AwDnkdOtfVXwPn8L/Ez4d6b4hCyMZLUb+cHPftzyKr/FL4&#10;d6TqummMWkZEvEMkkYLBgeR+X86+YpZq8PiHF7o+gnlEcTS5o9T5k+2aFOfMjnjC/wAORjj6dqK6&#10;fXfAnhex1Wa21e1kE6th/LbCn6YHSivWWbzeuh5ryOzt+p+Rke9mwGwNuVyaeyMsu48dySabH+5m&#10;23IIJ+YAjpx/nilllkWRZGIG/naeeM8V9DzJpHhtCWzysjCVQMdMD6VYimSRVVAc4w5I+mP51F8v&#10;ckHnApQV2/dxwQT6dv8ACu2lKy0MmkPUDYGY5LDJHU/5xTslZN652sevHvTGKsxlKgkHK89KEJK4&#10;24+XJH+fatYvUzcGx/mKg+Rzz0HPPNBD7Q64OTzz06jpTAkkX3ipIOfoKFcnLAYbvjvWsp6EKLYi&#10;ELMxB6fcPPp/9enMoLFeoB5z2poAb5W4z1FOYqGba+SP9n07VyyipKxo7paDVIQgkAg9yPfrQSAM&#10;c/MO/cUBwZcbdwwOMUrrtOd59BxVujGVPVExm09SvJZwqSRH04+WoWthg7WyDgcgg1cfeufLxkDB&#10;+tIyKoBZcnvk9DWawtvhZSq6lFxJGi+YpXPQ980gZl+bOcjirpQlMKMEnkdhUUsCHjad3op6VlJV&#10;YLU0VmV1cbQOpHSn291c28pkQgg/eRhlW56EdxxUZglLfJJz/dI5prmUfI4OT0ojV194OVMnivHS&#10;czW5KEHcCh5B+vWvWPhJ+3P+098GfDD/AA/8IfFvVz4am4n8N3l481kylizKsbHEe4kltm0t3JwK&#10;8fDuq7dvXqSeaPNxyQQQcnHauiGLq0pRqQlZxd13uc9bCYfEU5QqxTjJWaPrz4f/APBSWwsJ0tvG&#10;nghmjk8tZLqxZSduBvBifhvm91HHbNe4eCPjn8CvijpUl74Z+K+lw3NukJTSb9zb3DeYeUUOBvKY&#10;y23KAZ+bA5/NJZA/zH6596kguWjKyRylDnG4Hmvv8o8Ts9wM4uo+ddb7/gfnOa+FnDmOTdKLpy/u&#10;7fcz9UTOJWUbo50ZBh4xgEH379PfipY43Z1gSNyGGYwhzz17c9q/OHwV+0h8Yvh8Y08LeNryKFSW&#10;Nrcv50RYjBPlyBl6Ac4zxXtXgH/gpDrNsiW3xF8HW9wqEYuNNkMTZC4ztJIzuyTjHXoMCv1TLPFX&#10;JsZZV06UvvX3o/Lc18IM8wl5YWaqrts/8j64jFxbsLa5Qx5yu1lIbA9sZ+nFXNSv4Gl8wOZQyowz&#10;FtAfaCy4BPAbIB7gA8ZwPLvAf7WHwR+Ity8uneP4oLkKC8GuOLZ8AhflaQlGPIwqktgdOOO/gu7W&#10;8CrDqCPErYWWNtyk5HOPfjtmv0HBZtlucYS9KrFu2yaPzTMcjzTKqzjiaMoeq/U0/tNvLcRoWBD7&#10;mcRgjY3Bye35fpVqz1lbK7W0immNuXYxpnALED5iM4BwqA4z+lZVr5UPmqbhHZpBtYqCCABjGTkZ&#10;Pb3x7Vbj0nWtQtv7Vg0q+u7SEDzZo7NjHHwpwzAYBPTrk8VwVeSMfYyfkcChP2ntYLXfQ7ay1WDU&#10;YI7vU9EVZRkRGMlPu5yQMZAOfXA56Gr3xDv5vEegQeJbuNze2xMUiqf+WfOxiCecDv15HWuZ8D3k&#10;sdzHbzXmYJi/lR7yCHjAyQDjruGT3x9K0dOTWPD95PazNFeWU5JlBXflWGCMZ5YE5/DIOK/OcXSl&#10;g81Uqb1jrbuuqP0jCVVj8n5KsdJ6N9mtnY5rVLiK8A1GC3RUUKW5IJ4Ib8CckY61nybtgy2BngDP&#10;T+n61p67pkeg3EkMcjrFNGTGW3KGXkgc8cYxj/JzZLiJ03oMYAQgrjooA6AA8YP5Zr9MyLGwqR91&#10;+69j83x9CeHxDhNarcSASSy7CqsJWCgltvB469B+eK9U+AnjBmX/AIRq9u2EiZjCEMd0b5IwR0Ab&#10;cD/tNEOe3kchKHcitycY3dPb+nfrVvTtXuNIubXXdMkZJ7a4V5UWRgH+YEAHk4yMH8DXdmiftNFo&#10;cNTDxr03F/0z2DwA11oVxrXg65XEuk3huraLkH7Oz9Rg4wBhuc/mTWj448O+G/HM0d5dafDOLu1K&#10;Kl0isqlcnayMcHjdkH+EE+gEPj690vSfHXhr4q6NHHHpWuwJbXQlSNSkc67lJGMjDZccDhcZ7Vm6&#10;/q2paVeXei/ZU8o3LmOWGRtySAEHOGBZSV+YDGVBHQ185KhTxfvOKuujSd+5phcTiME1HmaUuza1&#10;XoeYH9lD4EeJtfOlalo8/hm6uSGt9S0i68qEnO0q0ZLIuCOwAPtXB/FL9hjxH4L1GWHw14807U4P&#10;nIj1i3Nv5hU4Kh4s/Mc9CmODyM17X4n8SyWl9FrNhqE8UjWivarKp2kybhuKOpVOVJx0J3HPBrVm&#10;8W6Z4o0L7PvtLp4o1kkVCYWY4IIbODuO1skDuPUV85mfBOT46sqqpuClvy6an3+S8f5/l2FdOdTn&#10;cdubXTtc+I/FngT4i+BwsviTwNqNorLuS6ijS4gOOCd8THH0JzXPJqdy8Zkm0tcRSfLdWcvznJ5D&#10;g8huuc59ia+1PFVjaHS0v4ILmJXkZls54QwRW5PzA8DcT8u0Ec59+E174deBvEsLNrXhWxuGcEtJ&#10;5IDDnb94Y59/p3r5teF9fEJywVdOS6SX67n2+G8W6dOUY47DuzSd4v8ARnztoE+oRanFqnh7UzFe&#10;pMrWsm8xSIwIIIbgjB9K/RP9lX9tj/go9qep6BoOteM7jXb7RQP7E87XVlgvPvYL7yrO2CVw3bjN&#10;fGWv/sraHLn/AIRfxPfWib1Zbe6kaeNMehJDDJ564rP034e/tKfDK0uNU8FeMVuBYwmV0XVUjkdA&#10;OTGs20MQeNqsW5OBwa+QzfhXjDIqyrVMJGpBaPTmTT/FH2mD4t4W4hw7oU8U6c3b+61+h+v+ofto&#10;+NNQ1+5+H37afwOk1fStS08yaioso7ZbPauS9uz7QW55HmEnHHofiT9vD9iD9nH4r67H47/ZT+ON&#10;tpwvEJm0zXLV7f7M+MhGYoFI4xkMR9a8z+D3/Bbb9pPwLYR+Bvi/e6b4m0PyvJm07xBpnniMDsSy&#10;+YDjHQ44HFetan+2d+xh8bvCqiXwxD4I125jVlutKucWTvkfe3Bgo5I2hgecc14WGrcI43GJY3DT&#10;wzWj9nrH1aep6FWlxdl2GbwdeNeL29pv5JM+Bfir+z1+2B+zuhv/AIh/CG/m0VV3w63ou27tXjJw&#10;reZETtzjocEVx2g/tCaeqtFKT5xcfJcR5+XuK/Q/wz8V/DvhzWo/BemfGTT55ruzBexV/Nt7uNsg&#10;qVZdpIGT8w6Hr2rkviz/AMEyfh58XdNuPHPwyGg3KsQZbSxvYQQx5J8sEFCT0xx6V6eY8J16eHeK&#10;yqvGvTe3SSXZoeV8XRr1fq+aYd0an/kr9GfFt38X/D2sSL9v00L833oHzn14PHp3q1pd/wCF9XDP&#10;a3UShchY58KefrwTVn4o/sDfErwFfSxaRczwlGOLS9XIA9mzn8ea81u/h/488Pv5OtQpBcByoTzM&#10;A46cmvzaGaVKOOlCo+Wa3T0Z9yqOExFBOm7o9O/4QIX6iRLdVjdDuljBJJx7cnnjiszUPh/eTR7W&#10;mdGK4i/vY9//AK9Y+i3vxL8IyoxhnMarlhGcqR646Guo0z4satGpOraZDKOyumxsfyNfQvMpTpWk&#10;cccHyzvFn2D/AMEe/wBom7+EeqXPww8aefNpMtyJBCiAvjqNu70OK/R3T/8AhE/iFqF2NM8T+TEI&#10;XuHnu4MYA6JlehNfiJ4A/aAt/A+txa9YaVJBPFIHDxn73PSv0N/Zd/bv8P8AifRGuLmOCZNQtRDe&#10;5i/eKO+MccHGeM4+tfM4nhWnnlCUsLBKtGLe9uZnv4LjXEcO4mFPGVG8POST0vyr/I+ihqkF7p97&#10;pNx5bHAa2i2kjepwB17561xXxF0LXPCEkOpSwNFazMpkZsnyWJGFJHTPGParWg/EjSzqkWqeFb6F&#10;pxMGeKR92QeoAbFXPF2j+N28f2HjrX7i5ittTsxu09QJobhcFVdkYnGB6DI7V3eFfG+I4XzWWGza&#10;u6dKzSjLVN3/AANPF3gXDcX5PDE5LRVWq2m5xaul59zf1z4W+M4/D1gF0ixkF3ai4Mq3SK43L9w7&#10;yMnBBx7ivgX/AIKFfBi0vdHubyG1zfWJO0beT7Y/z1r73fxVoviCxm02+1RhNCyi1hjdhHbgKEYE&#10;tzyF6DuKyvi98Kvhx4isrPWdG8Dw+MrzUbA2d9pM+o+UlnJ0EpPBYYOepIxX6plfilgMyzitlNdp&#10;xavCS2b3tqfkuO8Jc0yXJaGc4dS500qkGtUu6sfhLLp8gnbeNjKOjZGee/4097O9S6I+z7YkjDbn&#10;YZJ/rwTX1z+2R+zU/wAKtU1PWbbwzplpbw3GZrDTZRMY+PUnLcg89K+SJrsybZP7PnZpFzHvJHfg&#10;HJGD/jWGIxNSnmHJJuK0a03PUwjp1cHzr3nrfXb1E84QxFQiqQ45ViCQeMU21hkhDm3yscpy4PQH&#10;gHvnmj7FdOyOiN+84wvByAeoH0pw1F7CAW5gaRmIG0Dk+/6V1ZjGhCiq8X7yat/kThZ1JVXTtp19&#10;CvpVxHdyzX0bll37AecgDrj8T+lWo5JZiSuOc4VR7ioTFDaLiOMqrgnaDwDj8vzp0lxOjk5GSP4T&#10;0+nt0rqyanyULz+Ntt/Myx0+aorfCiyHiG6MjA4AYY7/AP1/50FYAuJDgsSQfy/+t+VVwWJEUigH&#10;g5GRk+n4c/lUz7woXAJGVGDnn+gNd9aKm+VnLCTSVhLa68sss4A2/cYdc9z+tRzW0dzcP9nlQvGu&#10;Wjx2HAFP2QsVRujAg7cf5x1/Ks06XPc6m7m8dU2AN5YIJ9vxr53MpV8MoqnG93sephIU6t3OVrIu&#10;W+qpDMYzGQwX/lmeN2O+fx6VJaXFxJOsMt0xic5lUL0PpmmzWdqYV8hQuxMNt7jrz2z1P4fnWhdr&#10;aVi2CS2OX469K09hWVSDrN/Ijnpcr5F+BqJI8U/mBDtBx05zxUWpWqTOksakAtucBeB06UlvcJLG&#10;rP8AM+cnce/TP04p5LSSCJMAbuVPYk8811ZthqWLw6hLqY4WtOlW5kWIEa3OCpZSuSeoA4/XgVPF&#10;e3MOUSNWOTgYGT2P6VXkuFmj+WPZkZ+ReB6DrTre4+zkvvOVPBx+tKWDl9S5IbpE+2XtrvuOiN/P&#10;BK88yqOQ4A9e3vxWLBpFjLOxmj8wtztbnk+lawa3AZ1k2+bk/Mfx/D/E1Qtba6tblWVdyucjDDnB&#10;zwa/PcfgMRTxEI1FufU4TFU/YycHYhvvDcmkWjPo8LYZvnhB+8MAZAqDQLDQ5pxDeqy7ekDj8q6e&#10;wszujVcFihI8wgdMfTvjqO1ZGsaeZdXEdpEC2AGJ4x681GZZXDCOFakrrsVg8xlXUqdR2fcsarpe&#10;iahG2+NIwY8qETGT2qhoVl4m0+08nQLxUkVyzuRgYxx/hXR29lY6db7L9llbaAAnPPtRFCkcQWFC&#10;jHJJ3dOaiGXPHV7xjy2RLxiwtK0pXH+CtP1ibTr6HxOsR89+CAMtkEfWut0weF7fSYpNQiiK2q8u&#10;W52++a5nfutkVmG1iMKH5Iz3x9KqX1rcTwKk0ylQo8xAfr2H+etepPKuWjaCu0ef9bnOreTsmYvi&#10;PUdF8Q+K7y20SZFgZDtYAcEHNN1/QLKy0+wudNnDJLgSZYENnqAPzp2heGjp/iie7toIPs5i2BPq&#10;Rnitbxdo0Gt6dDYWbLBJE48rBIBwcfnXg/2XialOdSKWnQ936/RpzhC+hxaaXbRXhhnhyu7BJPQ/&#10;/rqTUPDwicPbxMo4Hsetdw3heyGl/YXiAfaC0hJJP0J9wa5ZNUWWJtBNwxuY8qrFeT7Vw4jC1sK1&#10;7Q7cPjYYlN0+hgXelS2jbDJiQkYB6H8al0NpLTVIJiASsy4yPeupltGmt1lmgLnHJI7/ANK6PwL+&#10;zn8S/iVJbXvhHwbe3Ecl0qiW3gZgCT2/DJ//AFGueU24nXCrG+p+p/7Cpm8R/BjSlNs0ZihAMiYw&#10;y5z+HWvQ/iZ4Vm8RRw6PYI0DxSGUzOcAAjBHv0rpf+Cev7NPiPwh8LrfSfEmlyx3MMCb4WiKl/lH&#10;r07fjXvN78BdJ1aWb7dZNbOI87JF5HYEE18JisM44lzSPv8ABYuksLGLfQ+Eb/4MandXLSXVoZXB&#10;wXZxz+tFfZV7+zzo8c5EGtfKeeF7/lRXN7WS0Or2kO5/KvY313JJsknLBQpUNzir8oAjVwBnYpzj&#10;vRRX6LHofmj2BTlVY9SMmhSWjyxz8v8A7KaKK9Kj8Ji9xXGGbH/PIn8cUP8ALFIwPO3r+IooraO4&#10;iMSyKygN94c+/Bqa25Y59T/Oiiql8IlsSFFxnHORUC8KMHsaKKzfxIHsPH3j9R/OnXB+5RRW32GY&#10;oa4woI7nmom4KnPVeaKKpfCIVmIiJB5z/SknAAJHUE0UVjW+FmkNwhRHU7lzmq5VQ5THGM4ooriq&#10;7m0SKdVCZA54/pVdidyDPU80UVH2SgckTrg9VFJHyTn0ooqY7FSHD5kfdz2/Wln/AHZG3jMu38KK&#10;K7abehjLRkwkkiR2jcgopKnPTBrpfAPxL+IHhDUk/wCEZ8YahZBZCQsFywGTkE46dOKKK9zK6tWn&#10;jYckmttmebjaVKrCcZxTXmrn3B+zZ488W+N/ATax4p1hru5idRHK0aKR8vooAJ4619H/AAm+KXj7&#10;Tr6Hwnp3iOS3sIbCZ44IIkQ7gDglgu49B1J6UUV/Q8ZSnllGUnd2R/KWcU6dHiDERgkkpPRaGFpn&#10;iDVNd8Zrq2oyxeftdt8FtHCMghc7Y1AzjvjmtaG8umgacztvyOc9fmoorw811xl/7p05Nph5L+8/&#10;0L3xxjjt73ToYECo+ixOygcFtnWuBjZntCWOT5pOf+AoaKK+h4LbeXUvVnzvGCSzyql5fkiGT5YQ&#10;4PJJBP8AwIU6Ji6hHOR5Qb8cgf1oor73H/CfLr4T3X4gRwt+yvpOqC3iWdbIXKNHEqhZvtkQ3gAY&#10;BxI/IH8Z9a4/4na1qo8DW96L+TzZYI1dweSNhGPyUfXHuaKK+Up6P5mVNt1Y3/mOB8SX12t81qs7&#10;CMMCqg8A/N09PvH862NKtoFubK5WJRIzLucDlstjk9+AP8k0UV9E0vq0fUuelM7m+tbe78KpLcRB&#10;mWG42+3y5/oPyryyxuJykrmU5b5W9xwcfmBRRXn5O3/aWIXmepj0v7Lwz8n+ZOiqVJI7VBKx657k&#10;UUV9li0uReh4lFtSR8yft66Bo/h+Ow8SaHYraX085E08BKlx83UA4/SvDPC3inXzYXDnU5CVKYJA&#10;z+PHP40UV/IPiLCFPPargreh/X/AE5VeHsPzu/rqdjoV3dWmq2lxb3Dq0wYyndkNz6dK9x8A/ELx&#10;roRd9I8R3MBhnIiKsCVA+tFFZeH8589ZX7D4zhD2MXbW50Hiz4k+OtV0iO91HxLcSyscl2xnr9Kw&#10;tG1CfxVaXMXiGOC7ByD5trHnp6haKK/OvEuEY5ymlrp+Z9Bw1/yLonlF1ZW1tqQggQojO2UVjjhu&#10;OO1V7m1gnvFE0Qb5iOfpRRXTgNcMr9j2Zt8xlaiqxTNHGMANgCu2/Z28d+LvCnjMQeH9clt42BJj&#10;AVlJ47MCKKK9rKNMfC3medmkYywk01fQ/TP4bW1vrfhTTNb1KFXutiP5yDYc+vy4rttSvr64MN5N&#10;ezNLEQkbmU5VcEYFFFfk3iDFe2g7a+9+aP1bwkbaqxe3ujdGmkUSSq3zMxDHHUZFbunO1pe28lud&#10;jMPmI70UV8Hg5SVWm0/tR/Q/XakYvCzTX2ZHyd+2jpWnjxX4ntxbDZ9sf5cnHIB/nX59eJUWO7eJ&#10;MhYwxRQenzD/ABNFFf6A8UU6awOBaS/hL8kf558Iyl9azJX/AOXz/NlDUcro8kykh1HysDgjg1Fp&#10;bNv3bjngZ/Ciivg8TrWS8z7yGkLrsRamxSfylPytjcPXt/U0nmSGJSXJyvOfoaKK9fCfxWcmI+FE&#10;iIjXGCo6rj8iankijW4dVQY80Yoorqq/xDGHwkTk+WrdwrHP0AxWjcW8KsHVMFmG7HeiivPxaXtI&#10;eprFtRkU7xFi3BBjGcc57VWkRZrXfIMk5yfxNFFddbWAU9xlioWXaowM4wPTmrUPS1/6aY3+/Sii&#10;vPrb0/U2XUmyVkwpIBkbPPp0pZJHiZNhxng/rRRXrI4vtENtcSy3dursCGcZ+Ue1aOnKsrqsigjy&#10;2bn19aKK+W4hSWIiezl/8FlfR7mca5ew+axSJ1CKTkAc1sazEiapcuq4KZ2/nRRXk4f3kr/1qa1N&#10;Kzt2RBbYk++M4ziqs08o1GKEP8pcAj2zRRXrRSUXY53ry3LaqtvHMIRt2jI9uM1JFBE0NyxTJCg9&#10;fc0UVz5hpl7aFhdcYkyhFDG8xdgSc9cn0FQ2l5cwsxjlILOCT7kmiivl8vlL20Fc9/FJeyn6Gu88&#10;sscrySElbgICfQr0rzjxAzW3imZ4GKnzM5B75oop8SpWgLh3+NU9EdlFNJNbDzXJ4Fftz/wRK8D+&#10;EtS/ZvtLu/0C3mlDjEkiZP38UUV8tV/gs9iW69T9BrnQtIsNOU2VgkRWaLBj4/iWqnjm2guvCd3d&#10;TxhpI1AR+hAyfSiivIkk6En5Hv4Rv+0KKOBto4obKEJCnzR7jlAcnJ9aKKK+Kn8bPsJfEf/ZUEsD&#10;BAoAAAAAAAAAIQDJwGQ5ZT8DAGU/AwAVAAAAZHJzL21lZGlhL2ltYWdlMi5qcGVn/9j/4AAQSkZJ&#10;RgABAQEA3ADcAAD/2wBDAAIBAQEBAQIBAQECAgICAgQDAgICAgUEBAMEBgUGBgYFBgYGBwkIBgcJ&#10;BwYGCAsICQoKCgoKBggLDAsKDAkKCgr/2wBDAQICAgICAgUDAwUKBwYHCgoKCgoKCgoKCgoKCgoK&#10;CgoKCgoKCgoKCgoKCgoKCgoKCgoKCgoKCgoKCgoKCgoKCgr/wAARCAJbAyQ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4HKMpyg7etI0ShuRj&#10;HtVjbGGyASKHQFunGeMV/Vqp9z8FU7LUryKxyMUxoicgDIAqyYyuAOg6k0BAcAYxSdNopTVit5XG&#10;SOg5HpTfLUkDB5HSrLgKQCPrx2oABXKEUuUaloU5EJO7HQUGNmAATpzjHSrQiG352Ge2BTfIG771&#10;LlHz6FUR92PXuTTSjAE7c++atGFSdgAyPSk+zFUKFh+dHKVdFYQkKWQYBHODTWj2kHHOOM96s+QH&#10;QgN/DgZqNoTzz909KVmXzIgZFJDSDAAznH+fWkaIKcBiTn+L0qd42ICFQT1/Cl8scjbxjr3oSbGp&#10;diqY1JJ24wx6elRshjyQwPoTVrygTnHBHWiSNQvAGcYqlEOZpFTa5YqcHGMYNNKP0bGT0qyYkOCS&#10;c47Ujxgn5Rj1zTUExOd3qVDCVXGM5PO6klUhQCo465FWhFuJZz3pssf8J5z60+RWFzIrSEoQ3lnO&#10;OOajD7m+ZOcYOO1WTErHIbnPGaa0WMOi/n6VPJ1DnIXLMuM4G3g4qJiV/eFiv0HWp2iPX36CmlMg&#10;AjI6YpcpfMQ4Xblzzt64prpGe4Jx3HWpxFtGCDgnsKjeJW5HX0INHInuUp9yHaFHCkj1zQDKUJC9&#10;PXt7VMYQiqCBknANRsvJAJO5ucGocRqbIgMyc9QMZpjqegyeetWTAM438Y55psqALt2j2pcoe00K&#10;+4qdzIRx1ppbcQVTORyanaPcoVweeABQsEbDCg4x3pciKVSyK5kC/KBz3oHO8Ej2FTGBeqZ545pG&#10;iIk3BMHGMUnDQpVEVyqhiwyD0PFKXUKpZvy708oQMsDz1yKTyhngCp5WaRm0iLc3UJnJ9aCyk7Rw&#10;fU05UwPmPalWIZG4fjnipa7lKpoRyEFSTgn6daaAiEhQCfYcmnvGNv3eO2TQqHgYAPc0nFMrnuM3&#10;R4/ekY7A0wEZKg4z0IGKkaNDkAH69qa8YIyTxmoUFcfOyMoxIK8885oOFOFA/wAacE3ZKk/UUNGQ&#10;6kE+lJwKVRjAjbypHAHNMZCZAMjOOKmRGA6g8DvSFFyQF5HTmo5R+0ZAyc5C5OPTtSsScPkde5qc&#10;JG4G0/Uk0wx9FUjryCKXIy1UfUgKA4IwPoKG55X061YMOG+cZ/GmBRnGB15qeQaqEBBKnAA5pAA7&#10;bjyc9xU3khh8wwD3pDCVB9fUVPKNT1IWQLneOeoNA2ktswBjtUvkN0A9etHknrg++aOVFKaIMK2Q&#10;cewzSnG7GcEVM0XZsYxxkUGMYGF6cmjlQvaELR85CnHY5o25GAMipSiuAu0gdfrR5PzYAIA6EUco&#10;+fUgwoYB8tx6cUA7G3A446GpBDx5jjvxigQrtGB09aOUfONAXBJAxmkZQxAz+OKf5Zce4PGaTazc&#10;ED2Ao5QcrjW4yM57DFJ5Z+XccdcnHbineUFbA7dDTjHK/YHPcClyj5iPdtz8uAT3NAAXACY96eyA&#10;ng9s4NIY04YjoOcd6OUXMxjIADwG9gO9OBHTp65pxCjquD2waDGqtkjt0FHKPmY18ZJ2kA/lQeDy&#10;Me/pT2jDHGTycYNI0TZ5IJHpRyhzMQENjOcjuO9BKk4Ud+felWPC7nYfWnPHweMc5NHKHMICGOwE&#10;kdqQgKcbDgnmnRxKWyQenBzQ6knIFHKHMxqiMggrz7+lCMWGBGQSMDipNnH3ufYUBB1YE/U0coXZ&#10;HsKgDqcdCOlOKgDJODjgihcEbtuV6U4qCSMetHKHMxuCWyUz707naFIznrQF3DcqnHY4pWUKoXbn&#10;jPFHKLnshrM2d3qaVA2cNyc8nFPwTnA5HIyOBSmPPzc59MU+VE87QzcSSDg+gxSKfmx685J6VI0Z&#10;K5Bwc9hQIlYZHY/w0cpSm3sxiZD9eMetOCZPyn8utPRFLEdqdswMqOOhz3qXFDVSWxEisxBUkcfd&#10;xSmJifv444yKkwCfmbGcdKcyAABjn05qXErnZFtIQ7GydvIpPIYpwxOexqwFVR93GaRxiPIWlyi5&#10;myJYckZUZ704RtnA7jIJqUIp6HPpikCOq8U+UOZkah3X5gM54xSsucsc4JqQIM5H45pSu0Yz07UW&#10;QuYiMYKkN1o8osowTxxwakdMfKQfwFP8tsgghvcUcqHzEKxscgLk+tL5fPTkdMipE8teSOB0x60o&#10;jH3weKOVD9oyIhtxBOP6mlMZCEkAnHIqXy1D5fsaUqpIHX0p8tg9oyuIWOcDv60VYEQXgAUUD9oj&#10;0cjPBbGPSklDk8D6ZqdYsjAH1yaRlRl+Xjj9a+kPi/aWZXRF6seO/FK8YOCg6HtUrLhcEfX3oC/L&#10;8w+nFBamiDYmCdvPfikMY8segOeBU+3jds5+lNccZI9qB+0RAiqCcLnPTNGFA7nntUxUjAAPvTAq&#10;78EED0xSsi4zIx5i5wgJ7fSmFstyoHvVgxY56nNN8kA5xkgUuVFqauQrHheT+NNZW5A79D6VYKMF&#10;5A9sGmNEzPtZPlx1PFLkRakivgZyw6DA560hiRFIGc1O8AUjaPpz0pgjycLwaORC9oiJkKghRn1q&#10;NYsnKg4P3iassrISStNCyMRuOSe2KpRSFzleSEI4DDvTXgOMBcg+9WHGGwy5xSFN/O7r1GafKHOV&#10;9m04PHpUZVh95s88Yqyw5yGyc80GNSmAhGPXvScdB87KhAJBKDPrTPLOSOTye9W9hC42/TjpTGDF&#10;GRR06cd6XKUpFcRhWyRximNGjMxGSAc5qy0ZUkOhII65pDGACVxkjoO1KzQ7oq+UApUsf/r0zylB&#10;yDnjmrPlFc7uc96QRbs5GfXFKyQytNbkv8p2jFN8hGyxPI4xVoxqVJ6c8ZNRuoDHIxnnnvSsilJo&#10;q/ZwrbTlsDrikntyyEYyfWrQUHrkCkkQD5ijcdj/ADo5EHMUzA20K5PHamlWT5VUj6CrvkqRhe3O&#10;ajeEkfc69CahxK5nYrujbgSQOOtNaNc8uc56ip2hKAKcHPX603yiGxtGV9RS5Rp6Fdkccb+/92kI&#10;C/KSM/TqasGJWB3Dn19ajEZZtoAyvSkooqLdiFo1bMhXj1zSNGFPB4J44qZUwCkq9e1BiVlZTUOK&#10;HzSRWECkHIJ9jQYiF3D8KnKgsCDjj86JIV3cDOR1zScUwVRplXYdmRjnjFIIyuMLz3FWBGrYBQjH&#10;PFIYX3ZZMD+dLkVivaK5XIHQAA+tIUOTnrip3iBIZVIx1NMZWAyT+I7VLgaRn2IhGGbkce9NkRVP&#10;J/EVOEBJ54z+dIYznAUdcfSoasy1JldURhuycdelLKm7BAwD6VLsUj5RyOopQiEcjnsMUmkPmVyB&#10;kKfxHJHSghUGdgJ96kOM8jk9KFUk4JHHYVPIilJkMgXgk9PTpR8p43dsE4608oSSdufXFI8SkDrw&#10;OPY0ciHzEYOcJuHHtSrGCg5+maeqlc5GM9TS7MtjfwBU+zY1LQjEZKjdzjuKRlXBKp7VIFYkkLjs&#10;M00gg559enFHIw5hoQklSMfSgR8YDZwaewwAijkntSbHTom3J6DmjkYKZGyBQeSB15H6UnQY6E9e&#10;OoqYoTyRkd6RolblieOmaOQOYj2bfmAIz2NBAU8jn1FSMChPPHXmjlhyR0o5AUiJkG7cvrzmlMXz&#10;A78Yp4B6g9falGCMbcEdzUuLQ+ciaEFCxUkjrSeWSMsv61NhmIBOR3pMMHJUYHoaXLcak2RmIHk5&#10;J7GjygU+X5jnglelPAfAHQg9cU4/KMqSCD0z1p8gcxF5e3hhx64oaAbhtIH9amI+Urjr2zQFA+8u&#10;TS5Q5iARgNhhwR0FKUQ8kH5hnFS7WOMA9OcDNITIDjHbjinyITnYYsQUZYdKVUVhjFP8t93A475p&#10;SrZ+Yn6gUWaDnZH5Py5LdPSmrHlypYfnUxUA8KenWkSIo4H5kUciBVGRm3IHBPtilEQIAPOT6U8+&#10;ao5Jpybw4DemM4o9mDm2MKqnI6d89qcI90eQeOwp0m4njgA5zikAc4AzyeMd6aiiecZ/DsA7dD3p&#10;+BuIXB4x0pGjxzzy31p+wLhh64PFHI0HOMVQm7jvyM0+OP8AiY4GeBilMG47QeP60vlsMKyZz1NP&#10;lBS1GtEGHDdeuaQQqTlfm59KlKK2FQZ/3jSiNsAnDYPPajlLUiEoOu0Y9qXYD1/U9anCJk4Bxnmm&#10;uiHIUnIPSs3FFKQ0KoGfSkbLNt28f1p+zsBkdMU7K9wScc1Dgh85GUiT5lzn0NOVVfgL15604pvB&#10;HTI60YVMhcexp8qHfQYqErll56YJp2wsdoP3fenmNjhUcZFK0JZsHt0JFFrdBcyI2TzAGbt0GKX5&#10;cfKOPYVI0BGWAJ4yAaEjGQy+o4p6ITloRttByhJPb0prD+FwefSpx82SCR7UpQMNwBOOTStqHMyI&#10;As4yc4HWlwrtsDZ/wp4X5z2yOBzSBHDZXJPrTcQ5hERQMMpB9KKlaFM/N1oos+wuZno7IpTdxnoe&#10;aBCD93AIHPNP8s9SvPYEUqFFySvT2r6TkR8YpakGyRgSoz68dKPKdjkKOBxU5AONq9Rk4o2jup4P&#10;QUuVIvmK2GdenTrjvRsOBmPp61M6hRkA59cU1izDJI/Kla4c5DsXAIb8KQxjHTgdDipkXn5lJz3F&#10;NKDGAvelyMqMmREADJz+vNHl9wvP1qbYeCqjpxmkaMgbyo464pKLK5miAxnIyB9M0Hdg9DUoj6DF&#10;IItp5HvTVOw3UsQMuRkA4PXFNEOB8p47c1M0YIP0pGRsg44xWipkuqRFRkuRnjnFNZCMkJj3qQLy&#10;SQB+NKULcEAHPaq5ET7R3IGVQAp6jrSbFDYXnjk1OYAH5A+pNNaABh6/0qXBmntmVmtznAUc8jmj&#10;yX4DL7daslDsySQPT1ppi3jbtIwKHA1jU5ioYn3FWUcd6aU4JA6GrUkLhgc8CkaJmORwCKjkNObU&#10;rGNQOUH3s59qjMQVydp+oq2YWZcZyKYINwwTxnn2pOA+axWMWSCHxjqDTGj+Yuo5wMntVkxkE4bp&#10;3ppj3gtnIJ5FLkRakQGMLwI/bBphi4xjIPGMdKsSRlD8zdTxxTNgGPVT0pco1JkBUkgBfqBSMmcq&#10;M+4qxIFwDtIz3FM8pmORnAFTyopSsVyjA+WFI+tIVVWMbcAHqasBGBClQcnOaaVc5LqP8aOVFJor&#10;lQDzg5Pp1pPL8w5UHkdasqqk7lJwBSMm1sqfm7ewqeVj5mVPKH1z0BoZBySBlTjGaneM5yy8t2x/&#10;KgRBcAEjnA96VrFXKjQqRgKeeoH9KabbcQSCQPf3q2sa5HGcd80yWNc4Rjg9KnlBzvoV3t+Sc59s&#10;9Peowig7THgH361akQDCqe+Sf50wxnaMDjHWp5BporvED1AA7gntQsIKlRkEHv0qdkGB8n4EUmGB&#10;4HTrg1PKBW8nLDkcddxpJowEZmbv6VYMb7jggcc461G0ZK5HbrzRy6jTaIWhTOAmQTxSNEnQjOOw&#10;xmpkUsFGCcgUbQC/Az24qXEtyaKzIQeOQTxSFcc4ye1WGCgE4+lNEYLDcDz6VDhfYcZ3K4XDZP4j&#10;PSkKKEyp61OYQp6ZOeTSGJsbjyD0qeVFqRXdSq/dBPfnNL5bNk/l7VM0bBiwJ5pB5hJ+Uc9hS5R8&#10;6ImRSnTOKaUYnOM9+lSlGJ2t19TSBeeRjgUcpXOyPaBy2MYoWMEEU913HaDgUpjIwQR9aLD5iJY3&#10;CnnoaApZt2OAO/epTknAGDnr60BPlIxz60rMFPQhKMPm2leegNBX5dzIMDrUpySAx5xQq/NtAz7U&#10;rApkLox5C5yORmgIA27Hfr6VYMT7vb3pohRDjGR6mgamiHbjkp0pNqkAAD25qfy0CZwM96McYCj2&#10;wKA50QqPL+XHGOMUgTrgHOc4zU5VcY2AHHHNIyFRjNFgU0QlCAenJ9elKy4jPv3qUxLtDOTzTSjJ&#10;8u3ofTrQHOhmCTtDEEj8qPLG4ZY5z3qTY5YowOD7UjIFAwuePvUBzojCAnAPT0pdmBuLfXmpVTgh&#10;l6dwKaQh6KcE9qVkHONQHfkAUFQy8nPP5VJ5Oz5nGc9KUKR1XrwRRZD5iMBSuzrzSKr4+6CcckVK&#10;I92W2DA7UKmRt6Z6cU7IHJIiWNs4PPpilCuCXZRzxwelP2BGC7uO+O9PEXHCd8mgnnsQhN6lcY98&#10;daULgjnJGMdqlZck9zTvLCjr+Zosh85CY2Ubmx7UuDznjjge9SFW2AKAcc0BFbLEEUEqSuRhOfvc&#10;kdaXymA+9gnvmpFTuEGMcE0FFHLcZPOKCnJMjKMMMS2ARinICo3Hj1JpxXpjOPrTkC46HPSnYXMM&#10;AXg89eMd6cxD/MRgduad+7LDbkDocUbBnaF6E9qjkTGpDFXEhPtgAUpjY5I/GpDEGAz+eelHlyY2&#10;qc46kCk4lJ3GFNgOUznpijyZG5L5x0X2qYhs/IuPcGlEZzkH6ipVi1MiWPy87iAexNKgDHgHkc5q&#10;VdxUbhwD3pWGCCBkE0nuPmuReW4Vl79B7URgY3EcjrkdakhTBJUHcR3NO8pnfA6Af0otYXNqRPDk&#10;Fu46HPagRFTuGQe5BqXaCuenBwaRIkAO/OCTyTRYd0MMbN8+4D09aSVGJADcd8GpguQWxjIwOaam&#10;0sIwxBJ5pJBdCRoyrgM340VKturDIQHnrmiqshXZ6S1u5AB646ZqIxOVClOKtnG3pyelN2g4YZ/H&#10;1r6KzPirsr+TjkAkAc84poBZtq+uBmrTxgtjPGOQO9MMeflUYOPSkF2V2X5/nPOeMd6aId3zFRjo&#10;DVgRBsZ5IpDEy4IGfUUWHfzIFiViSCODzjtSKgyQW9cZqz5KfMU4yM800JlflHXuKCuaxAY9o4IP&#10;PFIQWG0LlSeTmpnjJPPYdccUmzcMKAQBniqURObZBgr8pHJFIyNt3rn8KmaEtggdulHlk5CgAE4I&#10;q1EhzZX2ZXgEUhj5DDknpzU5jZuT0pGXG0MPXDVfILnZXlhOeAOT+VAwF2Enryam8jPJyORSPFkb&#10;hkccUWsVzogKgjd+VNdCxxj3FWQnbb0pHiHJUEZ9aTVy+crFSBknt0pjIVxtXr2zzU+wscAZP0oM&#10;TBsbcH3pOKGmVzF8p+XHHQ0NHGBknFTFCQwU4OOSaYycEnp60cqLTbe5EYQx4PTrzSbPm4XIzzUu&#10;wEZyeelDjaMZ7dahxNIzaIXiYn5c/SmNbYUAtz6kdKssnGN35GozGvIZjx0qOQ0VVFcwAY3d6YYG&#10;OMAZz1FW2GEAA59MU3G/hh19KXKi41Uyr5KklynIqMxOPu9M1cdSoyhzjgjFMkgG8OB24qXE0U2V&#10;NpBJIPPrSrDhcqccVZeIDAx9TUfljPyg9OQalxGpXIVjyGV+w4pmxi5XaD65FWNh5BbJ9aYwZl2j&#10;qOtLlKUmkQ43nr+A6UjRAHLEYAqd0GMg54GQKaUDHaOhPzcdqlxNFLuQCENHjIwfamFMxglunX6V&#10;ZIGzG0Y7U1o1UsR/KpcR3RXMKPyR2PHTNNKbVAJHfn2qyFJXtwOuKR0AySp9MCk1YZUWA8mQ/QZ5&#10;NIIT95V/+tVkoJFJbOAOuaQqqfK3IA61PKiuYqeWS+08+n0oeEJyBjFWViXdvJyc9RTSrMTx+VLl&#10;BSKr2xcbcnOcimiAcEg7h0Aq0VznavQc0hiDDIzkDmpaKvcqOHK/6vHUHNKyYwmRjvU8iKCFJJ5z&#10;THjJbA/Sp5QITECwLLjGfxFNMbA4DnI7AVYK78q+WPQHFNEYXk59aVgK0kWSNpOPcUjRMpyo/EVZ&#10;cKRlouDSDCKVCn8anlQ+Zlbyf7x6njPFHkbGJwKsFFPPGfTFIVUH5up7gUWQ+ZlUQBvmHOTggdKX&#10;y+Dj3AqyAr8EHjpgdaPKaQ7iOnQ0cqHzsrNHwMDpSGInDAZ9aslN5YHgDoabIAq5j79aXKNTZWZC&#10;Dtx+OKCCqkkN14xVnZvO7A5PK/hzTdhB44OOAB0pWaGplfGV3YbJ9aXZ03DjPapxHIzHjnPGaBCB&#10;lj9MUh8yISD94p+ApuCARjJJGMVME2kgA8jJpwtyw5OOeRik1cOYrPHlgDyOKeUUnOeakaINweWH&#10;bFIEYZwecenSi1w5kRhQw49elBVumcjPWpRFkBinfrSCHJwVyF64NPlSDmREVY8YpdmFBJx68VIE&#10;4IYn8qckBK4HI7Z9aVkPmRC0asuwn8RSCMhwSAeMYAqZoDjgZ6Cl2EAhevIxTFzIhZAx+Y5/HpSm&#10;Nu5/SnpCxUbxzjketKyEuGwcdqB3RErYJX0pGUucHsMg1MY2zjb8x9eKUQmNtzjAI7UrJhdEKgMO&#10;owe9O2gD5evepRAxVgh745pGi28t0xyRT2C6REsWRjPT3pREzA5xx0xUqIdmSuOOaEXDEbTj2pJI&#10;LoiWPBwWAPf6UqrvbyyDxxmpMBn27cgd8dad5e4cE5z/AHaYXRF5BBIJyPQUbGOCSOPUVM0DZ4bB&#10;9etI0IXHIGe+c0WuF0MTPII+hxTSZN2NoAzg5NTiPu689D6ULarnLAAZ70W6BzIixltpIBPcClCK&#10;G9R7VMsSo21up4NL5Y2khOAfzp2ZPOiIqCuDjI4zTghOARnBxUjIocqvPrQY2GCWHI/KocWXzXGG&#10;Mrkqx4PFATnDqCABznipghB6j6054h1YfXFS4FpkPlbVIRD15waeI8JhW/On4OQDjn0FKU2ttHJ6&#10;VLijS5Eq4bJJznnilCbgWHBzx9KkYKBuyTnoaTy8kv5mM9yKOUXUaVOAMAnHQUeQGYggZJ6U/G75&#10;0OeOKPLAfCnoec0NFDDCEBzjgZIxTUUluevfjpUrKoYkocnqSaGXj73WlysBmw9lP50VINw4Cj86&#10;KrlQHqJgAHCbfamTRSgBvwHFWCVOf0prKACvFfSnwaq2IPK3fwnJxkUhQ7cBQPT1qwEBYFiMHoKP&#10;KIJGOO1Fhudyq0WHBI4I9aasYPKIRn1q20DYLNnPsaQoQuSgz6UrFqdyo0bZzjIJ4GaEiZUwQQSa&#10;s+SzdOo9DQ0ZzxkH1xQoXBzKzQEJj0PU0iQqDy/BPBFWdj7drnPFNMC7MAYH9a1jTSIdTsVmjKqF&#10;J5J64olQsgJQg5+YirIt2fHzdOuaPs5J6E4461fKiXNlXyAY9rdqjaLKAbCcHirjwsCBu69c00Q4&#10;HAXOec0ctw52VWQqNzLz7U1oiCGAP0NXXgcnHQKeAe1MaMseTxnimolcxSeIHlW+oNJ5fykenQ1b&#10;aIjnaCPWmeVtUFjnI5NJxQ+YrFSBtIyM8gUjxqOccY4GatGDn5Tj29aa9tnhcHjmlyIpSKYiIXAb&#10;PtUewnj8jVwQBR0AJPSmSQlWI3g+3pRyItSdysIQDggj3B600wlegP4VaMe3nOADxTSjdSAAelLk&#10;K5mVWQlTxzjuKbscEAHHHJq20ITnZx/WmFGK5YDrUcly1UaK+0gcjOe4pm1TlieTxVloyVABAFII&#10;wBgjk+tS4WdjRVOxXycZII59KTBxwe1TGLgEE5x+FN8njOOfWo5EaKo7EWGxkEU0IrEgH61N5ZCn&#10;BAP1pCCG6cHtiocRqpJEJiG7p9TTHgYtkDtVhVYnPb0xSeWQc5J9qlw1NVWViqYDnMbZ9sU37OXI&#10;3ehzxVtYfLHXgdM0hRnO5T0HSk4roaKoUpIc/KRweoNKEDcKCMdqteQO457Ux4QQeMYPPNRZMpST&#10;KrxA5AA47AZNBiyBITnK9DVgxllI3DI701oDkOV47jNS4plplcxKSdueB07U2ReORnjkCrRRRHuK&#10;0wxsDu5x71PKNSKoi2ncBwTR5ZY428Z4OKsPGwYfu+Mcc0hiYclwB6elJovmRWeErhTjmkMbLgBc&#10;/jVgqd4DdqaUG7BOOO9LlYKXYhZWXJBznrUawE4IHHvVhoiBgnv3FBgIOYzxnkY71LiVdlZoQcHP&#10;IOQOlMaBVPJ6DmrRhZfm8vr6mmvGWwvoOtRYpXKrw54UdB6UixNtJJH51P5J+6QSRxjNL5IU4UAA&#10;dcikHMissLAAMMDsaYQwPLfQirTwswwAOOmRS/ZdoIOOf0o5RXtuVFiUHAJApDAytgDPPJxVr7N2&#10;A5J7ntSeWqkgnkHGc9aXKhpplcqNuAvJ7imeUzkDOMD1q48IQfSmiE9cfU5o5UMrCMOSXj78803y&#10;N38RHerYjB4dT15x6U1kIYcDjsKlqwEDqCgCqAQO9J5ROFAHTJqYwb14PXrmjytrcY6dBQk2BXMb&#10;p0PPfmlEbckdPWrBAOAQfqBSY52N3GenSizArspDAluOh9c04qQDzyPapzBxheeOpphhJ6DrnNKw&#10;EIQM2ADkdMGhkcNgKBk1MEI5CjPfil2MUPHHsKdmBDjAySB2OO9HlNgEDPGTipDGy8KQTjuKURtk&#10;Dd9aOVgQrEqAnjJ55OTTWXDDaTjoABVkRMSS2VOOKRohjd17fWjlYEIBbrn6DjNKyOcAr7DipfKJ&#10;wQOQePSjyW2ZGSxyQTRYCJUAbIf+HBFO8otyDg9hTjFIVAOORwaVIvLIAGffNJJg2NEYHAB49qY6&#10;v/CDyTyTU5DBQCetKiEKDt57A0JAQmEv8nHbJFO2FfmHPOKeqsOJcAdxS+SzenA4FCi0BE0GRy3F&#10;OVSnPNSEMoABx/WkeJvujoKLARhu4jz7ikUOTjZuOOmanWNjxv47kCmhPLbIAOO3rTsBGyMSWLdQ&#10;Mc8UqqecjA9RU7W/O5hxnhe1JsDcdMZyDRa4EbQ7W2k4zycmkEIJ2+nIxU4iJcDbkdMkUFVcbAcb&#10;T0A5o5WAzy3ZfvjBGBxR5YZT+749u1PaN0OF+XH60piYNhgOepo5QvZkSxkDGOg/ipcnGABnscdq&#10;kESsNzKDnqPSlEeUDKRj09qjlZqpoYFy4YHoOg70pRgcB+c4GO1PFuVBCnn1Hb1oEZU8/Ken0rPl&#10;NFK41oQiAbegpFjGwDj6GpgoLAEkY60FRvznHv0pWKuiLYS+9W+XHAx0oAwC2MM3TipArK3Djn0p&#10;zB92wrgY4J70gTWxCY2DjfgeuKNgiY7DnPJ56VLg5w2Dlu/akCNjCEHmgL6iRRR7M+Z+YoqVLeUg&#10;kBzyemKKehfMj0sR4bnp0FKY2U5Hc9anZCB8oP0xSFAeSoGK+qsj845l3IGgI5J+lDHC4HPNTBc5&#10;Oc/hQYhxlqLIaqKxFlmHQj0pFjcnJGc96lMCqSy8n1o2MD0oUEyva6EJTK4INNRCBwCPTNWHQ5Cg&#10;jjn60jKpG7pjvitFBWIdZ9yDyySyhaQR7QcDJB71P5bMMg4pGQFfvHJq1C5nKtpoyBkOegHtSD5u&#10;nH4VYWFwvJ57e1IUwpJJ49qpQYvbtkO1QuO/amEMM57D0qy0YPPPTmmmLK/XjBp8g1Wb6kDx4+Xj&#10;noRTWjKDLHC444qysI7dfWk8oD5geajkaNfbXKwTgAFTnrQ0WCF29sVMYxvxggZ9KGUs3ypkg96O&#10;TuaRqX3KzoSVVh+VNki2HIHOMc1a8r5skHIHbpSOiE8oeO4NS4aaF85TeEFQQvIprQjcxK8+tW2i&#10;V+CM8dM4phhUDDHJPWp5WaKRTFujKTycnvTfJyPmGMHpV1kUfKBjHU4pjQKPmIOPpSsxqWpUkgbB&#10;DDPAwPWmG3LKRjnHFXDAWUcDnpSNCUUKDn1zRZlqZSEHTeT14prxEDIGecVbeEKMkmhrZWXBOO/H&#10;rU2QKb6FHyyrbdpJx0xQIlxuxx3DVZeEE8KAO/PWhocjjH51Lgmaqdim0QbkAdaRol3EnIwOlWng&#10;AXcB+FNNuSc7O3rSUC1UfQqrGCfmJ5FIyZyQcZ6Yqw0KqMknr0FII+eUxketQ46jUmyqwJ+Ug/lS&#10;JEfvA9fWrHlAsQQOuBzQ0W0DA4/rUuKZanYrNHgkYzzkU0oQNyg9eeasGLd0TFI0RAIU49yKh00y&#10;1UkQeWGG/HB600AYKjPToam8pW4bJ+lIY1I5yce9Z8hp7VkBhB4K9qTynAGQMip/LBXPIpDEz4AB&#10;zip5WaKou5WeM8fXihkAyBg+3rU7IgX7nI70hUBOB9eOaXKWqqZWK7juk4JHAxTXhyApyM1ZEW70&#10;249KR48MAy59KmyLU10KrW5IAQn0Pem+TyC3r6VaMeGxkcHtSNEo49B69alrsVzsr+WFbeTjtmo1&#10;i25C8jsc1aMYIAC9O+e9IYlBBAznrU8upSlcqFCMFBxSiFQu4nr1yKsNG+3cRkH0pohG3Kg49zSc&#10;UVzIgMHyEoBhu4FDKR/Fx3yKmKBiG5wOgAoMK53KcjrijlDmuVxGcYLH3wKaU3NsxyT3WrJjzgk/&#10;jk8UvltvA659anlQ7pFYJvOV6nsaQwgkkDkdRirLwIGIQD3Gab5RcAcijlDmK6xk5P8AOgxKn41Y&#10;e3YyYGDntmk8vH7tmJ+o6VPKPmuVmQEHb0749aQQg/dHPuf1q0yHIWTHT9KasWB2P9KfKrBdld4m&#10;24QdutNa32rvK5xxgirbIoBJXgA9PamlZCx2rx0FTysLsreSSMqfxNHlAgjGAemKskY+6CORn2o2&#10;H7rDinysabKohPLAHA6nNK0ZxjHJ6ZqwokyQ+MZ447UFTjDEdPSjlYczKoUltp7nsKXyhj5evQEi&#10;rSod2dmOOueopAgCgquMnkYo5WK7ZW8h8cHp1PrSmH5SWO76dD3/AK1ZMWEIUDHc03y8L9zBOMAC&#10;jlC7IPLYAllKkniho1TnJyT1qyqEY5BPc0GFMYbjHajlHdlaKMHkpk55FIYhuLDseBVsQqhDHB59&#10;aY8JznZ36e9HKxqRX8sjscn8KXYcYK9+5qwYgx2tzn0NKYuncZ+WhRFzMrrG7Ad+aXYehDD1x3qc&#10;A7jsGcjPAp3ljaN31AzSsHMyssRfG5ceooaLJ3Luz71OV+bAB/GgoTlgcj0p8rHzEXlBWO3ggfrm&#10;kw28hkwMdRVgRITlRyfXmlaDK7SuNvQ+tHKHMQldxIMZGOmaSNFdtwB9uKnMW9STk+gzSrECPukd&#10;+vSlyi5mV9pwRzktjn0pViQKJCSM5xgdKsGMDggnnHAo2jGSucnGKLMfMV0i3MWLjI9Til8sgbi2&#10;T6e9T+Unlk4+i4pTCAPm7dxgUhXIPs6OCSOeuFpwjVlJJ/KpsKFHynrwQaTyzuztPTmpauUncg2I&#10;wxgnknOKUjDBMcdsiptmV3sOR09qXy8DLDp/FUOJSk0QBF3ZbnI+UUfZ2yTu6cHFTmIEjA+tIEjB&#10;3ADPTP8ASpehommiFQxOQo46EDk0r5ZuFHBqQKPUH6UoUFcM44PHHSlZBdoYqHbgqOuRQLcKCQOB&#10;6VKoUe+eeKXZk5yfxqHuVqNVGUYXcR6gUVMI9owz4PcZorJ7hqemCDvk56nHalMKkYVunarHlYXI&#10;P40mwnJbk9+K+35D8wVRFVY5AuWTAB4p/kjjCnjpU5jyobb36YpDGxJKgH0pciH7RFd4l+8DyOcU&#10;hTAzjqPSrBiBOAO1IYWPUj25qlATqvoV/I3t8x6e1KYyTkHr6CpzHggLj3OKUw5IzxWqgZuoVzbE&#10;/wALH6CkMOwZHG3rkdathGGG79qq6z58Gk3N1bMqyKgCEjOCSB079elY43EU8vwc8TU+GCbfojTB&#10;0qmOxcMPT3k0l8xBDg5Y9Tmg25yODt9a86uf2ivDXhvVf7O8fahBpibElW4NpL5ex1yoLDPOOa6D&#10;w58fPgX4i2waf8WdGeVV3OrztEAM+sgA/AGvh8D4l8NYyN3Jx9Ufa47w+4iwOripLyZ0XkgnK55H&#10;oaQwsACFyB1yKgt/G3gPVJFttH8baTcysSvlRapCzH6KGJxWm0DiEXESF06EoMhfqa+iw3FGRYpX&#10;hWVvPQ8DEZBnGEny1KTuUWiBzxkHng01kdhtUYPvV2aGSFlEsBUyDKblxuFRvC3IZQD0XJxXpwx+&#10;Bqv3akX8zhlhsXDeD+4qtEw5yM0kkZOCOO1WWhO0ttJHQEUwoyjafwro56bWjTIvNPVFYR+/b8KR&#10;oyMErx7VZMTZ+XFNaMkcjp0quVWuX7W2hWEQByelGxichTx0FWPLBXIFNKAr0HvU8qNI1dNGQbNp&#10;Jzz1pjR7xuzx71YCBVyOgpPKG7BGaTgzRVWV2i4GOfYelMaME5jPcjGatLD6t1rP1keI7cedo1tY&#10;zhdv7maVlkcZG7GBjIGSASMkY4zXPiKsMLT557HVhoTxM+SO/mTNErKCR06ikMa/MNu3mjSrltU0&#10;yK9eNAZAdyxyB1U56bh14wfxqw1sSNwIOB3HFFKdOvDng7phNSozcZ6NFMxDdg/limtCCxKnsOM1&#10;baE8N0PY9qRoRuyBn1Iq+RCUiq0Z8vGB9c1H5eOR/wDrq2YxkjPVen40nkgN9zj2qHBotTKbwjG5&#10;iST26VHJAVySD06Yq75Q4wMGm+UrZJbp7VPKUplJoSOOOvJx0prQZ4UnPvVz7MSxYN0HemrBwCT0&#10;9R1qXFFKRT8ttpJz1ximtG5BGD7kVdWJME7euabsw2OfyqHApTKXlc5U9PWmmMgkqnv9aumDcDhg&#10;PTimG1AXeOw6E8UnCxamVHjY8heAeeKaYyc57+1Wjb/OTk84oaM42gYPY5qOXQtTRUEbCTODjPpS&#10;OhzkoevQVaZFwOcdcUx4W6Zxx1NZtFqSZWZDgt1PoKR4ieWWrDwlGLL29qR0AYkDIqXBbmkKkUyq&#10;YctwAaDAMZUg46cVYwQDgHNBVAoOBnFS4Gimu5W8kEBmGKa8WDlR+NWWTJ4xjNNKg/KO3AyahwbB&#10;VUisE6HbkY/KkEYA3jsOmasiLB+VRnvSbFUYCgHuOankZoqsbFcxFlwGx+HSjyFC8jqOTU/ln+Ig&#10;+lBiXGQuO/Helyj9rcrGNwQNoxQYFycYGTk+1WfKUEA8+1IIeqn+VKzGpsriEAlevPpSeUD1A/Cr&#10;Bjw4OePSh0DDB6fSm4h7QreUQTnn6UjIw4QfWrHltjDH6YHWgJlMe33qnlG6isVzAD93kUgj2EjZ&#10;x6+tWRGwBGc8+lBhULk8Y7kUcpSqoqGPc4ODjHTFKYzuyFA5696sGFWOQOe22lEZIzwfXNHKPnRV&#10;8sldxHtzxxSGILznp1yKtmIMMMmPb0pphwAoHB9KTiHtCsYix4HHY4pDDn5XUYB/GrJi4I5PrTjF&#10;kAFunUUuUfOVDDk/KxJx0z0pTCXU5Tn1qx5SBido9CcUFMfMqdOtUkhe0ZW8rcnHA9M0GMoAuMg4&#10;zirKx8biByOwo8oEb26DoPWk4t7D5ytHERnPb2prwHk4A98VaMPRVXA7kUohLHIYcHnjtRysftCs&#10;8JdfmXPvmgRfwhTyKshM/e/ClEQBxu5x0pcoe0Kpj2tlRgfxE+tKsTH5uxPHFWBAS3yn86VohjOe&#10;lNKwlMrBCPmOBkc4oEaj5sfT2qwETeAuPXpmlEfyncAD2wKTQ+crrEQCDxnnk0uxASCDnNT7GGP5&#10;0vlgLuxzQog52KwiyckEEHjaKcYm6ZBx2AqZo0B5PNK0e1doXnHWjlFz3K7R7lyUGR/CTineWHbC&#10;gfgelSGFeePfkU4Q/OQFP1zRyj52QlACFPbnilERwNo45I9qnCKDuI59TSJGjcBjRygpkShUOSvP&#10;1oERxgEdOc1NsU9emaBEMYEZ46YGKOUfORmJcDjk+9Rhcff5I6DNWdqtwFBHqaPL3AHjjpRy2Epl&#10;dozGpaNSc84x0pwhdjuIOcHoamWEgZYAgd6UR5y/UHvmocS+ZEAjZhuYc9s0GPYuSTyeeOlTiFlf&#10;rx1ANI0bfQH3rKUfItNFd4lUYVCe/SkEbMflGM9asGIDg5GO5FO8oMD09cis3EtSKpQIQNoP+yD1&#10;pQm1t+DjvirBgUDPtxxS+Sm7oDx0I4pWZSkx0EUIjH7on32k0Vq6Lpd1e2hlgtJZAHwWijJAOBxx&#10;RXlTrWm1cnndzvhHHnGSRTQoJx+tTmAq3NBhJGWI6dvWv07lR+SKo+5BgE43YpBGP4T9RU4iKqRg&#10;daTysAjk8cc0KCG63KQFFbJ2HOaPLxjI4x3qcqVAX29KQoxOBitI0zOVexDjaOn4UhTcu5s1NsOe&#10;RjsMUFMfLmtVTsjGWIXVkUcTSOFXuRjnFY/izU9f0DxHqHhPVPAt5Hb2Ur2t9qc93FFHHMqCTYqM&#10;S7dApYKQDnk4rfgiEkgBfaRnJ9Pf2rMvL7VNZ0tLjxHfTXtzqk1zfXNw7ZZi4kbGfTLKM1+fceYm&#10;qsHUw0Z8sfZyk/Poff8AA9Og60cXOHNJTjGPl1ueaeHY4vEnxk8QX9la2yrBLpsaQwkvHGBDEp4Y&#10;AtgjB6ZOe1eUeBf2CoPih4Pv/iRbfFH+yB/a0kEdi2ieag2pG5PmCZcZLkY28YPPp7z+zmNF8RfE&#10;74gajpEcKW1xrpaxjkkQFYTcnYASf7u3HPbiue+COs3Gk/DK8sTbt5D67O0h28swjhXnPso6da/K&#10;OH8lwmPwlOm4Xtfbdn6rn+d4rL69SpGaV0rX6Hl1n/wTG+Md9GdS8NfE7w3Jaqx2z3clxEwHuiQy&#10;Y+mTWLq37DP7V/hrVWstA1Gy1IW8uFvbDW/KQHPYzmNuD7Cvp5fE6SWYh0m9mjDAMQrbhnjPT2z7&#10;1L/bt7KqMZmZM8DzCc+xr7On4eYCpJtSkl6nxtTxBzOmkpQjJrfTc+W9X+H3/BQrRR5cd94s1KKz&#10;bY6aVr/2wQHjCkRSOFPsexzUOs/Fr9uf4fWkEXinS9ctkkyITf8Ah+FmfGP4niJNfX+l6/eWZlWE&#10;jdKuJGKj5sdvft+AFKPE2qaZdGXTNSfaxyJWTYc454B9c96woeHuKjGT+sNO7tba3Q3q+IODnOKe&#10;Gi42V+9+p8e237dvxx8ORCx8Q+EdGnlK5Euq6VcJI3pwkqDHoQtbmi/8FFr2C1aPxD8LbK4uM8yW&#10;Gqy26Y/3ZElP/j1fVMl9pms6mureKdBsdWuFAVX1GxjmdQBkAF1Jxz0rmvFfwq+BXi3VZ9f1n4Qa&#10;HJeTyB5WFoIwzcDBVSAB9B2qJ8IcT4eX7rEN/ejSPF3CldfvsNb0s/8AI8a0P/goV8O7kZ8QfD3V&#10;bQZ4+x3kdyT+LCLFdL4a/bd/Z/1aN01u61PTsP8Au5ZrIv8AL7rGXwfoTWnq37K37M3iHUReXnw6&#10;azUMMQadePDG3qCRk/kaxNe/YQ+AOuvCfDV9rOlqkYWVYbrzDM2OT+8B2+npTWG44wVNxUr/ADL+&#10;s8BYqak1y/LT5nWaH+0x+zP4lu2tbH4rW9uQud2pW0tsn/fUiAGt/R/H3wh8Q3w0/Qfi94cuZ34W&#10;KLVYst9Burx3xH/wTn+Gaafnwx8UdWt7gxeYX1C3jkTGORhAprDb/gm66WT+Z8cbWO5C/u4JdFYK&#10;x9C3m8dOwNcn9p8f4aN7OS87M6I4HgPFtqE0vvR9RReGBdv9ns9c0+WQn5Y0vUJb8M80moeEdc02&#10;RY7ywZS4+TBxu78A8mvnH4W/8E5fjT4N8R2XxL1PxD4Zv9F0q9hbULW01Kb7RPEzqm1VWJfmyy/x&#10;DBx1OAZvjZ8Df2ob341apJ+zhea1e6TYvCrr/wAJKqRWszJkgC5mXgjkcfXrWdHjvirB1k8XSTjt&#10;a1mb1uDOHcXRccJVtLe7d1Y95bT7hpCq27ZC5YAV3/wD+MXxC+GGp3XhHwjoXge9sfF3l6XrEPjr&#10;wzFewNDI6qB5rSR+RGCQz7y8TBR5kboGR/iG/vf+Ck3gzVv7OufDvjK7lA5GnaaNQiIAHBa3WRT1&#10;HGe9VvE37Zf7X3w+uINN+Ifhp9JmC5jh1jw01q7rnriQKT+FdmL49w2ZYWWGxVCUYvquj/A5MJwX&#10;jcvrxr4atGTXR9V+J9b+Ov2Zvhh+z58Tta8BfDPx482lS+HtNbSri+1ptRjs7mWyt7i5MMqRqlwp&#10;nlkC/IkbKqfMmS488+Gk/wAUDbhfG6pdQkTFtRkgS2kMm9FjhW3U5CKiuzSN95pVVeIyz+P6f/wU&#10;08YR2kNjqPwu8Pz+WOWRJFOe5ABwp57VrWf/AAUg8H3Uaya78F5BL/y1+x6sEQ8dQGQkfnXDlHFW&#10;U4F0lOc7QXTZ+qO7MchzbFKo1Tg3PvvH0Z7sB0Cg/wCFIVUEA5yTxXn2h/t0/so6roq3XiG18U6Z&#10;fnO+1tNKjuUHp+889M/981v+Fv2ov2OPFGkG+vPi1eaHMmQ1tq2jzmSTuCnkJKvTjlu1fbR8QuHX&#10;FNzf3Hyv+pufKTSh+J0BhUjkAZ9KaY9hGR0P51Z8O+M/2bPHUD3PhT9pLwxGka5ZNbvFsH6ZwBcm&#10;Isf90GtXw94U0vxzqs+j/Dj4geHvE11bKXuIdB1eG8aNAMlj5LPgD16V3R4z4bkrvERRxvhvPE3e&#10;i2c+YgWLFPpzTfKU7sr+tdTffCvxraJvl0reMZHlsW4/AVi6Zoeqa9ez6do2nS3dxaxNJcQ2yF2j&#10;VfvMQOgHf074rpjxPw/UaSxMPvRH9g51a/1edvRmcYxjO4Yxjj0pphUAsTnHbNad1oOtaepkvtHu&#10;4VViC01uyjjryRVBkR2wGByOx/z7V6NPF4Our06kWvVHBPD4mk+WcWn6MhMKqOFOM9aikiXaVJ6d&#10;/rVzb8oUEepFN8vKbcAj+db3hJ2TM7SiVvI+T8OmKjaAheQDzxV0x5Awo4HWmPCCC3X6Uug+Zopt&#10;Ah6H9aJYRtwDnpkCrToN3TgDPWmtGCQAM55PFJrQpS8ym8attG3/AICRSGLsUHPrVxo8nAHfvUbK&#10;rfdHQ1PImzTnKkke3JznmkEQyODyMirPkKU3L365oaJOAASe3sKhxdtClMqtFGe9MKxngjHHQirL&#10;QYUqE5FIYd+CpNZtMrmKuxPugYFMKIrEqv0z3q0YiQQT055pnlBscA1NncpTZCYwDnHUdQetNaME&#10;5I4PTmrDRMD82TjnOKaFXgMOaLItTdiEwAqCeKTZjkDJ6ZqztwSAM5poiJXAJ98VPKgUyvt+bkY9&#10;c9qPLG7A7dxVjyj97p6/WmvHtwRxz1pqKH7S/UgKfP8AMcE0pAC4IPXvVhotw3OOPUCmGIq2Sck+&#10;lHKuwKoyJhkEbOPWmCMOgBHTqKsFNpJbJ+opojI5CnnjFS4oftX3ICjZ2lcc9znNBiA4CnGecVYE&#10;YVSAvb1oCHPzryV4pctylUl3ICoCZAP5UgiQ4O0nt1xU5VSQMfQCk2Dj5e5z2o5NRus3uRbTtDEc&#10;e45pmRuOOuOwqy6PtAzx3oCBDjj86OQXtWV1RSC205PUGgBAQfXrU4RRnAOfpSGMFwdoFLkZXtGQ&#10;lcklVHPfFJsHI49DipTEA2Tnr1pXjXrj3NHIxqpYgVPl+alZFK4/LFTeSRkKM544FHlYGBnHenyD&#10;9qQrG2eR7A+1AiAJfHB65NTKmQdvT3pDEo+7kfUUuRh7VEXlqG4Jx65o8tZc+3pUvlDy9wXPPNKQ&#10;ByqducUcjJ9rZkJUKeARnpz0pDGNuVU4561OEYkHjryCKFi2nrjPbrU8jKVRELRoDjbjjqKDGu47&#10;W/GpjEW6jmk8kgAlMUcgvasiVdw4fkds0eV8u0jv3qVY+dzJjv8AhQFYk5XOTxRytAqpEIgvzEZP&#10;oO9OWIZIyeBUmDknbnB45pWjJI2jtk4700ivaoj2DruJz1zQsZB3HvUnlnbgDnqc0BAx+WjlQvar&#10;uReUv8Wc570oXAwFqZk5yV+n1pMbjzQ4JoFVSIPLQfM2ee1PReT8vHapdgxyuAO9II2YncOBwBS5&#10;EHtbERhA4Q8EDOe1CxrswegNTGLjaq9fegRMMBgfw71LhYaq3IljGM4bPU+1AQdDk+wqwFQrz6c5&#10;NIEKsc44qeVlqppqRMuQMDNIIxIeOPapkjbAKjAz3pWQ7iuAD2qJRuaxqXITGrZU+v1pEjK5AX86&#10;mKlCCyH244pQilSxPWsnE1UyusR3cA8+1LHE3IK4yc81OsYBxu60MgBKt69alx6Fc7R95f8ABLz4&#10;D/Dr4l/s/wCra94rs7WS5i8X3ECGaTBCC1tWA/NjRXKfsX/8E4bb9oD4IQfFTV/jp4r8O/2jqVwt&#10;tp+gTqkJjjIj3sD1csj5PoFor4HFYyhHEzTq21fQ7oU4Sin+h4pJZtkSFznHOB3pBZ/J93GTk5Hv&#10;WqbOPB2qyjOenekFvnrg4ODn0r93sfiK82ZDWwYcHvj6UjW8YON4H41qNDkjySDzkHFRS2S4DOcc&#10;ZJHr0qo07mM5u29zKWJlyqnJPGM/rTDG3QHoea0msk4O0DPAwf1qM2rDKbMADg966YwscM5zuUxE&#10;v8QPPSnGIFc5IHarCwADB5weaQW7kEKOvrWygrHP7WTZXjR0f5RkEcg85qXT9Ds7fSvEPiG5u9Vv&#10;LrTvD9xqGkWiXNuBBcRT25UqZIzuijQvIyHczCEAEZzUotiWAbp0rlPjFrsfh3wjrFzDJ+9OiTWw&#10;VODmVH7+mMfXGO9fmvijgsNiOG5vabsk1vvt6M/TfCvMMTR4jhBLmhq5J7bWv6nnf7GP29U1vUHY&#10;FW1G3SZ0O11Zjn5eD3zx0FTfAYWafC/UoJUO5tfuWlyOGBSID8eOfwqH9lNX0bwReeJnu5Fik12E&#10;lAv3hHtLfjz6/jU3wci1Gx+HM8sCskd7qk7g8ZcZVT8vplMc5+7mvluDcDHCxpy73+8+045xksSq&#10;sL2ty/i2zUhEkCHALDJIT8DW1or288A81P4eWYnI/WodPkF/eKmp2SqD8qyQRrGo74IAwPWvRvCH&#10;wrsNVmjjmutiTbRHsfJZj6bh2+pzntX6NVxVLDe9Nn5l7Kri17Omrs5vSfC97rVzHbafDKzMny4U&#10;4YE8dc98D610kPwq8T286afdadMA0gVn2nHXn+v6V9T/AAJ/ZntRpcCPpouEAVopfLCMhyCck/Qn&#10;8MHqM+2Qfs9aSYTFPYRyhHwHzt4weTx7da+FzDj/AAeGrOnHofY4HgLFYmip1pPU/Pm4+DWtWu15&#10;IGYLKSTsJJAGCfbn8vyrm/E3w88Q2EuxdPkKHGCAeM9ue+RX6O3f7O2kQXQgg0tmWQ8SOy7EA45B&#10;wQc4zx2HrVPxJ+zFoN/YrFd6Wi7BtRhCFA57Ek5PfnFYYfxFw3OuY6q3AGIhH93I/M+50O+tpBcS&#10;xOobCg7SCDznk854NR6lCzOv2ZZFQ4+VmBPT2/n+lfoBrf7JGj3dj/Zq6LFIoXJlUHA4xwMDrz7g&#10;/nXnWpfsXWC3s9sbJ4o13eUY3OGwW44zkY9+AvTHI97Dcb5PiVaTszya/B2b4eacFdHyXbWty7Gd&#10;0LjZjJ57H/61UdQhkLb2cEuudx6+ufzPavp6H9kO+t4J7eGyJlIZQPLP1HcZxj05zXAal+zN4rZp&#10;ZGsZgisRG6xt0BxjAXOenQd+OOa7o5zlWIek0ji/srNsLUvKDZ5bod5qd5pF3oELvi4jTzI05zie&#10;M8gn2/StbwteSweI/HFvb/KsGqWi4Q/Lxapn617x8Lf2QtVELPe6ewl+6ZThcBWVjgHnHy9c85x3&#10;NcP4J+FttbfGX4taBdxMBbeJLWFH2fLuNmjduhz2r4LPs1y2WY0oRknaWp91kWXZgsDVnOFrx0+R&#10;ysPjHUrGJIyylmClg2DuyB1464A/KpLDxhfwbjNPKFKAbUkbJLdcnPI+UYHtW7c/CK/WSS2t4Q8n&#10;nkREpwq88cdSQO/4darzfB7xDZ2K3UbbySN0TZ+U5PPHQfjX01GnlNWCTtqfO1amb06jlG6sY2vR&#10;eFfH8dtb+OPDmm61bEjba6nYR3CKeqlVlBAIzis3XP2fP2X/ABXZJp+t/BLwrDGkhCNYaRHZOFIH&#10;WS3CO2Md278Ac5vDwxqkLKi2pXY4BCHpjHqSe3+RV6dUubVtOh0m6VjcpI7yXaEFAnIwIwQd2SDk&#10;4BA2nGac8iyqu9YL7jSnxBmtCNlNr5nL6n/wT7/Yu8XWD6VoXwyn0nz3Vob21125e5j+QBlHmu8Z&#10;Utk8pnBAzXC+N/8Agl/+zdYQSWei+KvFFpeE/u7i51CGVcdsqIU565+avdbFXikWbSYpLeJpf3Qm&#10;u1maNOOuxUBOQey5z26m14s0u41BXgDETpMwfDRmPaOrBw3Iz0wCMYIJyK46nC2TydnTVvQ9GHFe&#10;dQp+7Ud/vPlzQP8AglD8PtUZmk/aC1GEhT5Zj0BG+bjGSZ+PrWMP+CQfxN1HVJI9M+M/h4WyuRHN&#10;e28wOM8ZVUIz+Jr6t8MeCvF97IbjStPkubeNo1kuLeXYqu7qqDDAFjk9B9e1dLPpXibwxEIr60nO&#10;9Sy5RgCOmMEAnkEZxjrg968jEcFZLL4dLno4bjTObe/r8kfCl7/wTY/bF+G2utL8N9esZkywi1XQ&#10;9aa1LFSeequP0rR079lP/gov8O/GWka34l1HXrixN3ENRns/E/2t4bQsvnt+9LhcRsTna2PQ9K+7&#10;PCHi+60r/iYzxvkMBJGxXbnoRjqPXH+0K2/FfiG41/QpjptwIxd3EKvACP4p4xkcHaCMjA6lsZGc&#10;18jnXBWHwy5qTvqfV5VxlWqvlnG2nQ+MP2s9e/b8/Z8+JN3bfDHXvE+teFkstLLXsmj2tzie4sYb&#10;swM8UCsxCzqThV4bB5Ga5vUf+Cmv7a9poItde/Z50S3tolxLdy+Eb/cQByS00ropPPO3Ge3av0B0&#10;XWZ5te8X3HmBVGv6dAY8Daskeh6amFP+z04xnAOBnFNENzdYgktC8cl0hljmTehXaWIIJ/vKM9hv&#10;A5JFcWVcMVqylKlVcbO2h047iLDwajWpKV9T849Y/wCCoS67pEum337Peg2l3JKrJqFhdLC0QA+Y&#10;Kqw4YHng+vWum8Nf8FFv2ZrzTIbfxt8GfEtvcrbIstzpV7GxlkHVjvkVRnrwg57V93f8Kv8AAV0t&#10;zZ3/AIG0traeLy5BPo0YEmR90cfN3HA6dT1Nck/7FP7J+oavNPN+zr4Wcygq7JpAVVkySTtAJGQV&#10;56cHoeK7Y5FxNhqrdDEy/wDAn+Rl/bPDuIp8lbDr7l+Z81eDP2uP2FfFby/8JN438TeF1SMshutJ&#10;a8LnnC4hU47d8VueH/id+yD4u3z6b+01pumxoxC/27aNbO/PXbkn8/WvVLf/AIJQ/sja/eSXMnwe&#10;mV5JG3Q2muXqxrz/AAosgx6gADtxVuz/AODfL9n7xHfS3svirx5o9s4P2e1sr+2ZFOOGDSwO23Pb&#10;cTx1HWuz6zx1gkrV7+tjnjg+EMV/y6t95wvgzwb4B+J8pi+G/wAd/CWq7cnLaktuMDH/AD22+tWr&#10;f4FeNNX1E6T4VbTtcuFB3w6Nfx3LoM4ywjJxXH+KP+CAF/4aurxof2opESHLQI3grzWK5OQzi8UZ&#10;Hy845yemOeD0/wD4JDftS6VrU3/Cpvj3osMUaHF1e3F/p8snttt4puvu1aw4r42oys4xl8jOfDXC&#10;04XVRr5ns1x8Bfi7BPPby+Ar/wAy1nENyDEFMUhRXVDkjBKurAdwwNZWtfDP4g+HiP7Y8E6pajGf&#10;Mksnx+YGOledWn/BNn/gqd8NJ5fEvw4+LtlqWoiMNNHo/jC5hmIZSoJa9jhRiVG3hjgYrd+Ev7OP&#10;/BXTQfi94LuvjP4m1zSPCWs+NdC0DW9Vu/Gel6l9mgvtStrFXFsZ5TIQ06gYjYDgtgA12x494iwy&#10;vicKvlc56nBeU1ZWoYj8jRvdI1LTZQmoWE1uT0E8JQn8xVdl3qQrfXFWPit8eP8AgrP8OvGMGvaN&#10;8NNW8beGW8K6Lq8OtL8LkNg0d3pdrdOgeCFVCRvM0eVI/wBXk85rlJP+Cw/xRvja2vjX9hj4aah9&#10;iH+ktLoWoRSSH+IsftBC888Lx0AxxXfDxKSivaYWXnY4pcCVm37OsreZ0gjbGc9TTfL2NxkA9jVJ&#10;/wDgrZ+yJrGjLH40/wCCecsWor/rrnQfHq2cAOeqwix3fgZD9a1Lr9vf/gl/4gsLdpfhP8XNCuyf&#10;9Lj0sWVxEh9nnuyWA9dq130fEXJKi95Si/NHBW4Lzei9k15EHl5UiQDr19qjMUYBAQcDj3Ndb/wv&#10;D/glD4i8Lrf6H+1H4w8P6ngZsvEXhWe6wO/FrbbM9P8Alqe/WjwxcfsTeNXW28Mft4eGYbkRBmh8&#10;QaHPpsaHGdplmYA9cZxz6V6kONOHak0lVsefLhrOYR5vZs5J4AcZ9KZ5AIJBP5V6lo/7OukeMLGW&#10;9+H37TXwp8QtFEZBbaR4raSRgCRj/VbVPHRmH6isjQvgB8Q/E17c6d4cXRrua0bE8SeJrFGXKhh8&#10;skyk8H065HUEV0/6z8P8yTxEVfuzCOR5vJNxpN28jg1gOflB/KgQ5H3No7j1rrJPhF8UEsrTUY/A&#10;OqyW99IsdpPb2TypM56IpQHLdRjqCCOoNUfEngPxv4RuPsXivwfqunTg/wCqvrCSJvrhgDivSp5j&#10;l1VJwrRfzRxTweMpO06bXyMAwsOCQT600W/QgZxVzaCTvGDnnI6UnlRu2c4Hp/jXXGpSnG8WmYNV&#10;INqSKhhbHJ6HnFKyrkqE4P4VZ8pd+0A5PtSmIFt7DoMEitLCcrIpmFA3IyR2zSPECAyjgepq2sKO&#10;GZec+vejyG2YA+mRRYnmZTCErgkfhQsSLgYyT0xVxYFQHKH6GmrDvbeRzmkk2HOyqISPlPOaa0DD&#10;JxyKveUFTcQcmmBQHJKEcdaTgxqT6lQR4TkY54AoaHIAUknPpVswkjkg5bj2pxtmHBwDmlyD5kVD&#10;F83T60ggBJq2YMHLjnPp0pGh6gjp2NHIw5yp5R3MGOMdDSJb8MQx981e+zAkfL+PrSG2w5GCM9RR&#10;yD5yl5JLZxwe4FLJDgg9fQVbEQClcdTTDCqncSMD1o5A50VvLJO8jOODQQwGVB6elWUt9nJXPPGK&#10;GhCZyTzzgijkDnKwRwmScnNNkjdCMLnNW2hUDO3g8j2oEQjYZXPHXtRyjU7lQopO0DPtSLC+3Yzc&#10;ZxgVbMGAMLnk96RYCzfc5z60cocxW8o8ZHbrQUwA2RzxVp4W+6AADR9kPA6DGCDS5WDmVCm7lu3N&#10;G3BK9BVtrUAYVOnqaBasGyBn1FHK2HOVRGvJVuo44oEfz5U88YyattbLnG324pPsuGIZTkn0pKLv&#10;YOcrbAx+U9vypQmGGD9TU6WwGABnHUUptMptAxz1BpuLDnK/lgHzMjHp605I1cBQvXk47VKtqegI&#10;yPWlS2bqo5yc5NS4sOcgKYONvHtSlQMcfSphGvXafrikELBRkk/SlyoLkW3ORjd9KCmcfITz2qfy&#10;AvzMMAnseaVY2JKg8kZ57Umh81iDy2+6Dj3IoIbgqvUd6sLbMvJINHkvuypGPSpsXz3IDGxAJGAO&#10;1L5RxkZz7GpjFtIDjIOcetOERA5HXgd6ho0hNIrFDuztP1pViHUjnrn0qw0LKMleO9N2gHBBweor&#10;KUTojUT3IHhH3kAyepNOiiKt8w596mVAWwo49DUgi5CEYz0xWM0+Vmimmfq//wAE3dLksP2NvCMc&#10;0ShpFu5fqHu5mB/Iiiuq/Y5srTSP2W/AloLLYT4ZtZGHTlowxPT1NFfgWY4yTzCq0/tP8z7HDYeD&#10;w8G+yPzoksmD71bA7AGmPYruL+XkZyfr1rWawBG5QT9TwKjktmI2quK/rg/nbR9DINgrFWGODnrU&#10;c1gXky/3fQ1rvaKuMJgluDUMtmzSHDcg5Jx2qkjCdkZb2caoyohHXgjpVc2jl9wchT2rZNkck53N&#10;2NNksFKBXGD1INbR0Zy1U2jGfTm3jbJuKkHp0pz2G8BQg9SRWqbRFJwowP8AapiwRBeSSDnOO4rW&#10;zZzchlJbhCV2Ak815Z+1HeRL8PdfuLaZEkBtIpYduCy+ZGjD82zj0B9q9nFgQwK8DPzc9e1fP37X&#10;OoaReeB7qazvZhNc+KYPJRc7ZIlhuBJk47MYsDvyexr848R0quBo0r6OS/A/SfDOE6OaVKi3St95&#10;y/wbbUNM+Cmr/aG3wpdfaoEI+6CjFv8A0D9K3vgzcTR/CzSpd4McrzOgRSCq+fIOvbkGsv4X6PfJ&#10;8J9ds9SVlLRMUU/3Bas/Tt9/NdX+znoP9r/CLQFZdytDc+aFUjZi8n5OOPXse3pXk5G4xhQfS0n+&#10;J9BxNKPJiu6lBfgdR4dOmapfxQ3ULKPNVSjDj069B1Br6c+AHwl0+61uEyRM0a4AimRSvPcDsOnN&#10;eP8Aw9+Dq215FftZXEwaQeWkRIfAGcckAH65GB0719kfs8eA7C0s7WcZ80SI7EscDIGB6HH0rg4w&#10;zenRoNU5dBcGZTUnX55rS5758M/AlpoVhBaW8Q2CMsJARwCf0wR0rs7fSIU3farX5nBcZUEADp/n&#10;61kaSzW0tvlFKR8qAONxGRhRweCfpz7Y6TTroyAJsDAp85kH3sA8YOcc9MV/OuMxFWpWcm9z95w9&#10;CnGCSIo9D0+aEyXNoGKnepA5yTz+fHtwKLzQraKJC67Q7BmRUAJAwcDPr/QVoW720hczhODkDbhg&#10;OAM9CcY+v9KusKzIzQMzKPm6k8Fu2Pf14rjdaa1ub+xpdSmPCFnFbpHDAgIBZSSDgHOM/wD16w77&#10;wNp0t3JHHbIJ2DZ3EDIwRwPx5PrXUpdeZKI4oXIxl33sCO5HHP8AnmqIghZZIra3aRy3LyDJJLYG&#10;B2AycdOOO1a08ZiIPRkPDU2rWOasvhbovmKuxt3lAA8Zzg8n2z/Osi/+B2jTXjNHYgl5C7koD8+A&#10;PyO1ee3Fejw/aHbyVXkfu/J3Aqqgdz1xz61UfUY7W0M8yMG2hV3vyF9O+PXg45zXbHNsZHaTOZ5f&#10;Sbu0jhvCfw8sdJ1JLa+tkQ4kEaKx5UhucdO4yfcetfLXg34a2yftEfHGFtOYqvii0kUwx4H/AB5R&#10;buB3yc/Wvs7T76ObXbXyo3MksjIwdj8n7p+Tx14GcdseleOeBvDenzftK/F1Q0RFx4khDFky2RZ2&#10;444Awc/XivOqZjWeMUpSZ6FLBU/YWS7nl1p8I7V5w1hB8m4c7eAxDZB7dMfnWzD8CY2eOe1tC58l&#10;i8bqPlbqOO9e1p8N7KR41trFfLwPMC7QMgk7uATxnGP8ON2DwVBdXVtbrO4SAc4VgpOMYJBzjHUd&#10;MD6V9RR4hxEEmpHg1cnozbVj5V1b9nW0tGe5NmpKsQzRR8DPI4xxmuV8R/AtJb5zb2DReYPm3R4K&#10;kc4BPXoePavsnU/BJmvpBJZuVMYO7G3LDjjDAjjPGen15x7rwJZTXUl9Jp6l4/lEuMKSenJ57Y46&#10;89xx7mF4yxdJ6yZ42I4YwtRaRR8fXXwHlhlSO1sG3OwCgKQQOCP68Vot8DLjy2S4tmd44gBGickY&#10;Bz9ff6V9W3HgKyncH7GjZ64QYOB046ce1ZF14Ejv7+F7TT4ySAsgByQWwxbg88HvzzXfPjTEzjuc&#10;8OFsMuh8y/8ACoLK1b7DFppjcgtGH7kYP4+v4U2XwdcWYn0y0laJbmB/OWGRgswzlVJU/MOenTiv&#10;oDxD8K5WEGtIJ3eZixWeBoyikHAYHDYyAO2c9xXA+IfB+oG5/tO3Lw7kcxxhQxAzk4PXqPp7GuzC&#10;8S1MS1eRzV8hp0b2R4rd+GJ2zY/Z4lgtUbylEYCMCRknABY5Ujkng44q9L8LryGwi1W8Ef2c6pp8&#10;UQCbT815EAu76n9a724+DOv6xGLu0kltPPdipSNQqqc4ySMg5BPB6k9sCu+8QeAbvTfgOWeGFr6D&#10;VtMIeKNmkIGoW+AMngZw2OgwaM4z9qnBRkm29uwsryVKU3JaHz3pnhfUj4y+IlnZWZEK+MIWDsQA&#10;rf2ZYEqB75yTVm10jxGiG2jMaK2VeMrgMSO2M5549Oa7P4C6bqOt/EHx5Z6hYFfM8Vxq8saZLsdP&#10;sgA3U9F6+59a9in+E+nXSmSa2jicEqCkA+6M8ZAPAyCcdccY6Vw4LiD6gpQn3ep2Y3JXi3CUeyPn&#10;+LRvE19fRRvp0f2dGGY2Ug4HBY474Bye9XbWKWZ5rYxKAo2iMFgyxgsd+B6n154r6Bn+D9urSxQQ&#10;BQRmKRV3Aew4GDx1x361wutfDm+g1GWK3jLSAssoLDBXDYJJ9z168ck17mXcT0Ksmps8vGZHXopO&#10;KI/hpY29rcRF7kq0nLqcZJzgEn8Ole+6HPaf2cIjIp2IRHu/h/pXzc2g3GmGGSJpEMVzGqFRvIZS&#10;SM8HjPOeuBjPJrrtP8W6nDZy2yyyOEB2CQZx9TgZz6161fFUcVDm5kkc+HUqLs0zf+LehC5024fT&#10;4YnaRj9CQeASPr+VeKaXoiXGtot9HJE0dw0hkDMAuevTggjjmu71rWPHOp2zCBnXzF2hYmYIGGSM&#10;DjoFOCBjGc5rmrTwv4rs4FvtUjVWUY3J8zgH+9hRu5PTp9awo5lgqVTl5lc3nh8VUjzJaHpltb2t&#10;tZxKwgcOoWXeGBJHQ8fXqfWuP/abbwnbfDzQNYsLVPtdj8UvBMoRCOQvijTD0Hrn9abYa9rnl/Y7&#10;iE5RONz5wpA6n2PfHUY5rifjFpeuXNp4csLi2LRXvxS8FRIP4ZN3ibTBj68Dr/KubMcdhPq05XWx&#10;04ClXWJj7vU7z9hawXxp8F/BV3d3bxWk3gLw/AFlflWi0y1UlPTOBnHHNfQM/wAFNGFnMLbUA6XA&#10;23kMqBknjIKlWz2IP0r5l/Yg1DT9K/Z2+H1hZRxW9wng3SHdY4wu3dp9q2T3JJJOfevo+bxymjWo&#10;jkvg67QEcv0Az1PfvXHSTq4aDh1R2uoqdeXN3MSz/Ya/Zgi8zUNU+AngOd5d+5rnwdZSEsfcxZ9a&#10;828Y/wDBG/8A4J33BvvEL/ssaDeXlxcGaRIpp40yxyQqJKqqB/dAGK9o8P8Axa0qCym+36jGSRwB&#10;Jkge/P8AhWhZ/FjRtIlW8vL+DyjGNqbhjJ/+vgflWFXCXd5RX3G8MdbRTf3nwz4g/wCCCn7AUesP&#10;q918OfF6wyTuZdO03xU0aQrsJGzdGzY3YX2znOBXi3i//g3o+CCeM57nw78Z/FenaRdXBNnZLaw3&#10;L2644jZzgsc8ZIr9XLvxnoOqakJGlWONkXzMt655Gc/icV538W/ifa+Cp0v4oLYWDylTdSxszo4I&#10;G7y4wWYZJxwOmcjis/7NwleydOwSzLF0ldTuflx8Qf8Ag3Q1yLVLdPhd+0POLR8K8niDQ/mBKg8e&#10;Uw4znnB6VRt/+Df/APam8CM954A/a40uyvFX/RxBa3lkJZCUwokjckdSS2MAqPw/WH4afE2fxvob&#10;x6xpSrPYS+UUKhCw52uFJOAyFHHJ4P4m34v1j+z1+1SSkOp/dKTyB7Y6DBI79fyzlkGAk7OOxUM6&#10;xkUmmmfiR4r/AGJP+CoX7PmiXnxT8W/HH7Poug3EX9qTW/jee4mWF5UjYiFgcnDjg9vpXs/7XfwX&#10;/wCCr3h79oDWYv2U77xp4q+HujiwbSbrUdas5EE7WMDTpiR42cCQuoyoyB3zz9Bf8FNNTs0/ZU+I&#10;epaZLJFPcacjzA5YPtli+ckgkH5R06kmvc/hl4t1KyW6s9WuI5omFlMsLu0alvsSZGVbPCHqO5Oc&#10;15SyWlGvOlzWvbrqdcs4qKlGo4rrdfcfkdafGr/gqL4A8aXXiXWf2TNUvblkCXS3Hwwnurd1B5YF&#10;UaMk8/MpPWm3/wDwVn3X5HxG/Y38GSakrBbsD7RYnK/LjyY9oQ8dMV+xtz49mt7T+wJdFEtvc3Lb&#10;57WN2JTORGxycgdicHjqec4d/wCEfBuoX76lZWtv5zYDqWVJCUzwW2n1/nXqYfKsfhIWw+IlFebb&#10;OPEZjluMlzV6Cb77foflE3/BTX9kzxDYINf/AGV9R0y8U4k/sLxIEix9JAxP/wBatyy/bR/4J56/&#10;YQ/aV8e6FPt/fBYIbv8ADO5RX6H+NP2Yfg18UNKSy8bfCmy1oecrxpri297ErYJLiN4cB8buAenT&#10;rivPvEX/AATP/ZU8X6C2n+IP2d/C8ManKNo/h6OylPHQy27xPxn1xXsUZ8WU1aOIuvNHmTw/DU3r&#10;Sab7M+TtJ+Ln7BvibQ5LvSv2l7jSLxJP3Vpr+iSqSnAz+5RsnqevGQOetbWkaL8APFGlPqPg/wDa&#10;48E3TL1ivbv7Ecn/AK7MDj3xXpHij/gjz+x/qel3OmaZ8ILnSHeD91qtn4j1EzJycsiyyzx5GOjI&#10;w5HpXn+p/wDBEL9nS401x4f8bePI5mi/dXFzqlpJGrY5yhtEJHbhhXTDN+M6Nl7sjGeVcMVX8Uok&#10;ug/BPxB4wWX/AIQjxT4Y10wj5l0fxDDOT/3yfx56imXnwC+MNhZHULrwDfNCjcvEUk/RGJ7+lcFY&#10;/wDBE23jMkb/ALU17Z3GOEHhRSpO0HBZLvtnHAPStP4N/sR+PPir+xZ8P7r9nzx1/wAIx8QJb7Wr&#10;vWvE0/irUoV1Gzt9SvLRYPIjLxxt8kBVlUZCtuPrrT4x4ioVOSrQTdr7/lYwqcMZRVhzUq+l0tel&#10;+/3Fy78EeLrJGa88KapCqnLNJYSKB+JXFZ3lrnyzIAf7p69a5+z/AGeP+CyHgLVJ20z4k3V/HZk7&#10;ZdT8X295FIB3WO8Zh24yueKpXfxM/wCCv/hXV/s/iX4b3PiKE/K8D+F7OS0n7kbrVI8/g1d9PjzE&#10;L+NhZI458HKWtPERfzOu8gAcY4GKGViMcg/WvMLv9uX9ojTtfbSvH/7G+gF4A0Nxa2Hhm9t5Rk5P&#10;zF5AG98GnN/wUR+H1netp3jf9kS901GBzND4juEnjyPvKrxKrHvg8e1dNPxAy16VKcl8rmM+DMzX&#10;wNP5npojIJB7Dk4o8sM2CmeeorgtH/bo/ZKu7aC11jw143tZ/NJlu4YLUJj5uAnmueMjnPrxW9Zf&#10;tP8A7G2pRhP+FxarZyZyoufDUrIc54LL0Ix1xg5rso8eZHUaUm4t91sc1bhDOKTdoqVu3U6EIM5B&#10;pphYHOPxqTSfHP7PfiHUEs9B/aN8MyiRjjzpWjdUxkMVIzjHX0rW1rwzPpVtb38dzHc2l2M2t3CD&#10;slG1HyCRyMOp/GvZwPEmT5jX9jQqpyfTU8vF5HmmBpe0rU2o99DF8lj1Oc9KQ25PBAIq3JbsT8hx&#10;igW4IG0c45Ir3lG6ueMpsp+UQOEzSPCCvK5q4IOcgc9jmmmALyQMGhxGpoprES2GXgDuKcYc9Ixj&#10;qKt+QHG0AYHIpvknoc5z2qORle0KgRFO0R8464pyxDbjHfpVpYVzkD86RVjAIXrRysPaFXyRuB25&#10;65okjc/c4HerX2eMqQPwNJ5DYBIPJ55p2QvaXIHjwoQY4PWkKBmOB7ipzCudxx04zSmHcuCuDRZD&#10;9oQLCiHf0znJpFhD4yxyR6VYFsgOOnvigwKGwx+tLlH7RECwKrbkz05yOtKihWwU684zVgwiMAZG&#10;M9aUQqRu9+DQ4gqiK3lnlihGeuaUxooJ2g56e1TNbEt86demTSmDaMZOPWpsHtIvYg8lGHzAnuKQ&#10;xDAw34YqwI5AAQM+gxTxHjJDEe2Kjk1KVRXKjRDoVxjvilMQzmPjjrVrbgbAO3XFKUAPTt6UuQTm&#10;myr9l353HHvmgQEjaeM9DVnyyACASO59KXywDjPOOOKOQrnT6lNYcvhzj0HrzTvKIXaVxjPI71ba&#10;AMu7q2aaYV6KvTrz3qZQ0KVRXKqw7htAPXJyaDCGJDJ35xVsxYAGM89aGgZerj6H0rBwaNVURTSD&#10;acHGM4we9SQWxecIWwCccdqnaJWbnqBnNaPhrQrnX/EFhoNscy3t5FBEw7M7BR+prnxD5KMn2R0U&#10;53kl5n7G/CPSLXwr8LPDnhqKZdtjoltCPmA+7Eoora0DS00/QrKynC74rSNWIXqQoHpRX8tYutWl&#10;iptLq/zP1KhFRoxXkj8z2tQWwFAyOS386o61qujaC9uurahBE11cJDEjzIpJZguQGYEjcyjgHqOK&#10;8b+JP7XFh9i8Ja/4IMvnTM1xrGlCItwoAMe/pt5JB78HPBryr9sD9pex+I+neGb7wTaXOmXml6i9&#10;7DLMFaW1nCBViXacHICyhj9Oxr+iMx8VeHqEZxw8+aaat2d9/uPyPAeHWdYirH20eWLvfyt5H2Dc&#10;WKqpBGCOoP8A9fpURs1UnLdM9Bzj/Jrxn4dftCWPiv4SaHpen+LhFfNYQifWbq3FrHLID8yW+9jv&#10;KgdemVwQAQK7t/jV4aufh9H4ojvUF1PFI0MCMrFgkpjLDnHOCfXhuOK+kwnHWRVoc1Soo2Se+/kj&#10;xMZwXnNGraMOZczX/B8kdRJYgnawUA4/z/n1qP7ABuCAEccYJrlviN8W7LRorW90eWEQqYLxJp7l&#10;Y1uUYACHbnIDb2G5sBSA3Ncd8FP2v/BnxK+JWq+DL+/S2FxLC2gMVG1lKgPEzZyWD7vmIA44zmum&#10;PG2QSzCOD9p70rW+Zy/6m57PBSxSp3jG9++n5nrTWLNHtXnPWmtZA5DLgAZ/GtKE2s0slvDcxu8R&#10;AlVGBKZzjI7dDj6H0NNuIbe3jkuZmARR82RX10K0JrnjJW9T5aVGcJcri7mWLWODE02AEJc/Qdcf&#10;hXyb+1ZqFkNM0rTNLlLiS/upniJ+VBtQJznG47nyOCvBPWvr7W5YdM0e8vL0bo4rZy4A7bSP618b&#10;ftJgzeLtF02y3tIdOUMobPztKw/UKv5V+T+IteUsZhqcXortrufrXhvh4wpV5zjq7JeR0/gbVIG+&#10;DOoatrKJBPu1C2uLYEfK0dt5I7+q11f7MGlTWnwy0DTXtLmPzrSYjYhcsslzNIp24yRgj379CK84&#10;0i9vvEn7OOv6xNEyzPqNxeMhYL5PnTLu+oyxPFfQX7NvhO4OieGrrTIPMQeHbBkxwBIbZGOfqSTX&#10;LleKpSw9OK+xBp/eacR4atGdR789SL+5Hv8A8IoYrSJdPubdxHHMrK6K+WI5PJHBI4A/2q+lfhdo&#10;MFxp8VxbWTxnIkVHK5wf93gkdePXqa8P8DaRrVhPFNe2+1mIG5W5HUc9/wAO9fR3w8uCbKFZrYRD&#10;cFRU5BHT8TX5vxVX5pS5XdH3PDNLlpRurHeaQ6PAzwupjC7CqscFiMAn06itzT/LSOKBZeN21gGH&#10;zdeMdsn1xWPogQBZUgI3HJMknfOefyP8ulado01rIWkBRmbrknaO+M/yr8vqybk7n6FRVkaQmWe3&#10;MdxuV3jAkjUfd4zkgcjgY9s025jVn2kN5boMkJglcEHrgjqPyqpBIz37zeRIVYDCtjHTpjsc0rrH&#10;JtjnJfdPGJFZ8lCDnkZ7Z6e/tXLN2N0rkkXlvAQk4BX5RkEHJPXpzjOBz/KmWtzAiPHKD8oDhG+V&#10;gOv44PXHHNPfyYmaMqqE53MseMjPPOMAdTn3zUF/vksGFvs8yFZBG2zhWKhiM456AflUczZdrkFr&#10;d2F+DNakbCVyecgdO2eRk8e1RXf2WV2k2hmLZ+VuRt4PHrnrUus3+haFZPrusapb6dZRxB7m4vZx&#10;HFGCQuXZyAOSOp649aRAl5qb28BXaIlVyMgFgDj+eePXvVxleQci6lawtBL4hsmt2Ris371yM5O1&#10;+Ac47EYHPqMc14r8B9fPiD4h/EzxDcoJGPj28gddxBBhWOMDkDsgP+Fe96Qy/wBoBGDiaAErIMnB&#10;zs6n2wSOeB7188fshWkzw/EN4V80r8T9dLs2SQRccfUcAVx1VzVrnVRXLBnuvhm7jlkLtuyMuVZS&#10;DtAwDyPVj+VbKof7QRbNcxvtMjSDoCcYUfxHj261W8NWTtZSN9qYFsFiowDlASR9ev41et5TZQ+d&#10;dTNMglUgI3LD+ED3zgV1U5NHPNK5FeQfaJ5Fl+ZvlH7tupJ59Mcis28t45rqO1YRAh8As5GCASOO&#10;h3HOB1wp49Nm5a3adp4W2pGoIVhhuD97P4Z//XRHYiOZvJtl2lCYyV6buSM9R2rojPTcycEzL/s2&#10;Myk28KAqSzPJzjI/vcj/AD2qmdGhEouDCIkcE7kXYV4/i7846kDp0reMTyb1iDRFlAVyuAoB6Y9M&#10;YqVoYb68mcwcq2yQBjtQgAg7TxkhgeOw55qvayQlSic3HoBezimmtcIsoRoZmGSONvfHp3/nXPaz&#10;8N9KvwTPbwOElP2dwwGc4IHy84+uOmOK9Eu7K4ez2Wqtu3FAWcnJAxvGef4u59MVn2VhZOHsrBQi&#10;EhwVU7ZGI7t68fWtI4udPWLIeGU9zjNW8G2cGm20MNgE89iUEzlAy4yByOcddp5xj6VF4m8I3B0K&#10;y0eRkEkmp2hYyQORlZ0b+DIXkDknFdVqWjXT6vEbyI3KJFLFFaFyIVyy/M4JyxI55GBnjnmrd/pM&#10;V3q9l9snhuVkuEchol/dbRvJXHTpn2xXPUx1erF3Omng6VOV0fPPw+8B2yfHz4kyWGlvDa/8JbDI&#10;iyHD4bR9PYsynnkknBwQWIODkV7NpGhSacjiKATQsyux2klQd/IA9lOM4HXk4wcHwzptnb/H/wCI&#10;SRyMzr4gsnlYp82G0bT2Oe3Unp/ex2r0eKzsbMrCJZI5Q7BEQ8EDGEx+O76isqeLqSg7s0q4aHMr&#10;IqR6PbKd0NvgeWSX3qVGe4LEZA9Mdqxdf8EaNfXMklrt3MjKUSIgMR0XBHXknj6nqK6/7FE8ZWSB&#10;WyFD8Hcw5yvH9ahurCeOKfzpCoSXzJCY2LDKqOAOf4RxyeT6AVrTxNWm7pkVMNCa1PMH+D1jFG8s&#10;s8cnmysXSUng4JODnvnH4gd6nk+HOmWym0S0jMSHoIyflIwMfX0ycc8V6H9hFzpqvbpGGl2yRj7O&#10;c9QRwR6DkHpilGl+an2y8dZUmAdVnOWOe3PAbHfrXZ/amLatzM5FltC9+VHmNz8OLaC3f7LaNsQA&#10;oGRWYLu+7xxnk8Dr7ZFUNb+GxXRkaa1XzUDE7FKqVBJG4EHGABzz1PFerDToFe6MUcoj6MEOOAcZ&#10;GPbaDnrx2FNsra3v9KEU1g6oQA6eWSw5/lWSzHERle5q8BScbWPGLz4Y3Upiu9NiQo4CNIjhw+e4&#10;Zc5HPHuevNef/HbwzH4a8PeEdR1KZALT4u+BnQKCPNYeKNNZgeeThTxgYAz9Pp9NOkIKGxlxBFFt&#10;eSM7pOeGJx16ZHSvD/28rybR/wBn2PUEtjE1p8Q/BsrTSW/MePE2lMOSM7ePpXTLNq1SHKzOGX06&#10;dRSSPIv2Z/A19L8CPBn9mTvsuvBOhSI6thlZtMtWIGSCfTjPSvRtV8MeMkUWA1eNoURgQ5Ykngqo&#10;IBwcEcZH3SexqX9kbwk4/Z/+Gl6beRf+Lf8Ah6RpFciPd/ZlsctjrkMBg9PSvYLLw1dPMl9cTBt4&#10;JuirfMFGQAM575ye+B6cepl3EeKw9FRb0R5+NyahWqOSVmzwWz0SaZp01CzuW3o8azRybdj7SI2x&#10;zkAnuDxkDBIIgl0LxFcwwxTtN5AAmkdImYgj1AJyc9gM5Fe53PhC3i1Bo0gkVGJMTPKOfTP1PA92&#10;FZSfD+3W3gWSyM8calGjCtlRg8N0OO34CvWhxPVnO8jzXw/TitDx/VW8eN9ln1Ca6bTgiSSzKyh2&#10;HaIgkHH3R+B79NvxT46i0/wpLYPpFvcSSxrFamRFMe8Y+VnwcbgNu7opIJ6GvRtR8ExWsWItMSSO&#10;RjIGaIN5ZAA+UP8Ad43A45wTVEeA21O0hguAyxyTMJI2YjfkZycdee5rvhxNFJKRySyOopNxZyPw&#10;M0e18BeAo9L1bxDPql4txNcXmoTsMzyTSPIwJUAKEJKKOMKgHqAeIvEWra1NK2VYxquyPvtJPOSc&#10;fT1x1FeiW/wi0r7JGAsrp9jCK5JxITjnAx/+rFTS/B2CKAm0G0SRlSMkHPBHPVeM/wD662nxRhIQ&#10;tAhZLiZu8z40/wCCk/hO5h/Yd+IusmMyMnh3CsrA5AniJP0H+c16BbWk0VjbSRo6PcadamSNVym0&#10;W0IGNucngce/1x0H/BTL4eT6T+wF8T7Gyjkla58OSb2AwCBKrbufqRjtgV6Jqvwl0PStC0nUNH04&#10;NN/wjljPNk4wvlMOhOP4ScjnAx2r52PEsYY2d9nY9mWRylhI26X/AEOC0SbWpfIb7JuVY1JUg8qo&#10;JxxwD9ePfjFbMOpeVGkU9nHcLs23DLfbpVBUDdgLyDjOSc5Y9a7XQfhypmtLseU0rtiSeKUbFG7o&#10;AeSTxS+KfhBDe6hI2mrtXeDIihgXz7jHYZ/Gvaw/FdFTtPY8mpw/VlG8dzy7xP4ws7GGGw06NfKg&#10;z5bQyZc9eoxuPtjJPp0rO0zxjc2csjrLC8cwGEVW3AnvnkA+2BXoN58Fp2huRAs5O7aEC/MM5+YH&#10;ueM564yO5rhPiR8Etcs5P7T0mPYUUKGi3fMoIJyQR6nv3r6jCcR4Cu1G54mIyjGUE20WpvFMF5fS&#10;RRC8RWthtkcqyEksSqhSfmGT2747HGPqOohbXbKyxYznzsLkYOTggH0/WsW0sPEWnXb6VdwTGJdh&#10;j3DHzlic5/THpV29t9Xhl86JkZlcL5WOGIBwo9M59sZ9q9mljsOnvuebKjVlG1tTmvFVtdXmjm3i&#10;0mRJE2iOaKRApTPTJIPA7Y7dTXC/8E/tUutD/Ya8MzWljHPINY1iwZ1UtKrNrOoyhSAOAQMjnHB6&#10;8lfSY7Tz7xrdNHRJrpgjTCFfM+YdyOTxgfhXJfsCeHdVsf2cfEHw2MEjL4f+IerWQJTduP2meXd7&#10;HM2MdTyewrkxuY4T6/Ts1szqw2ErvATTi91+pp+M/Dni/VlW4tZ3ltUG6RRclW5I6EkBvTBpIJr+&#10;LRDatpbz7DsUl1JC4Gdwzxzk5/IGum03w/4r2SW8bXalThmPGcD7xyOcevWpovAGrySSM9sxZmw6&#10;lVxuOc9R6nPGOtepSx+Cvq0eZVwuI6JnLaHbXctoI7h43uMP5LzINqDHIO1gTwD3HqQBmqGvfDTw&#10;r4kWG913w9pN1cs2Q8mm7hIo6j59/Q4HHYV1Q8H6joyyM+jMdpCsqk5xkYwR7jP4VLfJe2tm/wDo&#10;0qtsB8oJu3HGMdPXFb+1y2s+hhbHUY6Nnhnxp+Avwf8AF0tpZ+KvhZpd9bWzky266ZFAFVsdCkXP&#10;bBOenNeM+L/2Mf2U9W03HiH4daXpQsssV0gPBNLk/wARRskDHcd6+yNM0221W8EWsWRQABZpH6xZ&#10;AOBgcDHb1r5x/aR+1WOu3HhbTNNe1tkvCqLKwYP82FcMANwIIPtnFaU6WRVq8aE6Sbl5I56uJz6l&#10;SnWpVmlHfU+dNH+Afwi8C/H7R5Pg94aura31Hw54m8yPULoyl0htY/L4kZgDh2br/GB1Xn0vwppR&#10;f9nz4eaxpOuNd6a3hm3tpEKY8i+WNXuFJPP8aL0xiPgnnEWieHL61+NfgW5eCVJbjwR4sa0Rhksy&#10;2duqYB+8CCOO9VP2WoLfXP2MtPk0+8uVfw74ivLbUrR4W2Gea5nYOD04jSNfq1eJhI4HA8TqnRja&#10;PPZeWiPexFbGZhwx7SrK8nBX++RZMTBsqfpSeWxbAPtVs25bJK/QZoaEhsAYFfsjgrH5J7XUq+Tt&#10;BIb8M0eWp4IBxU3lEHkdewpfLZcZPGeuKXIUqzT3K23bwB9aRlbqR09qtCISDK5/KkMQ7Hp14pch&#10;f1iRWCFgCOM9aUxkcr265FWFgONxBxijY4IIPGOlJxH7eRXKAnGPypEXLHOSR2xVho2UDigRZXLD&#10;6YNTyIXtpXuVmj3DlcHOOlO8ojIYfXFT+Thg2Og4oSDcSM49zT5UWsRoQeWR2xSeSThuKtMhHSmt&#10;ARgbuR1waORC9v1IBEcliBwOlKEIGCcnGasKhBPGTihI3A+cdfSlyJD9tGxD5IcZ3duQKQRZGAcf&#10;hVgpzwvtkChInHIAOOuBRysn20ehWMPzbcH8B0pViP3ivfrirKoxYjPU8E0BGUkBep60co/bFZI2&#10;GCeeeT6U542zkqcVPGjAZIx9aeqZJ3dPpScLh7crJGdhMgx6cUCLYCuzr3Aq0YXUYB4zgUogJOVw&#10;eec0vZle3KnkHhsYxQI2DYIx36Vc8lh1H4mgw5H3c5pezHHEX3KnlFTuI4PtQ0RHQjNWhb7STnOP&#10;ShYM8bBnsaxlSbNFiEVDA3QHmuh+Fpa3+Jnh65E/l7NbtGaUgYjxMnzHPHHXn0rLFqCQSMeprrPg&#10;j4a/4SP4ueHtFVwpn1SPG4Z+7lunvtxXlZr+5y6rN9Iv8jvwFT2+MhDu0frloHiOPWNHt9Qsr1Zo&#10;pIgVlRSA3HXB5H0PSisD4cyy2/g+0h1ERNIqkKYgQu0HC9fbFFfy1Ubc2z9kjZRSPwGutX06Oyiv&#10;pZ7m4ieV0lhhtkEi5YgIBIBwB0xjOTn0rB1a2stY1aeNtQaNzPE1u0t3sSBo9pYeSFO47CRjKr8w&#10;ILFcNqefDqOhRywQyXFw9uwvb14lSMlTjA+ZzKcdxgqeCM1yuqXlnpWnWkun2Sz3EE5uLO0bdLJ5&#10;2CJCQMFsYU46rgZABzXw8INPc+5cVFaGpH4aW4hZtK1E3jSAl44omMSDqJNzsoXBPfjJ6d66KGHV&#10;NEtbOO0aK2QQpPcFnBijZ1yXUNjJLMf73QcAHnj7HxFpuuXiWegPLEzSBbzEiRh24JKoxUH5uAGw&#10;T1rodV0eS6up9QiYXVrDCPsiSsY96jggkuqnkHAUEEHg1pOrX50nIj2dKXQ0PE3inUdb8A2uhR62&#10;16iSkQx3hLlVbKlQy/LFyVwEQbgFyTjNcR8GYr7wv8SLHxf4ekuZZ9Nc3HnxIBGmxs7GdFLHOSCc&#10;DgnnsJr27uv+EduZpbGFLZRF9iEUhhkOGGcbsDAXdyMjI5NP8IXcthDG8+r2YtYrVnmgFwk04JGc&#10;uELbAQeMkE8cV10sdi6UvbRk+ZdTN4ag4Onyqz+4978PftNeINB+Jmp+Mb6ztLfSte1GO5uopIIn&#10;YRYlAEbIVkxuzgHJBUHn5g258eP2jtK1Hwetx4B8WzC4ksp0vYI7RjtJJVAV3KVIyDncRxnbnNfP&#10;p1fUrmeLxdHrcAjjgUpcSKywsPmyFIwHIK/dznPHFVtF8W6Zquly6LeRzTSzXhkaSFHC7SwOdqnI&#10;4B7E19JQ484kpZZLAqo3CXW+qfVnzeI4NyOvjoYr2a5o7dmvM+qfAHx21zxz8I1n8anTvMu9BTy7&#10;qzvLd55JD5aAyxJJlWDCXd8iEfL8i9K+efjjrLn4ySaksfyaaiOsYfiQRIHY4Kjk7WOPc80nwHli&#10;1H4iXWhQ2LQQWdsx3BlYQk7ScoQCCd3VhnBA5waxvH11Po3xI8RJqNrukjt7u2kQHcVaWMwdef8A&#10;nqa+lybP82z/ABy+sNuNOFk3rf5mlTIsryfL3KglGc53svTselfb08Pfsy2VrOkhj1LSiiGWRAok&#10;NwOcBAeQnQnjFfWH7Klq2j+EvD1m0citb6DaRTBV5YpAi8HoOhz68c18g/FbTTpn7NWmK1t5f2WK&#10;0d9r8sZAWB/EYr63+CHi66j8dPYi9zAM+RAGxngcYHbpX69hsvqQwbsnfkTa9T8izPMaU8VGTejq&#10;uN9Fsj6p8JWdpdRCxgt/KmRt7TKDyAMg47dOnNen+BLmW28pJIAuwnzAp/AZJ7dfU9fx848F634b&#10;tIIdTeMCbYpk2kbsjnGK9N8GPp2t2i3NojqwkzGrjJbvk4/GvyjOFU5pRcXY/RcrcPZxkpXZ2mmX&#10;6faDEiuYwrOkhxxyNoz/ABA7m7cY9eRox3W8oqSFHxkuFAXP93kkjg+9ZWmSmKFZiXBIAEbDhBuG&#10;QAOegzn24zVx0FtJGsaIrOx8xZCT2x8o6d6+DqxtI+uou/UuWeQBEsz4YgLtIB4HOfTkY+nIqxdl&#10;bRo2WMNucGX5iNygZwufUDBpr2ot4ftsEeC8e3L4xk45yPp36Yp8kD3bQraMu8ZWQB+MYPXGR15x&#10;XHUs9TrW5KtvE87rcTnZsIaPAOD1PI7ZJ6jnJqX7N9m2NmST5gIVkfJHAwcjr079c9RTHNwXM0aN&#10;IXzviC+w4H+NWra9SO32hBIoUqhLD7wyfoP/AK2PSsi07M5u78I22q67FqOr3U+pEpstYL2GIQwI&#10;zqzKoRRn7o5OWIUZ6ZrTmsWiLCwLk9CAg+fHGTycZwRjrz+NTeWotFN7dMXcEDZnIOCSD7ADrToL&#10;NJbRvKmI2DajHGM4zn6nI556GlBKJcpSZk2dzG9+lrYwkK0cjMBLnDB0yCDnGQ3GeM4zxXjf7Imm&#10;T6Ovji0vEk2XHxB1qdJtgVebpgQPmzj5euMV7JbfbdO1yYsxRLWMq8ZHLuzRnBx7Kw+hyeleWfsd&#10;zS3PwtTxBZ2uTq+talf3ZYfK0kl3MR8xPTbj2GOlc0rquddFp0m/I9q0NLpI/KnwwaTI3AZDYz15&#10;PqACBjHXkYII4Z7p45DOghO8IX3ODtzjAyWBwRjnj04p2jlTD5RJ3IrkIG+8CTjOfrn8qs2KwNG8&#10;k1vja2VZurds5rqRzTtcLhI98zRSIGf5/LHGATzkgHjGM/n7DO07WZ5kEMKunBVxcsFwcbt2evUE&#10;Ywemc46x3GmXE1xFMdVuElt5VmQeaI/OZCVZW/2eT8vH5VS0e2tTqH2qe78wTzZB8nacgHKD1yAc&#10;ccbcU43vcmyOkDpDbi5e2I2RA/K2WJHUDjB/yTinxONyjzQZVXaoKDawOR2PGNo56c4+lZLsxNC1&#10;xKpRZCvORnBJBHbP86HldoH0+aAK4QEMrDGzJ245yTjBOad2BY1S6IlitwzRlplCyKgxgMpYY56g&#10;H3yo9aZaQSDM4ug5ZMJCQABxwQ3c/X9afYXU00hSHySvlF9zHIQ7hkde65P40qKHlkY3ar8wGF2k&#10;hs9+eP8A69Jts0jZsxr2I2L7rVfLKZWPHzB/UdfUDj6fSm6NFc6he2E3nBiplMq4wzDYwxz9cYx2&#10;9uX6vcWtqkcMl2kbC4YZlXAztyM447Fuvf2p2jTRR+IbYWZy+ZSEVMAARP0455BGfX6VEtjQ4zSr&#10;ZYvjn4wuLnYr3l3pxMqjHmg6RY8Yz8vIPGemMe3oFnC7XUca28f7oEvEO7beGBP4dcda85gSG38a&#10;6rqsuVSdkl4XCpsRYEXnBA2wg56YHpXeadqq3CJEj8qzMzI+cKBgYPcNn15znPFZUdYGlW3NoXfD&#10;iwed5bXrhkAD7hgN0znJP+SavyJaXTsSHjZsE7RnnoR6c8c9aj8LI13ZXGxiXYtt3568gfh9PSi6&#10;t7qTy9qSKSikx7cEYC4QDt/+utrGYXVvHdx4SQbyzLL6nHb9Qfw96it7G9NmrsCXUfI3mbiwB5BD&#10;djx/SporhoJiHSNW8wgqTyxwSeDyOh49vrSS+Y0YlhxIkSsSsT8seoA9Rz15phpYyJIUCNHIINwX&#10;98xdiT/sLxhueOcdz25h05po4HaWd/KMoUL5gOwZA2gcYHvnP9L0luv9mtIkBRy0jxh0+Zu7fXjH&#10;T+tU4JRb2DtOTH5ZxINnC4BOSfoKlbhpYpxyXlqQrFncOw4faM5IHC4DDGMdencjJ+df+CrN9cRf&#10;sY+KNWWHe1hJpF8rKMtG8GrWcoZc88BGPOePQZz9KLcW/l/NERgphUTIdc5wpxyMnr+HtXzz/wAF&#10;TrazT9hH4luvzTQeG55ki2YZSGQrx6Aoxzj0qlbmQM3v2OIkP7L3gKCyuWulTwLoB3CMErINItFK&#10;AkkLyByQRy2Qea9gBtr6EGNI0kFuplLIuHPTLYx6Dkc5IAGDivD/APgnpqV2/wCyF8O7drhLiIeE&#10;NNjMr/KpJsrdtuDjON23jrXumnWdq+mzWem2zTr9lLOkRB2SRvkgknOSMYOMfI2TyKzpyezLmtSO&#10;fTxJdGRnYxoABvVQBxyxJwMDH6Dg9ksNDuy7JPGsN0VIaYIvz99y85wCSNrDPufvHRTSpZb0XQLm&#10;NYiHUDhh0JzjnjsKmcyyagtxJaShVciXy8A8gH2zjpWyk0ZOMWZ994ZD2JYlrd/KO52QO6scgN6E&#10;8Ee+Tz1qrc+HXmKXMcCqrkNuhO4Y5OSDgDoBx0zxnGa34JG1Cd7iSB0HmMioAvG3GccnkZAJ7bsd&#10;6ihsvtdz8jyZBbfkZJ55HXAOPXFL2sxeziRafYGOFbaeLHLALhuCTjrx25Hp05AFaEWlWr2we5ji&#10;WOMfOzMx4yDnGOvU5PoOanczCQzx2h2rg46Buvp/nOaasSraoqIQodSScjGGBBzzwf605VJSYKnF&#10;I8g/bY0G4139kTx/Y28O5n8L3riAIuVARiQx55A5yMZ711MVtZal4X0uSRTsg8N2aWxj2neQWWQ4&#10;JHRWTHY5PTOTQ/als7kfsu+Obe3vthj8G6pIzAA/8u0hweT24607RbfRbHTYYdOJNtdeGraRWKMU&#10;XeDISuc9wvTjGMc8Vw1JyWISR2U4RdBmt4e8OWVraCBbcRFCSHRQuOCNwHAbrn0+tVJ9Ku01Y/2b&#10;JIxZg0pb/VspjUDB28ZAB4Kjk8VvNcxwaehWMqcYGGxggYyD365IrOE/9pzx27qjQuDKFhBUISMe&#10;3bHXua7FUlvc5XFbEqxW81rFGI0GAu8rkquGB646nH8umaw7/S45ZmsLsKwYHK4CKwJwcjqOfQ4z&#10;XT2GjyLp0U0d1Jlbcg88MCRhiB948GlOkKIm8z5WcFWUAHGOCOa3hiJx1Rk6EGebeI/hDply328W&#10;PmSLsK5xxgkKfTt65xjpnJzT8HlAmtMLskLMZPLztbGCcA/XHXmvXotKWC3Kwr5pdVLPuyqLhcD8&#10;yT/kU37DpcC+XEwQvyRjgg57n6f/AKq745xiYKykzilllBvZHlun/AywiuItSuLONyjGSMhTg+3O&#10;T6dunrivDP2BtAh1n/hfccMYIsf2htciij3bljBtbUhV9syE8989zx9pLZOVRLUh2jb5k7bhjqP/&#10;ANVfKP8AwTrRdOT9oe7uIgZZ/wBpnxEvkxx5MYS3tCGOOi9gehPHesK2Y4ms1JvY2o4GjTg4pbns&#10;Fv8ADGxjv0ZoEJK/PIpHzDn5SGyQM9en+Nw+B7G5jcxRouW3FZBhuvcYJ4x6ZP6npdNuZr1TLcWo&#10;UHO7DbiVP3eB7GrkUHl2yzl1VfMVVVwys+PTI46fzrZZniVvIxeAov7JxN98KtAkWcSwlnIUblQD&#10;HGQen9Dj8a5i4+EViJ28+0WVZECGJosbuBzxkY/D1+teyva20cpuzM+SCTx1Hpn2AP4VXu9KdmFv&#10;5yx7VBULHgduf5110M3xUZXUjlrZdh5R1R80eNPhjb29pNJpulzKDGC8iliCcg49MHjkdeRkAV8O&#10;ftZWotPGQ1YSXCDf5UYkfaAR6Z9Rzn8a/ULx7pFjDZXEUoEamDLkA9NxwPbjf/Toa/OX9t/w1plj&#10;q0t6IjNhgYWV87O54HXtn2Nfr/A2PlisQ1PV2Py7jXBQo4W60PONWguYv2jf2YktNksepSazaOWG&#10;crILNWXIA4CnAGOMYyQM1x37EraXN8EPiR4Us5oZb9PHt/PJaSOWeGBEgMcgUMNhLJKqu24HDqFz&#10;8y/RngLwdpOqv+y54jOnr9ot/i+1i7svzbJbN5do+vlKT718t/sS6da6x47+LPhKK/Ftfy67Bcxk&#10;sFDW0F3dCZSc9G3ouOnzE5GAD4VbGKlxa4PZTPo8Hh/bcKRlFauFvzO1EWMjgduO9NMIKncST3OK&#10;uG2IJLqQRx+NJ5GCGz2r+laUVUpRkuqR/OdWv7Ko4t7Mp/ZQeQT07CkaEE4bG30zVwqvKhTR5akY&#10;P8qp00EcUm9GUhbArjrz1ApDbN/eOc9MdaueTu4wc+xpohAPIx7ZqfZmixBVEI3eWFI+veg2g2ZU&#10;Dp6VbEOQSDz39qQQDsc0vZjWJRT+zue4PPIoFvwcJjHqau/ZeetIYAScNyOxqfZof1lFMwkkDbgE&#10;dc0otiTk8CrTRcZ2ng9KaYjnJYdeKXsx/WEV0twclgRjpSm2AGNwIx6Va8tyckZoMLEY2cgUeyEs&#10;QrlVbc/eAzx1oeCTO3GeM1bEJQbaDExGB39qXsg+slMW5UjIxTjHzjZ+VWDBuYAqc0/yS3PFHsmH&#10;1lIqLAA20nvxmnGNQhHQ5HOasGEdD/KjycjjHHrR7Mn60V/IGCwPHpSLEN3DcdxVpoXCnk0GJsZw&#10;R+FLlF9auQGLPINKIF+8G6dqna3YEZbtng05LQtkAHA6nPWnyoPrUiusIzkAj60gjLZ3Hjd0qyLS&#10;QHPJxT2syEzuBAGWwKORC+syRVWAp/hThAGHQA+vpVtLdMnfnk5xT1sDkc8gdDUuCsaU8RJsprbF&#10;iOOPrXV/BTWNI8K/FrQNW1mQqi35EQCk7pDG+xcgEjLYGe3tWJFZkMpHGT0xVm38B6z4r1nT59Hm&#10;dG0+9SWRFTJYE7Rz2xnP4V81xVJUcirS/uv8T6PhpfWM4pRfc/S74ca9NqXgrT7qWxtkZofmQ3JG&#10;05PHKk/me9FeO6N4ti0XSLXS5L/mGBVx5vT9fWiv5Xd7n7t7NHyX4i/4JVQDS5X8KfGu4juksIor&#10;eDUtJRkEyQLvBlDb1QyB3wM7N20Zxk+Y/ED/AIJMfHy2027uvCnjTwvrcinFpa3MZikaNsKQGkQp&#10;GQuSRuAwoXnAFcT4a/4LsfFO22WWteEPDV0puy8s9zpNzAVhaZpCi+Vcy5IjYRqSucIrOZGLZ9T8&#10;G/8ABcv4V6trtzD4v+F89lYG2doLjRNfW5nNwTgbkvYbKPYVHUOSuDhW3cek8Jw9Vfw2b9T0W81g&#10;t7r5HnfiL9ib9s/wp4ebTdY8AHV4EuPLjfR9TEtyVZsLjawkEeMg5YkBuMZArlvGH7P/AMY/DUa3&#10;ni/4Y6/pVnGTFZ21vpUvLFN+NsQOBt29Pu9O2K+s/Bf/AAWM/Ze8RyWllrNjr9jLMcXJ+wwXq2mI&#10;t25msppi67xtBA35KnywMkel6N/wUM/Yq1rTr3WrT496ZYLZtiaLV7e602WTcOiQ3UUbznPJ8tXx&#10;u5xXPPh/J67vCpZ/L9QWPzCnvTv95+V3xQ/4ScaT/ZD6FqWm3UxxLb3sLosyhjtykuclWUYbJ7jH&#10;aoNH06eG/itf7CsfK8hJEj1CKMImMkgoikgn0yFFfsX4f+Jv7OvxfM91oXi3wb4oe2CPK1tf2t0Y&#10;lLMUO5dwALI+0kjJU+hrI8Qfsh/soeN5JbjWvhD4Za6uoGgFydPTzPmBYhXTBBG4/dbg/hWU+Fo8&#10;tqVVW80XHOHf95Bn5QeI9B1PWYre2j326lpQs1qreU2FQqvmN82OoIJ257da2tD0HxDFLJDpsV5c&#10;Tx2Es6pNI0jBIo2eTbK5BAEatwB1Ix2r9HNd/wCCZv7MVzpFzpHhjTdX0Ca4lUreaZq0kzoqvvK+&#10;Xc+ZGqnJHCng5GDjHH6j/wAEsPC1jqUV34C+M+p2Umwx3/8AbelRXXnRvhSAIWgCFhuBzuGSMDjn&#10;gfDWYwvZxa8n/mddPN8G9ZXXyPlb9nLw/qNt4l8R6rfaPCunWOlxtcR2LbUZkkUKH59R2B6n0ryH&#10;X9Rvdd1TXtRvp5JpdRlCGSQ7mDGYSjn1/dkV9gfGv9n/AF39nrWvENreeOIdd/tu3e9trmLTRFLG&#10;rNMZBOm/ao+b5XDsCVzsWvjbw9qOhatM/h+w12znvDqsM8nlXKHy403qxYg4C5lHPtX0/DdWGWQn&#10;CvK1radEzizWi8c4ToR3vZrrp17HsvxV0DUdU0PwP4V1gPbLqF3pum36tkMv7uOMnHTjJ7V7tpth&#10;Z6V4kkEyyuI5RFvWX5wcn16/WvLfjTbnxd8ZPB0Ph/WLfUbCXVBfedpkyzpC0RDhXdCVX7vGM+1e&#10;i6N4mTT/ABC8mp2sohMrO6HAzx0+v/1q/e8pzPB4tTlGad4xX4H898TYDH0oUoOnJWnNvTz0Ppj4&#10;S2SarCq2126ksMI0mBg+x5xjn0r6X+Hnh64tbEFL1GVEXagXoQPu55xgd+vWvkj4T6zpuoNDd+Hr&#10;kFiwZoHYbyO4OTntivqb4X399JFFE3mRuD0dcqxYfmBz+lfmPE9NKcmmj9H4aqN0IJo9WtNItAkc&#10;TJuTejlHX5T24JPGDg59RxitYWLTRxRrcLjABVgSxAzgDJ+XtzVbSElhlMNy6vgBFRFOAMc+45J7&#10;46etaqQK0x3QgtuCoDjn1OScZx271+S4lv2jP0rDR/dphAk2zy2JkZUBUliNvHccZJ6/WgTYWFrQ&#10;Ojl1wGbaAcj8uR+ZFSwLI8720MyrhQPvY+UcY+76Drx9Kr6hYpcvFazyqN0vIKgYbBwGJJ46Htiu&#10;CaV9TsViaZ3mtGDo0IVs43Enjtj/AD0o1Ce2liE2Webeq/vCSEwcNwTxnr/+ukFoPKmt0Qh3O1HT&#10;Bxlee5Jwfzz9aiurCQLEGn3TI+GDLywVcKfbrz9KzK6mnDJDcNB9rK+YW+Zw24MAOnPB47d6TU1e&#10;Fn+zTCUPzyQdmTwTj3JB61XUOiC4Ei7hwvJIHB54z0+lSvPAYQYZQY0hAXCDquAPdeAD3/DNBbKU&#10;22VrqIIUM0ChmiGVc4IAPpg55/l38Z/YLt0uP2a/C0yJuk8qcSO3BP8ApEmDnnrgEg16lrGpN4a0&#10;HxD4okkieCysJbp5Qu0BkSaRuCOOFXrwK5H9lnwVD4S+D+gaZpEm+F9JguQzSADdLGJWxj0L9vTn&#10;rXPUS9qjppO1OR6pYWTwsYI4WVgSu6STcvA446ev51oW9lNE7TRwpDOsZUTKMkDOfvZz196raC8k&#10;MatCmFKHzcoSXHOMZPr3x6+xq7e3YaEtJOxUrwvRsZzjqSfwBPNdBhPc5VbUaaE0wrPOdhIfzHwS&#10;WzlgXPO08+4zxViaGaw1eW+mLOGhjEFuXG1XUv8AP0zllb3HyKMD5szajqDxamssdotwjKQWAVAh&#10;6b+vXGOOvWs++nhkjaFHV3APzyyA+WTkcEkZ+bGOvU+tG6sJOxeE6XF2xk3Nul8yINgr1PAH8+nN&#10;XrVEEOyaCERxybQBgBFXAQLwOg/UemKoafIyBfMMj+Ug3OV+8MdfrwTj8qv7JXt/s7DcrsQPLUse&#10;vGD34zn+dO+lilFseZ4xG6QIyxFQgMZ5JwcgAe3v1J6dahs5LszSRz3CkLI4iGCCqjGB15784/lm&#10;oJXQW0tzYXBIUA7Cu0EYPdup7Z9T3xVjS47idX2L5q5II2Ekj0XgevuPekXGNjEg+zT6yZYrdYju&#10;LzkllbduA+9nhRg4/A5B6t1vWbrR9TsWaRhJc3Mio6vjYfJduCcheVwT/tVpzvaJcPaxRI6wXGH+&#10;XJ5IxvIPA6Hnrx71z/ie0ivNS0eGUAJJqckSOJAQwNvMc4JyTx6dqiexTMfw3d3Or3uoahcFluId&#10;SuYHct18q4ljwBj/AGQc+p7YAHUyXEEEtoXYCSS1K3TAbfOUNjtk4AI49a89+DVzf3kOrSXE6sz+&#10;L9YinKk7k26jcLkHABzhh2+7Xdard2s0qhLiKOaNWCKGLA5DMBk9CWUcjIwrH1xNH4C5/E/kbfgr&#10;U0sI5LclDBGW2Oo5AI4ODnP/ANer2k3NteaTbzXLeablWV5FXOSCDj0I9Otcloks9mkt7bxPtMZ2&#10;IVPyHaehGRkgjHbtW3o86WGmW9mc5juHEbJyr5KkgdwFOQRWpB0duot9QxJIGxh8BcFTgkfQ4/wP&#10;WsrUrrFuPnKKGHzFiNo6547fkKmu9RWG7hbc2QeDAOEbBABBb5sjrn0/A5WpTDVVjYTqVkz5h3Eh&#10;j0wBjGOep7VK1AbcSyXVpb2yXTk+dLtXnO3K9D6ZI6Y/ECq9g7Ryz2xIk2qAqO27jP06VbdxOke1&#10;U2x7lYbwPmxgAPjH8PPHb8agt441vS6xkKQORxuHsf0/pVWsAXsVrb2F39nZzBK7qgLBiAWzt5zn&#10;GcZPTGOwx83f8FRpoYP2EfidHasq7/CzoXJyxyVXAz7sOfb6V9E37C3w0iSeWq7MhgpBPHf6j6+2&#10;a+af+CsRb/h378T7uBCCuiW4jTI+UfbLcMOgJ4HTnr34oiveB/Cdj+wloEOgfsufDxLVfKafwNoc&#10;hTcVlz/ZlqxJA5Zc7iOcYNe4aY88VoEvrl4kNySsjbgsuQxUHnJGd3J/u+ozXi37F+s6lr37Ivwu&#10;1vV7WKO5XwFosZMMpIISxt0jJwAM7MemM456n3KAwERQRRPHIZ92Gl5fCsSoB65JJwPc5rCD95ms&#10;9kX7cK1tJbzsVUJkKwwVO04Ock5PGD2onDtuWzuiqeYN7BgAvfJznk/196nM1reK8e47i6gbQW7Y&#10;x/LPXHXtWddTxraFoNytKSxJZRuPc4zjryP59qu9zIp3urm2jBIkeFAVVnITJ7nB6/NjBxkZGKXT&#10;Jbl7w3aO0McrY3Fm27c5JIBwPrirE8f2pYZrl4pnjlIKomAysuNpy2MkgnPIGOBnkVdM06W5kkt9&#10;pEa7jwxIRj95T2/LFAGxLNc3ESOqyoykArjGcHg/pkfWkW1lSBi0rfK25yXJYDnuen61HHPf7ij2&#10;gjTBEZEwOCuBnkZ65454IOc8B8IuY3MNwhlV4dm7BByfbA7+v65oA86/bFiuIv2WPiRJbCKR18A6&#10;r+7fADYs5Dz64GCP51j/ALOdyPGf7P8A8O/GIZSt58ONLmUgHLExB9+QcY+Y5HUkDHfOz+1xomp6&#10;z+zN8SLDT7nyJZvAmqqN2DuzZyDABweeBzjHv25T9iC1v5P2IfhDaS7kaL4baRGjQyAl8Wy78tnI&#10;ONmABxvOeekNRcjpjpTuemaOJLWLD3D+WG3Suy8dSTj8hxnjFVDdFdQUCXz9q72LNnaGABPGOu3P&#10;bp7Vs2ti7zxIo298bgQ3BxnJGCc4/qayDZFrloo4iAsQQKcABMDBYEjjHbnmqWxi2+Y1tLeN4pQd&#10;SjClkBRN6FRxkD0J6EjqBVvyDGwuLZE2AER8cAY6+56Vm6XpNzvN0ZSYyiIIRENu4Z6MQCc56Z/h&#10;GMHNbdtDtj8oPgg8KY8Bfw6n69u9UmQQFpkBZ5RsfOOMbc5wM9cfXP6VCRI5gguA7hepXGe5yfy/&#10;Op5Q6gERHy+gBUZ6nH04z/Wqs9xMfLjtsltygrIdvOQM/l0ppoC3aXps7RsQsqIScb+TzjPt6+3S&#10;vmr9lDRbDwH+1N+0d8Ore5BC+LdH12VXUGMDUbTzl4wOSYyCf9kV9IsXW2lCyNlnzGCgAIJyc4OR&#10;nJ4wCPQV81fsuWN5e/8ABQX9qi81O82pGngiCImA+WdukXLKePfv7EUPVDV+h9AhY4WlbySpK/uw&#10;DlcYIJOO56fTtVh381VjVz86DbGD90D0x07f56kdrLEpiFxE4XgA5G0Z/wBofrn+VXYbSzaT5SzK&#10;Vy5yAdxJJGc5/wD1e9Cd0IgBk2iUXBDFiG/eHdn/AD+VWXjs/wB3cRxDJ+6VPORn1p0tjD5STqrN&#10;kkgR4xnPGcHp1z1P9FcreR/OxUknBVCCDk8ck/qK2pp8xjVXu7HnvxVggj06S5KsWxtIYAnOAe44&#10;5x7/AC1+fP7VenTvrtzPLZJ5bZz5gVvNGeVO4HgjHqPav0F+Jl0tjBdRzxNIiRljISPl5yAM9AcD&#10;k+4r4H/aVj1fxF4vt9Ns7JCVuVdY52RTIueVB3Ak8DjH41+t8A1p08TfyPzDjijTrYNxaMb4h/En&#10;SfDPwy/Zr8R2SxW8dh8abdLqOB5FYv8AYZUDnDZ53noRj0AwK+WP2U/DV78LP22Pid8O/ESRHUra&#10;HVtNgSdtyzTJqttIxOQcDyUlO7rhTzmvrL9ob4OQW37LHgfxprdo9lFoHxc0Wa3WSLaCZrlYGY7i&#10;CABIeRxx7Yr5d+Juv2Fn/wAFgfG9w5jMU/xJ1izVlcDIuhcQDn/tqD+P418/mdbl4onJSveV/wAU&#10;fR5TR/4xqMH0iej65YLHq9yIXHl+axXBzlc8c/Sqgsdy5xzjORXR6xoWl6dcx2GjSs9pbxLb27Mc&#10;l1jAjyTk5Py+tVG05VO1D9DxX9a5XVjWy+lJdkfynmtCdDM6sJdJMxRa/LhVJ9SRTRA8YyI+D3Fb&#10;gsVRSTxknOajks2WQlYxtbsa7ZJHntSVrGNLC6HKgkdMDrSFOuSOla50/KEovf7xFMfTk2lhEM4w&#10;Af51Huhz1b7mS0ZIxzgUC0Z03Kxb0Ga1k0oFMtycYJGaF0140Bjzjoc//q60XXQIyqqXvamW1syn&#10;bzkmke2zwj5PfmtJdOkLdsk9s8UjaaCTtPGc8ZpOyNPaza2M1LfkBhkA8c0G3PLEYz3rRayyB8pO&#10;OnHT8Kc+ms6KExwMjkAf41NkL2s+xmiAsMngDqQaUw8hwc1orpQClWBHHWmrprdGQrj5ee/ufwpc&#10;qXUftaltjPNvkkjn2pzWzgDKkDjqK0v7NYggIBzyvpTjYuAACeoOB2x+FLQFUn1MkxEglOoPFOFu&#10;Y1JZOoOK0004RyAlR0GDgGhrQ8+ZhecZJHHv/n1odug1OVtTOW0ABWQkMKVoAckcYGOtag06WRfN&#10;YDgYOe4/CmrpYXkR5z2XpikNymuhnC0ZjtYZ4z0p62LYLKnOO1a32N9owoCgjJ/z9afDZRMwbg4H&#10;bp1paGiVzISxYkq3frT5dLkCqA2Af4vQVsiwJBBTgnilWyVQflyMcYOaLo19ndWZjJaRxn95nnuB&#10;UosBxt6HGDmtcaap7fr1py6ftBd3XauNwxnA6ZqKlSnThzSdkaUaNapPljG5krYF/lCYOcZxU6WU&#10;rAiXB5xtJ74rVghsYSiSzRB5s+SjNtycdM9AeDVe4law1BkuCvm7vL8nG4g7WbgLwc8cgkgMMgV8&#10;9ic/w9N2g00fT4PhrEzV6mjetiGKwwqDaSSD0PT0rj/iT8SLv4a+LNMktZiGktXLqr/NnepX+R9q&#10;9Dgs4pbiaSC6IgQKGVgdpLfdUNjBJz0BJHU8HFeDftL2ir8TUMoII06PaDyVyz4BHT8PTFfCcV5z&#10;Vr5RVXR2R99w3kmGoZjGXVI9Is/2v5ZYA0+rtEw4KB14+uUPJ6/j+JK+eIIbbywZGkDZOQIwcGiv&#10;xb2UT9L9mkfFBslMavjGOM4pGsG3H5ugyMHFfox/wrP/AIJ1+L/DGnWc0HgWK1tElbbZ6mba5GYy&#10;V8yaN1mlwc/fdhn6DHIz/sT/ALI/jttW8QeBtYkithJHFZwaV4jMkcaiBXaQGbzHZi5KkElQMYA6&#10;14qxNO+zPSWLjtJM+EmsmSNWKk54OasWF7rWkyOml6tc2zJ/zwuHT/0E19jTf8E6PhNqHgbw7/Z3&#10;xP1e217VRB9oMrW1xCjPA0rKsIWNxyuAS/4HOBh33/BMfxBa3uqTj4qW7WVjaF4ZW0dxNJKEVyrR&#10;+ZtVCCfmDMcqflxTWJoX1ZUcVRe7Pl6Pxd4rtGMg1NpWfktcxJMWOOpLg11Gg/tL/HHwzZ2+n6R4&#10;/wBVt47EOLJbbVbmFYA3DBFikVUB74Az3r1qX/gmx8aGfSPsHiDw9cw6jGZvNS4mX7OgCHLgxKeS&#10;6gBQTyeMc1yvir9hv9oTwtZahf8A/CLW17bWcuzzbHUY2M2SANqEhzksOMZ5rWOJgtpg6uHk90bX&#10;gP8A4KcftdfD3SLXQtJ+K2ttaWm7yYbm+EwOSxO5pkd2GXY4LYAwBjAr07wt/wAFwP2pNCMb6td6&#10;fqR+1ebNHdaTHhk4zGGVgVGBwcEgnPNfPuufsn/H7RNVm0m5+FupyyQW0c1wbKETKiyF9hLJkAny&#10;3H/ADXMX3wj+IOl2lld6h4D1WGK9RntWaxciYDuOMkdK6Y4yol7s/wAROlhp7pH6Dar+1N44/ae+&#10;DniX4867Z2mmfadCuYtNsrPzP3MMJMf3mOWJlaY7uMAgAcV8dXfwO1L4qava6b4JeCLXr15yyXdw&#10;I4JkWIsoDH7rnY4yfl5XJXk17n4E8P6t4L/YhQXU62U8WjRedbzrh5I7u+ZigHZvLkB+gPFM/Zbi&#10;0vU/jN4ctZgqRWem3TX0u1tyho5guSOn+sUD3Ir6LM8JGnlkKi1m4p/Nnk5TXc8xqwk/cUrL0R8t&#10;fEn4TfFD4JazFovxH8PPps81ss9vlkkSSNs4KshIPQ1jWviHUbZxOAhIIxmLHFfpX4U8OaD8Vf2v&#10;b3SviH8O9N1rSdF8PPFJYa7pkd3ChMUTwuY5Qy7vnbB5IycV2eq/BX9lV76SO7/Zq8ELGFxst/Dk&#10;MHIHP+rUc8ep68j0nB5HmuKg3S8vyIx2fZZgqijWWrv+Z+ZHhj46fEzwZKJvCnjK/wBNkXlDY6jP&#10;Bg+o8sjmu60v9tL9oyErKvx98UoqNkbfF1+vPt8+K/QDw1+xF+wp8SZFvte/Zps1mHyuNN13ULNQ&#10;vYlILhFz77fSvZvAH/BIb/gm/wCIrIXd1+zjkk5AbxfrGeB15u/8a8vMcLjcHdV0ztwGPy7FxTpH&#10;5heFP+CjX7UvhW7a+0z47eLDMrfN5vjKaUEg/wB2ZyPwxXpWmf8ABaX9v6K3iFv8ddT8tMbQ1zpz&#10;N04JJi619++Jf+CFP/BPvxXak6R4D13QRDIo3aT4muXZxtJxm6aZRg4HTt6HFc7a/wDBt7+xrcSm&#10;Z/if8SApBcxnVtNCgYzjmwz2xyc18xOth27O/wBx70abtdWPlDwT/wAFuP29vC7/AGjUPH8+r7iS&#10;Y9Ts7WVOp/55BOOfrXczf8HDf7ZcymC88OeH2YLgPD4VLHHviWvdLv8A4Nwv2KvL8tPiH8SAykgs&#10;2s6cwBHU4/s8cdO9ed+Lv+DaPwe2tSXfgf8AajvbHT2ANvFf+FI7mZcjoZEuIQTz2UVkpYVvdlez&#10;fY5Lw9/wcP8A7YdjOp1vwvpd3CuQFPhV4e3QkSH0rtbP/g5M8exxRnWPgRoElwyhZma6uYg2M5IU&#10;A47H9e1UZ/8Ag21uNOt0k/4bR1E+YmSsXg9l2njI/wCQh655rkPE3/Bu78e7SKN/AH7Tmn3SEtxq&#10;wvLTBzgE+U0wyeabWFa0kNQd9j0yX/g5R8SSRxjTfgn4TjDLgxPqd2FfueicGul8Kf8AByN4U+zI&#10;3jP4MWEcuPnTSNcwuB0wJBkcf5NfOdp/wQF/bgt2a3tvjv4OAVipP9pX78jv81qR0PWsTxR/wQT/&#10;AG4LK8hkX4i+EtV858tKjuBGAQCT5tsvHPb0pcmHf2x8j/lPqn4g/wDBxV8C/Ffwo8TeAtE+Cerw&#10;T+IdHvbWO+l1yBlgeaBolcjbyFZs1ofBj/g4K+AvhHwFong/Uvg7rEtzp2k21rcXEOs222V44lQs&#10;FxkA7T1rzjW/+CL/AMD/AILfsE63rHxn02xvfiXayLEvi/R9VvhBbtc3qQwMttujikCJKmQYvmOe&#10;c4avnvxD/wAEEf259JgZtDtfB+uExK6x2+oyQl8jIIEwj7HIyRWXJhZVLOWptFTUNI6H6ZeEv+C+&#10;/wCxLqEluPEVh4rsYlTLrBpcdwVx/uyAHnj8c1sSf8F2f2FNRkmtraTxeqFQBMfDkbHrxwJs9f1r&#10;8i5f+CK3/BQ61eXzPgh4edVfyyx8TW4Ax1wftWao3f8AwSR/b+8GkanL8BrO8SRflt9M8TRyZHUn&#10;EczMcDnvVqjB7TI5Y9j9k/Dv/BX79gfxbfNDJ8UrjTQmZAur6RJHvYk9PKD8df069a34P+Con/BP&#10;vUUuLG7/AGi7CAiPKSXGnXYLkbSMFIScZB9OCa/CLW/2Fv2/YdSa1tv2VvH8D2zmNvsrXLxZHUKw&#10;XP8A49VTUP2QP28PCkPmeKP2ffiXAoTzMm5uMBMHkAo3oar2DtpL8iUoLoz975v+Cqf7AVvawxr+&#10;0hpLDgNjTr48AY/54c8V13h/9uP9k7x/oK6v4W/aN8FtHFMokFzr8Ns+cZBVJ2Rm4IyQOMetfzY3&#10;Nt8ZLDfYz+B/HEM6Kflez83bnjvCPz71QvtS+OOnw/arrS/FNsgyxM3h2NUU/wC8VHoKPqtXoyk4&#10;M/p4uP2kP2d9etbjTdE+PHgu9nMJ2QWfiu0dxxndtSQlhx26Vr+D/H/hvxTqC3PhDxZpuprGMSQa&#10;ffRy7D33CMnBHv71/LJY/FfxBbgibxXfpKM4DabF1/4C49/zrZ/4XvrsFt5Vl4qZjtG3fp8qnr1+&#10;Vzx680nh66H+7Z/UdeG6XVxO1sSN7OyHuu7JOO4zjj0B5qIQrq2p2S2kjSmGVpCqLyAYpBwfUBjx&#10;+FfzA+Hf2n/ij4U1OLVPD3jqKzuYwPKmt7e8ieL6OrZB9/8ACvX/AIL/ALZH/BSf4r+NP+EO+AXx&#10;Z+I+uatFYyXL2Hh3xLqIkECEBnCq4YBS6jPPLVEqOIt0Bcj1P3w+Cel3dhbeIE1e7B3eOtaZFznA&#10;fUrh1APfKsOO3TtXaaim+7VHTfiTdFtwWTh8ZA6ZHGfcjvX85ep/8FHP27PhZ4s1vwT4o+N3jux1&#10;ux1y5i1+zufHN/HNHfxyFJ1lVmb96HUq+TklSDmu18B/8Ft/29PDNhJYWPxpviuFA+3w6fev8ucY&#10;a6gZsc84xnjOamNGvCNrFVHBzumfvnM9zFexAoFUAF23EdOR93n3xWxbhRBB5MhUrLkkcAN97OPq&#10;CTX4QeH/APgvT+3TaaskusfEIasIOY7bUPC2kCLPTObeKN//AB4V3Nj/AMHFf7VFnO8134E8F3Su&#10;MpFd+HbrEfABIMF4hOSCec9abp1uqJsn1P2q1u7lkuJJYZAXZflZBhgfqPXjFQ28B2+S0ZZEBVHO&#10;Adg6H3OMV+ONv/wcgftLpI1pqPw+8DCJyPLEPhvUo8N1ViWvWGAeeR/LFd54M/4OW7G208WviT9m&#10;e21C/WMB7m016e0jkPsj20v5l2/rS95aNMapu10z9VZrGILDsRABKMSFzgOxGOO54xjj+dMhhYyG&#10;V3cKfmOV4UfXr7+tfmOv/ByX4faVG1D9mOxiiRv+W/jdgcdcAfYFGR9cfzrt/DP/AAce/siXWm/8&#10;VN8PvE9tqLuweHTZ7O4iK5/vvLGxP1WknLsxckj7z1y3F3bSCXfEWKNGIyVbbhSOen3gT+ArwD/g&#10;qrpyXH/BPr4oQM7h4tBjYyAgblFxC20j8Me4Y+1eLXH/AAcP/sYXSRqnw38dpI4xIQLAoOmTxdEk&#10;DgdO3GK5D9sP/grn+wv+0h+yh40+EuhfEm/0fWtb0kQ2UOt6Lcsu8SI+wvbpKFzsxk5HOCQDkOLf&#10;OJ05tH1j+xJ4fvPCv7KHw38U6lfYm1f4Y6CrrE+1P3NkgTbk4B8thk+or2rw7e3aJIurS7hIjiOd&#10;VyEbIYfNnk7WGeuMmvg39n//AIK6/sK+CfgN4K+HniP4g3A1TQPA+laVePZaBcTRzXEFqiAiSOIl&#10;sAcZIK7ip2kED0bS/wDgsr+wObGO3/4WtqkJhYhRL4Zvm+VtuT/q8E46ZzjrkHGMISak9zoqQdrH&#10;17Dd3cNg8ckkSp5ql12nBQHnP19DT5L6SS/iYvuVyynbyASqncM8Dr1zivkv/h8T+wTBEWX4maiY&#10;2jLOp8M33UZPOIyOSBz1Arv/AAP/AMFJ/wBhnxloq39r+0V4d07y22mDVGaylYY4+SXB6KB0P1xW&#10;nMkZKB71Z2rjEsdwGKSNhlOD1AJOcZ/hxjPSrWm2qhm32oWIyAoThvM5GT+Y/OvGNB/4KB/sTa9M&#10;NG079pXwsLkOzRk60u88gcFiR2zkj+Lr2rvvDnxv+DWs2wn0L4teHLkKzF3i1qFVJwOmWGPp+VJT&#10;TB05dDsxtbITIUgBxHkZJx835Ae9OMl1CWiLbMtsDmTOz3/XP4ViRfE34f6lL9j0v4h6Jc3LfMkV&#10;tqkTs2ScjAcsevatw26XLrPCkmZCGVggO4+oPpxjnt0607oizMjxB4bs/F+nX2gXsW+O9tjbzo44&#10;ZHXYV69CO31rhP2ZodP0z9nH4a2thbobWPwPZLHGgBA2Qw7sL7nAP616VeWYSQypbEvGSNqZG4g5&#10;B4P+ANfPX/BOfxdqHxE/Yz+GfiT7Y9ulppF5p7RqMnfBdGEPznBHkMMZP3z3AwpW5blxue3zG7+z&#10;pNhI8ISoR8g+mQOlUha/ZbhypYnaAxx14+b9eprbS3t7S1VZFfGci4kQZxkkkjjJ/wA+1VobWPyv&#10;KnI8wZwFAJjHUcjrxjr0z9Ka2Ie5HbMxRVRhIrP98cYxwenfJA/GrySTwzlGKuBk5YZ+bOM+pqlJ&#10;ukb50GFVmZtxGQMAA4/PJ9M1Eks8V1L9njYIHbaPlIH6c0PYRovNBKS0h3Kxzl1yFJ3AjrzyO/vT&#10;SbRLxbTzrdLjyDJ5Ckb2jyBux1I7ZxjPFYPxHtGv/B+oC31q/wBIn+webb32mSKJ7eVCWR03qynB&#10;AO1lZTkhlIr4kgm8V/ETxOfEk9qmqa3qztPHHpnmNPIY4dyqV3naCwUlgck9Ceh8PN85/sqdOKpu&#10;Tl2PpMjyD+2KdSftVBQ7n3pJLutzamQNtT5nPUtjtjr6V8z6BqN54G/4Ke+PfB+nTgW3jX4J2HiX&#10;UECEnz7C+NgjY/65M4/Gve/Cc+pjw/a23ih3n1iytoINXuIrfy47i7EMbyugwAyFnIG3gcqOmK8R&#10;vPDd9pf/AAVptPFl3HH9h8R/s8TaNpxc7Stxb6yl1KF4O5hHIh7cA57A+zGaq4dSS3seFKn7Kq4t&#10;3tc93KRFTa3LkgMFZXc4xyOcdeuK047eC5gWeVJXMTfIoY4Bxk5/H19KoQQFrWOUtIWDYwXyTzxy&#10;BnP5/WtK1hme28snO1wPMZsMM/eORz1z3rXoYvcnNw0FtGqlNgGFz2POPoOvP1quxDhjaSY+YERq&#10;MHI4/wAafcQNJGHCFl3hiGz8+D1z2z9abcBpZd0saMAF+6vX8f5Dj86qDsyWk9zkfiLp97cWsksM&#10;ZDDPlyKoJOVx6dzgdegr4a/ab1rVF8SQQXcDNLDcIG2SmNyvPRq+9/ErxxWEwlTaCASzPnC4IJGc&#10;8dD79xXxH+00NP0/WZL29tzJa72jkMylzznHK4PT6YHSv0vgqvP6ykfn/F9CLwmpg/t6Ral4j/4J&#10;dXOoeFpi0uk+IdLvCrcNBHDcozMT/EQAD+NfCH7WOkP8H/8AgpRe6nq1wZUm1fRPEc+ByfPtrS7Y&#10;YJ6jc3Svrz4q3Gl+Nv2E/isx0qC7XR/C0sthqYdt8Ts4yFDYIGGOcDHfvXxZ+2xqXxA1v46eEvir&#10;45dLqXxV8NPDWqRy+WF81I7L7MxPTnfbFRjA5714+dUMRhs9qqpGyvp6dD28gr4bEZHT9m76Wfqf&#10;V2pQWskptrF932Nvs8xbGRLgOwPv84/Oq0lgvBce3WtwXugeJIl1TQ7e5U3sMGpXr3WS7y3cYlBP&#10;zNjChRgYUbeABTJbAMOeec8Cv6k4OxDr5BQfkfzRxdQ9jn9e3V3+8w208AZUcZ6VFJYFMHyzgHHW&#10;txtO+fIyc9RSPY7hgrjmvpXJXPmeVNGE1i7EhowQemaYdMiTCtkH1BrdFksYJ2H7tRvYqeQmcmpc&#10;ktg5V1MQ2BBx0BJP60ptMfdjGSeuenvWyLBSeVx0zSDT8cCM+nNTzsaguhhmwUAMQRk8nbQLLKFg&#10;uQOhxitz7DvX7pA9COtIdPyAVTgGlzMORGI9lkg469Rig2BJ4jAxjBArafTWyGC4J7mlNiF4A78j&#10;+lHOw5ImKLKTOSowP0pRp653KTzj+VbAsQSUOPfmlTTuNyDgDGMUczDkRj/2YvABxzzgU9tPO4MC&#10;Pc4rWWxQnGCD396VbAMeQcntild3DkjYyDpzSHAUHvzQum5fa3A7j9a2TpxB2shx1+9QbA46demD&#10;RzMahEyVsgW+6MnqopRZIp3BcFvxrYGnIPnK/wCNCaaijlMAn5eTS5iuS25kx2Jc4A/+tTjZ4YBU&#10;xgc4rZSxIIO0YxzxSrp/zYEY7Ac0rq5bgjJXT3TkH680qWRXhFJI64NbDWgjRgy8gZPFKLSOJMyM&#10;seYtwLAnHfnpiuWrjKNKXLJ2OyjgsRXjenG6Mg28EbHz5EQAHLHpSNqFrpk0F2Gt5YpbhEJ5IZdr&#10;sQWA2qTjjOOeO4pLbxtoqazHp94skU0GTPuChUKnBDB+OpH0PHrWTd2Gqw+L7S1VV+yw3v2woIAj&#10;xyfZ5gkQQHlZCzbcckqwDBiDXwefcQxnFxg/dP0jh/h32DUqi97r/wAAvrf2F0LPUbqwt9xwrGQA&#10;BWaXygxwecbiCOvINReJ49Rs9FutQ0iFJ5bWYmaN1BZowxyinOAQhYjsNx6c1QufEsWieGIp7a3h&#10;ivJLvzCLja8cY+3bGX5+VTaMAADAHtmsrxj8QmvPABfQZ7a/aS5uptSj+0HLRhyfL8og5+VUJAOO&#10;SATyT8w83wUMNKEndteh9THKsZUxEZx0SZfbxBDDZ2dpBq9lf24UmG8gBw0Z2rI2cgbtwKq2TkH3&#10;Ar5m+L/xM0l/ifcQazqw824srVo/MbjDQodpYZHB3Cujg8Z6tbR2eu6tqH2TSobZka8tkeJ0RWHC&#10;mEFkALDG3AYsCw/irE8RT6HBdz+OZvDWka5pd7GthcJdyJ9piVWDB1+SNlbByGDHIbknAFfG5jmK&#10;xeF9lF22f3H1WDwCw9V1JK7tbQyUljlQSB0bcMghQaK56XQdEtby5j0ttatYTdSMlrBHM6wgsdqZ&#10;FyuSF2jv9TRXxrnKLtc9z2F9Tmp/ht4JmXfL4Zshkj5jGMmva/i/8APhk/7Cvwl8feGPCaWUtr4i&#10;8Q6Zr97ZSGKW5uJ3gntg7KckJFDMAO2enPGf/wAM8/EIyDGh3LofuyQyI4I4+bJIyCORXtfi/wCH&#10;PiDTf+CZdn4X/sidroftAwGKMxgusX9g3rE/L/tVzwxWGqN6nXXweJp0+Zrqj4sh8F3OlXqXmheM&#10;dasZAQPMhviW9BhmyRjpW1pVp8UoZC+nfGTXy7n52vXMykBcYIJHYn8639V8D+I9Mut0ulXMabiC&#10;5tHAz0x71bg8Ma5bFbeeykXJ482N1/Mkf55qfa4eWuhDw1ZvWL+47P47ad8bPg1+zR8M/jTo37RW&#10;p6hceKLrWLK7tZ7OOO1gFo0HlrGqAuDtcZJY8rxjpXkcn7ZH7QMkDaS914dmjku0nn821ffK6lDg&#10;nHH3Fzj3r3H9so6lJ+wN8FYrOPeuneKfFEdyTjarubN4157kBjj2NfGM76lFdM0qANgbvmHPvxXR&#10;7LCzS0RzvD+/K8dmfQWh/t6fFu61OTf8I9C1C/1GG3tJJDqPko3lNOVIXK45uWz/ALor23xLrH7T&#10;Hwv8QTx+K/2V9X1dtBb+zftPga9W+iMhigY4AHm/KMDOwLnPJAyfhfS73ULW7iuoYpC6vuyOQe4/&#10;Hj9a/XTUvFM+jeItN8DaJ4ljg8S6x4DtfEklpdRs6Mi6QbuVlH8TFLdgFyPmYZOMmhYPDyd7GVSl&#10;Tgk+Xrb8Lnyt+0tPrE/wZu/EUdo9rBqmvWNtPYXKkSRBreSdVIIGCpiIJx+Vc/8AsgaZYS/FPUry&#10;O1f934ZBa5ypEcivbjgnAGfnHuNw64zP+1xBqlt4P8O2UaTLaXWoXjBhwCYUhVDnoTsmBP8AvZ74&#10;rb/ZZ8Ll9W8Y/wBmrJMst1awWjRZKz/JOGj56gNJE2PVVPYV+kY7DqdGhRktNNu2h8hl9V0aderB&#10;78zV/mdX+zr4h8Ut8Z/ihruppOyxQpp8k0kZJEkMvlgH0OyMZ/8ArV0UuvSXNwPLmeN2kIJJLAE4&#10;Ge3uPwriP2T7nxP4m8C+MfE13C4HiDxCk6OCADKVZnH4Fh+dei+GrO50TWjE1qHVCu9Sh5G44J9u&#10;ue3Ffo+T4OjhsvdZ63bt8j8v4jx9WvmsMOtOWKX3nsv7OOgXuoRRyWuHMz4EsmMY6DjqP16dK+xP&#10;h14UvbPTo7e5jmmYbsgLgIM/e5/z1rwP9lu5sIpYharvYSFRGkfyt6f/AK6+s/DL2ckNvA0B2MmN&#10;rD37j1r8c4xxc6leUbWR+q8LYeNLDwd7sm0/Sh/Z/mRwQkAFEBcAsScY75xnk9s1eFj5EJy0bB0+&#10;bByMDvx39PrWjpNq0kspa3XJ4BcHGOfXnHGatpph2sZ0+9nJ3kE/5NfmUrSdz7+L5VYwZ9OVVDRu&#10;Fk24KnHXJ6AcnPfjPTNRXuhTOdzWrlAVAVeMHnBGffj61091pwwrSkkgk5ZRgnGDn37flmmNp1s8&#10;Kuka5H3TjaRjkDgdOKXKhqbizmL/AEuckWsIeQRRBT8mTuA7Yqu2nTxzBWQxLCEDnaMMMnO7PToM&#10;+me9dLcWE5haNwsbSIQ/kjHH58/jUBW5trlfN3/6sKJGUYOGJ6dQeSc0cqLjUOfS2+zjzmiJVY5W&#10;VuQASvGT0I5/+tUMMqSWX2iJMgxBYZnIIx0I46nIOQBwQee519Wlka3W3tmwEZvLyxPBIyDgj8v6&#10;4rEgj1AxSJa2YClt2WBw+d2PlJ68Z981MoFKpdnmf7V9tBrv7L2v6FKxgvLq/wBKhtIVR5GkK6ta&#10;kEEA5bCHgehwOK9QuoLezWGBrpgqWzRne4C7BwOvONvINedftTJfjwp4CgguP+Qn8UNFs5nRNqqp&#10;Fy+MZx99FP4c16ZrkDHVY40s5OGDq+3AznIGR06d/asVD9/r2OpS/cO3f9DItm0XX9EgvtNuY72J&#10;HZ5bmxnR1U5U4LA4PGQR71Z8N2umS3f2m/1Ga3Uh0SP7IrjaCCvG9T69Aeh5qzqWm2uqWROr6et0&#10;TAP3d1hskHOWB4bkk5PPFaGh6QLfbeSIA0bIQ6IoJVW4UhcE444PA61s4RMeZGdqfhzwzPdS3V3r&#10;/lRKd0zrYBkVs+qSHGSTxz04qxJoPh6zvvtemXtteOLMLEJIPLG4Hdw7ZHAYZUZOO1WptKu4LWYW&#10;9+ZLi3ZPKchd3HPJGBgkkDjAA9qjsNLsrIfbbxRI80QEkgfBibbt6qO5UdOOCe4oUV0HzM5G+8Dz&#10;XNrBd6foReCWVWVQVO5twI6Dp6EcVm638JNM1aaS21bQoZ7UzAiKVUfzAeuA2Qy9Oa9Ah0G2Ei2s&#10;LIyAEeX5ZLKQMjIzzyAevWqmpaaU1eOxks5RG0Qk37ipLcKFxyQOCePT1qXG0tBqVjykfsp/BOzt&#10;3vJvhZ4TYkmTDaBGWTLAYYmEDrgdaj0/9m74KwxK6/CrwyThjK39iW5HyqMgAoMktnpxXquqeFtT&#10;YGK3voIYZLQwJE9qGeOQnhyxOWA69uuKrX2hrbXE0kMZ2tLvzHg5Ge57jFWr2FzPsefW/wACP2bb&#10;tLmy1b4EeFrgMInjjbRrcYDE9G2YH3T9Qfaui+H/AMBf2ePhn8WNP8U/DT4W6Ho93d2LWbLp2lok&#10;reZJHlNwXIBIXJ6fLnnpWrc6fBDPLPaMpzGnzBRhwHJLNxz94c/T0rU8J6JM3iZb63u1WO6gkRo0&#10;UZOQBntwDz7E8Y5rGrGTtroaQnFJqx8yaT+xp+wf8btP1n40eOP2cfDN/rPi/wAYajfXtzPpwEsj&#10;S6lc7peHbIduQc7iOqq2VGN4x/4JJf8ABOfxqkkY+CNnpbxXhhj/ALJkkRnYA/L8j9SMAt0B+9tA&#10;zXrv7OmgWlt+zt4JtoI0tHuNDtNUu4IpS4aW7zdyspY5JaSVm64BbAwAAO60vR3vRGVj8zE8jgyE&#10;gMcdeOpwCPxz15pUZVeVNSZrVcU9j5IH/BDH/gmrHMUj+HuszS7JGdZvF1wsakccbW5Geyntg4qp&#10;qv8AwQh/4J6zWBibwFr+j3RzmS2127mMYH97e7KpOQQDx7nNfZek6RcT6ol99vP7iEgLlsq3Y559&#10;O3JrUj0phot9baZCryARKku0ouTgMQOvb8+e5xt7Ssn8TMbxfQ/Ow/8ABuH+y+7G+tPj78RUgcO8&#10;UTwWgIGcLgCFiw6889PybJ/wbifs321tbzWX7RPj0S3Vy0ccZns9x2sBuAEOT14wOa/Qu38LakNM&#10;ktbrUhMJInBudg3Qgt/CMdBkcn0z1q/Y6E9zJALx4XUhgkcsIYbCdygM2SB9Dyaft8Rf4irU7bH5&#10;j+Kf+DcyyljgHg/9r3V7UXF3PFBHqmii68to2YAN5ckfJ2kdgCCM8Viv/wAG2XxDgj826/bXtQGP&#10;OzwNJ12kkBjd7SRjkZ/pX6x3EN3aaYLKLCQkEkphUj2gnaSBkcupH+4M+2bqWkqltLHJJHmR28qU&#10;n78m3AJJ9i34Cj2+I7i5aV9UflHf/wDBuL8YbbTZ59I/bB0W5u4t/lwXfhkxxyKCNp3i4dkyCMgp&#10;8rZUbsZPi37QP/BB/wDbV+CXwx1L4ueIvFHgDU9M021NzewaZf3LXhgDASMIzagEJGzSP83ypG7H&#10;hTX7eadY6veu6WBESSyRq0kwVyoUEHoPukjA68AVyH7X2r6fpX7Hnxc1HVpYUNx8I/FMFqmRmSVt&#10;Ku1wBj+Fec8fw+1Zyxtai1zNWuvxN4UY1XaEdbH4p/Br/gjr+0P8fPhT4J+InwN8R6H9m8QeFzqu&#10;pWXiDUpoJoJ/tdxEwQRQMBF5ccTDLE5ZugxW/bf8EQ/257aV2S68CBl2mVW8RX5K/eAyBBxnB5+h&#10;9K/UP/gl7oX9h/sLfCh5XaFv+EJDtviUfLJdXMhBG3JzuHJPIxXu1nepaXl5pQ2JaqFVgoGA24nc&#10;MdT+p98Uo42vOTVlYqVGEIo/CTXP+CWH/BSTRdaXS9D+Alvq6NGTHe6R4qhWKTjni5uI3468p3Fc&#10;34u/YD/4KK+HbD+2L/8AZw8SqIeWGh+IbW9ce/lwSytgHvj+dfv9JpQ1C5j+zhkQI7M6R4BG0cnI&#10;47de1Nh8PWTzyRQWUZQJtnY45bPJ/Fs/pV/XZx3ijP2VN6Jn87Vn8B/24IJijfst/GWd16g+Fr9g&#10;QSRkf6H04xkelXY/gN+29lp/+GUvi/AiKOX8DXkvHqc2wFf0PTeH7W11G4uJrJE8uxjSN5B1bc5/&#10;LO3Jx3FQaZpGnq13DcaSgBXEp2D7pHfHbJp/WU1d0xezje3Mfzu3mj/tceAg+u3Hw0+I+h+QC7Xc&#10;3gmSDYAOSXKptA9TjvVLTP2z/wBoIRpBc/G/xe7DgBL5wB9QtyCB7gda/pF0m5NjfyafbafE2y1D&#10;C4JALb5JFCbR3GP8ayvEFnLaaraiWCKNZUkBlhkAIVowoUYHXg8dc0liYv8A5dr+vkV7KKSfMfzp&#10;/wDDaH7RVmGnh+LOvgbMu0urXgJPXnEpr2vQP2tf+Cp/wP8A2VvDf7QGifEHW9F+GHiDXLmw0HUr&#10;TV4ViuL4vcNLGLdGaaLL21wxLxqpKEg/MpP7f6j4X0Pyb3Q9X0+0uopJHW9iu1R0jY8hQDlSpXb0&#10;yMk9681+DXw/+CXxN+BOr/DbxZ8IfDuu6JoXxZ8VWdtYarpVtc2lnMupalKskUUqMsbbZhGNgBA6&#10;HDMDPt6bjrAHTS2kfjhY/wDBYv8AbwvJVj1D9pjxEqDg+Z4hMeMezRflW74T/wCC4H7dXgu/Se1+&#10;M02pxiQOBqWsW1yrDGMFZVHHPQ4PTgYr9atC/Yc/ZE1vVLq5j/Zj+G6li5gEngrT448gDhcxADGc&#10;+201m+K/+CV37DnxFtDa+Mv2YfCUU1pMfLXR7QWHmBuRzaGLcNuMEnGPzoVfC2XugqUlu0fnNZ/8&#10;HCP7acjGS98TafKoOxo7fQNMk4J5HysDjFenaJ/wcc/tDtpcYuv2fNCuZMc3M2l3is4z97EM5Ufh&#10;xX0x4g/4Iff8E6/FlrceG4PgdLo0kifur3R9eu/Oj4GWHnSSJxnup5Fcan/BuT+wK1v5a6t43dy/&#10;35NctzjOewtvar58LLV3RLhK9tDzbwl/wcjeMjcAeOP2c7G5ted8emWl/E/J/vOsowcn+H05ret/&#10;+DkH9nPwtqTavZfsfX+m3sluIZJpNVaFnUEkc/2eMjJzjPYVZ8W/8G3H7JrRA+Evit4s0vgMzTGG&#10;4G304VO56+vFc9D/AMG0nw6vNK/tS3/a68TW1s6MVRdAT5cHpkTjPHtWbWAk1zO7W11cuPt4R93r&#10;vrZHceH/APg5K+AGp3MMviH4KXljbzf62e38SpK8a5J3bXgjB6nuPrWb4/8A+C3/AOwd42/aV+F3&#10;x0i8TeL7G3+H9tr9ve6RBoljM2pJqNnBCjbxqC7PLeJiQVbcCMEHisix/wCDanwFNCVuP21vGaxh&#10;CrB9HUqB0wQbjpz0ryv4vf8ABEj4SfsufF/4N6vrXxW1DxxofjH4xaL4Y1LRNU0tbRJra4WeSZt8&#10;Eu9SBCAMEZ35zxWvNhnpzGXs6nb8T6z0X/g4U/4J53csejpP40QY2iSXSbViFxjJCXRYn8M16x4Y&#10;/wCCz3/BNLVtKXU7r9ouTS3aQubXUPCWqtIPQEwWsinjnhj19RX5+/GP/g3P+Jer/FvXNR+EPxj8&#10;KaR4XvdVlfQdM1HSpJ5bWEjKxM+xicHKg5JxjnvWHP8A8G4P7TMCSWtr8cfAMzBQFibRrmPzB25C&#10;ijlw72qEuElvE/TXS/8Agr1/wTl8SSLpulftLacruyhJbzQtTtogSepea1RFHuSMd8da7K3/AG4f&#10;2LbyzS5i/bF+FMKldwW4+I2mREZ55R5ww69xmvxS1j/ggt/wUP0TU5LLSdB8DzW0ROLxPEjQDHc4&#10;Z/l/GvM9W/4Jp/tk6Z43m+Hvh7w74e8Va/aRGa40rwp4wjup4l7sy7+MZFbRpRcbxkmYSv1R+7ms&#10;ftn/ALI+uJcaX4d/ap+G2oXDRgLbWnjrT52Y98Kk5JHPpXgP7Wfhb4geJfBR8T+HvA2t3tjdKxtN&#10;R07QZpbS7VgwfE6/IMA8dd3qOtfk8/8AwTX/AOCl8cfn/wDDJXiqNWXIb7fDjHry/PH8687+JP7N&#10;H7W3w2uGsvHnwC8XWEgwzKtj54H4oh/nX1XD+ZVMtxCqRjzrt3PnM7yiGY4d03Ucb9ex+qf7MkFj&#10;4m+GXxW8G+Orm3ntLjwVfsdNllAdXSGRgrKcYIYKeOe1fDv7Tmt+NfGvwe/Z/wDGuuaa0Wnv8MZt&#10;Ds9QRPkkbTdYnV046sI5omI4/wBYOa+X9J8AftFfbyfDvw58aRzN90WPh6cOfxSMEmvRdE8U/t4a&#10;T8CLP40aD+0F4/07wzN4zl8JmCDxjewGC9W0W5EbxrKAqtE0gAx/yzcYrpz/ADOpmWZPE8ihe2ny&#10;Fw/lUcpy5YZT57dfU/Rr4P8Aja2+I/w60PVoLBoTJ4ZsW4XKukEa2YYt03Ewk4GcbutdD/Zu4Hjg&#10;cYFec/sMeN/FXxJ+A/hvUdft7i7u7OyudMv9Wup2lknMExkDO7EksfPxyc/IPSvZP7MYsSTyTz+d&#10;f0J4f4pVeH4RT2PwDj/DypcQS03/AE0OfOm7nyEPAx0prWBOWY/hiuiXS5RyFpq6YcbpY8deMV9x&#10;7VM+IVNnNPp3JATAyOtNOmliQMAdhiui/s0O5IXrxxxim/2V/ERxn05pOYKDuc42ll/lK5z1xS/Y&#10;FUMWU59hxXQtpqfdAwewxR/ZueAvQ88VPOx8klqjnDYgtyCBjkFaa2m4xhD1z0rpDpK5yqkkelN/&#10;sxsHbnOe9HtA5KhzwsDswy5B54pBpoYYRDn6V0f9lgDKDk9c9BStpjFm+TAx1FLnSH7KxzpsACMp&#10;0PJpRp2eRFgehHWug/swD7wyfpTbHS7zV9fj8N6fp09xdTKNkUNu7bsnAGQMdffis6mIhRhzTdka&#10;0sNUrT5YK7ML+zsfeTH4Uo04k4QHGOMCus8TeAvEHhO2F14g0O5gVollJMXAjOQGJz8oyrDnBypr&#10;G02/0rVgI9NuY5pjJs+zQyq0oPTBUE4/GsVjsNL7a+80+pYlXvB/cZo059pWSPoePelbTGUgZA2+&#10;grcNpbxF2eQEQkhycgD35qudU0O3TzzqMRVn2swIwDkD+v8AOsq+a4LD/wASol8zow+U47F/wqbZ&#10;mpp8mMspOOuR1pPsJDbJOD29avXXiDwrYwyXEmsRkxjJAPP5fjWNd+PdLuJ7WPSZbeaG62mMzEZd&#10;mIwFB4PDA9Ox9K8+txLldON41FJ9lY9GlwzmtRe9TcV3ZeTTHaUW7qyj728odpAIGM+vI9aVrRFh&#10;+0+W+1SdzY5AHf6Vmt8QLWw+IY8NXKxok8Pl2u5wczfKwC/3yyngc/cOKfb+NhcaPFLLprIt1bpc&#10;KFbgwu2d+7pkg7lHU56Vww4mw8XK72PRnwtipOLUbXt/w4nim6TQ9LfUArzrkb44mUNsLKCQWO0Y&#10;yDzwQO3WsmXx14f0i2ezWbMn2YMYywCqqJ93cSRuY4xzzmuB8Z32vaL9suNQkCWMkgT7AkXSER5a&#10;42A7cKgYGNem09ia8y8WalcWHg15rzXrh5NdspZkl0+92NPDuZUaN84jJ2sO5Bwa+Az/AImxlSrz&#10;QVj9C4f4ZwWHw/JUfNqej6n4i0y70W9vtQ8Lw3E01zNPdyFnVmVHwrRsA29BgHJ6qRk9K53xp8Y7&#10;m78VaFqlnaP9mW5KTxyMWWadYJVCElTtA8wepG/OQAceW6QNd0X4crDbS3OswW8v+su5g8oYuZC7&#10;jGCMuq7W6DGK5Xx/451CHUbC5h1G8DC0a4sY7dFABfbEwBAVslhMWOSG+UEt81fn+IzCrVhds+9o&#10;YKjCeiT6Haa18evEVpYXOiweXqMranJ9gdUHmRZmYgn7xdRgEcYB5rP+K/iDXPBHjGfRLjV0uJot&#10;Os7qG50lndZ7e8t47iByvlIy7opojgqCMkEE5C+VNq0WoaFJaXUVw8v2h2jgmhjjQBhnKsDnIJBK&#10;jArrvjwNQPiu4sb+yktb7T7LTtG1GeVWIla0sLS32E9ML5J46nI9OfFq42rVb5melSw8KclGK/rQ&#10;zbjxjr8ukJHqVnLFGqrA4jSSPJTJbIkQZ4PO3kZ6E4FZWr+I4bq3lZbixllDsLlYZ2xLzydinKgY&#10;C4KgfKapW8ht7uWW2sQ8z2p3KDEkSlhgsF2DB2hiDnnBrSj8Xa9qGh+Xp2uOt3bRtDcoknl4jLEl&#10;S0ZDMOehyAMYNcE6zluzqjBJ7FI+MNQSRpbbWtHgExEjRXtyqFSQOFUnIX0z3zRRaape2cCwvrD4&#10;IypkuHbI9jtPGc9+oNFc/MzT2Z9La78Cb+yv7/8A4V98BPF2n2Gm3DQy3sfxNsNZkZgqvlYzaaez&#10;fKy8fKTXpml7NC/Z7i/Zx8QaP8Y5b3xF4pt9ZsNX0zwnpEraa0URhfcia65CkTqheR4gCfXIrTj1&#10;HULXQPiBeRzB2fUZ3tSeemmWwXkf7QbFasPiK60rUfB8NzIRLfXQtCeT1sJrkj1624NeesXd6x3P&#10;n1muIatft1Pmbxp4P8ZXWp3+nWXjf4hJpWmTyLqGpeLPB0zW1u0a72L/ANnT34ACkE4zXYWnhPxX&#10;4b0jTp9b/bB8OJPqjAadaf8ACsvFEj3Bxn5Hm0JQxII4yfr6ex+L7RtO8DeM7LT0aS4uILyXYR95&#10;5LUquPwWreu63daZ4z0bTiGzeXk0LuDy4FrJLj3G5Af1pfWabVnE2jneKWrZ418Sfjn4bm/Y5m+E&#10;9p8RdI1Hxnb/ABHS7jGr6DNp1oNO+xypNve8ihjVvO8njKt7YyR83eJ/hL4/W8tvE11H8JgYQZP7&#10;OtvElk4uBjkvEtyWbHscV9y7I4vBuujxCkMlj/al1f3FvN8wMayibaytwQdmCD681dvn0q7+IK6T&#10;q2lW88sGkyOJprdJHRfNVSgLDIGD06Hit1iqGl4fiTHOK+t29XfofBWi6ZqXip30df2VLXU5y4DT&#10;eGtRa3ibPQjYj+3R8dOK+9dZ1zS9aPh3xZq/h06Vr9v8PLKyxPfE3NgTaSWrKjNnY3lnYcAFl69a&#10;4qz+Gnw98R6X4C1DVvhvoxlSdLu8eTSItz4sLkAthcn59p2njK57VPYfCD4eaSmpa9ZeBtNtb2/1&#10;VngvILZUaINsUBQOANu4YUdzxXbgMbh6dVK2jeuoYjMZ4uHLbX/gWPIf2wLyS+8aeEvAs1+J9OtN&#10;LE1oFkL+WJbho32noQwtlbOBncT0Iq18GbbVvDH7O+vahLdLDHLc6ldW0kqApKYbZgqn1y0RHv6d&#10;K4r48yT3fxputPvmkiFhZxpEdxxCvleaEHHygGQ/XqM5zXW+JFs9J/Y1sbWLVj511p6S2oViS88t&#10;xG8kQx32mTI6/Ka/Wcux+HxWOi21a1156HyOYYOthcscUrNySdvNnr37FXgC20/9l+B9djjdNSur&#10;m7tCk+GVCyoPYENG2cjH4V6T4T8NRwavtuHSRVixGJIxnq2TvzgAhuw7H1xWL8B/hnLoHwV8H+Hr&#10;PUjcxSaJBcySquMef/pG3Hf/AFuO/SvSNB8DaROzTz3zKxkVthdjlenp0yT+P0r62riXRwcVF9Pz&#10;Php4eNfNpzcVo/m7Hb/BHXYdD1b7BbWTMsTA+dHCWAH93OR0xz3HYmvq/wAJata3NpHJAy7XQbUl&#10;XLYyeeD+X06V86eANE062t0uYSZJcfMY+gAx944zXsHgZ7+6u9psJYnA2iN1wBjP1r8s4joU68+d&#10;H6PkdWph6ai2exaWhVUIVChxgBPYk8fgfzqwltcblkY5AbDhR1z2GDxVTw5Perp8ZaLjZwE7Djr7&#10;9vyq+95NDFvkVNu4NtiXOMkAHH4/1r89qKzsfaQlzakWoyQtIrK2HIIAA4xgHOO/1qtK1ypSdAJI&#10;kB84lcDGPw5zj86guQ97dTMl2CrnJHUBQvbHAGR+tPs7KAwtbQtJubBkCtjdk8ZHpnHWsrGqsS3M&#10;Mc9m0u9o33fuiE5znHPHpVVdLWZ3E2SQuA2OAcHt9T0zWiH86EBZz5gUklgAPrkDr9agSe7t3d7j&#10;Y28gHeM4AI5474P4VSVyihdQxSwrbTW0aKE3jfzhunTGP1rIhtfs9887SKFcIEhMLBUwMtnBIPJx&#10;x0x1NdJezyiJ5hbAFF3Sjb0BIAP6jj3rIV4GhmQCIqM7UY/eyuepPH9KTi0tQi/e1PJvjXrIl+LP&#10;wj+Gt9HFLBqXii/1VHQgANYWMrIGZs/8/DcYGduMjrXqUENvNeyXZwuxvLKyA47Z5xgfka8Hh8I+&#10;JfEv7YHgbXr7VoSvhW38T3ctlbyAiO3Z5LO3YAA5kPnhSnBHlHPTB+hzpuydo5INgZPmjHQ8evvX&#10;JQlzycjurR9nSivUztdt7lNDRtJWCRZJo4pVaRlCxF8FkYI2W9ARg4xlc7qv6bG8VoIDaI0WxPLJ&#10;UqTkgYIJOSfpUhuClq0KyGNSNpb7oJ3EEA9scHn1pghjtsQSzb0KHG0g4J5HA9MGupQaZzqaasRm&#10;MxEwPGrF8AHaASMZzyTxyccce/FSQxG1tnkgK7iWMI3FjhuTnPuc8dOPbEelQQXeFSVGlYKJUkPK&#10;DJ/kOfpirNvbRoksQtXbI5UfwjPXHYZxzQrIorQrJBceZkrvXK7lCg44I4xjvx9KZZRy6lfxzG1R&#10;h5e5SVIKbucHoQSevGeO+Kdd3M4eK08gqshY77kZwMZH1z61LtvIbdYbKP8Ae7wAPMA2k9SeR/Pt&#10;SsmA+O11WK3M2o20CS7/AJ/LuGfameDlkTJ45GOPU9arXUMMoihMK4Und+8xg9AuOhHf1+tasL3N&#10;3p7i+jRpoJWdGO4YTkc577T09cmoVtpYS6sdy78I2PvE+/vTS0AxrvT7BQJXEbDHlvg8jBGMdjyD&#10;xVvQdOh/tezubmFoYleGMO7kSOzsAVCqv8XAzk4J/Go77SGMH2m3j+cISd4A3dycHpzj9axvH3jK&#10;fwd4d13UVnj8zSPDVxqal3G6BhDJhuvHzKB/wI1nU+EunrJHLfArw0lr8CvA2g6ZbqYrfwppqWol&#10;AlLotpHzxnOM9OgxxwAK7PTdP3RRCaMNt2lo3UhATkcccdR0Hc/Sn+ENLn0fwvplsIpbKKy02OIR&#10;uNzxbYwCpPAJAHUYz171sRaJci2acXKzGFScCUbmTBckY64C/oKmirQQVG3UZmWtrcWtxJLDOvll&#10;Dui2HcSOeOML7f5NLJvex+0Rx3DxRyJ5RJ2lugwT0756HOOevF1I7m0cLdBzvYhxMpHQ4JI7k9P/&#10;ANVJAzXNyyRTLId5ieIOAU/D+Hg/lWrVyCW2SFJWjjdDtiBlLJgNGSQQRx79e5pJrOGSyQws8Hlo&#10;6MoiwxbrkD09AT2PbFQsllaXHlPDK0gVY3yjABcNnJPYYz26ir979nD7F81FyUwuCMjuD3HWlazA&#10;gFm00CbAhbgFpYQCTycnHfn/APV3hjNkuEUrJ5TsrSDbt2HqSAQBxkdMnirUaXCWdvBc3D4mUog4&#10;BB68j1zj6ZpsltbrayvHZOkBiLJFGrFmIOWOB155/HgdKTAqW2nWwkSeIP5BZvlZtzyE/Mcs3Xk+&#10;n04rxr9u3wrpGmfsi/Fvxd4kM8gtfhfrltYQmYIjPPp9xArNv+ZmVpCcZwcIRyMD32PSrlzJHJFJ&#10;G8ZAAZcbyDjdnkDgfzr54/4K2a22k/8ABPj4pT6yXiEmhx2qOSSrGa5hiUZH+0w64z78VjPD0q8o&#10;86vZnTSxNagnyO11Y2f2OtA0W2/Yv+Ey20SQy/8ACs9ELoHOGLWkT7gAgCktISR8w7k16LP4Vt7t&#10;zp4uVM4kRzFEmwxkMcHPQ43HkAgjIAGOeH/Yj0fVJP2Xvhpq2oaq89hqPwm8ORaXbzRMi2zQ6eqy&#10;7jkgBsqd3GAvrxXrklro9jDNdwu4V4C3zjH3gF3q2BlRt+99c9BWNFe87m9eV2YrWF1ZQSTXF3FP&#10;85CRJGPlJ5I5PTg8Ej3IHNWIrC9trT7OsSPESPLZ4IyygdOiheeef6YxPnzrOK4ltl2rMQdwHysM&#10;DJJOADzkdxn1q/NZ200oRxtaNAiNuLEggEHPGBnr9R3rWceZGCbuU2W8ntUt5bNUMcybZFAZiowT&#10;g8AfnwRmn3+mubeSWZGZynAkIOCAcADJ557fhxxWjGs0jGN7Zdu0DcWxuySAVHcgE8f4U6Bxc2e8&#10;SFNrfLGyYPPrn7uPSr5fdsRzanN2vhgC6bVknLDysbQ2Au5mY7fl+bG3uP4xxyat3enSrcQyWM8y&#10;Qwo+6FCfnUjIDdMkMeOn3iOOtatsEtkRRabclgChzgHI+mCB0pUV4lZ4kO7dnJUjbnqaFBIUp6aG&#10;Hq2jXd7qc1zdXKtsj2gMqx5lCEFmIBJUtjI54xjGK+ZP2CrnUbe++MngTUYbtrif9oPxhqekqLtF&#10;tY7aI6SrxyM6FgCdQSRSgXkMS2Mo/wBaNawvIkUtrICxLxycqxz36/Nnn8K8X+Bfg7T7n49/FmbT&#10;oo4pPD3imU3Mavsbdq2l+F5wGXbwC1jIM56lhU1Fywb9DSi3KR0+nabHqEBjnZ1S2LMFuIcj5iFY&#10;IVY56nBIXJxx3rYi8OpFdvbmX91IQVLvhlwgG0gjHoMgjnHy9caOjWs2na0LSdDDJLH+7SRT8x3f&#10;/ZAe4PFac9vb6ncApHG0UjELC5Ulx1z15GcfnURjeJTm76lDQfC1tZao2qzgyBsDyXiJOBnhSpHA&#10;z3Bzzz2rQstNac295Leb7d4y8YKEgDPykg9MjGfTJ/CLRY9J8TLp+tiyvbN7YymKxu4HikQndGXl&#10;Q8htu4BTkAMT1wR0VqtpPOiTK7s4BGM4UkcZ9uacYpoly1sc/rFtOk6W5gjMa25YE2oPmkMo2qcg&#10;oADjuSRnjBBz1M8VqNMsre5VxuKRs2SqbuM7j69uM+1dajQW1n9o1BBbhIfMle4lAVEJyGLfd4Ge&#10;/YeoqOy06xvEaSHZNFKoCyLggqTjORkd6hwi3oWp2Vjmr/RbmS2eOCR45PMU4B4bIzjpkDkjr2GT&#10;XyD/AMFQdD1PTf2eNL+MumamLe++G/xO0LW9JngKF0u2vhZxqBnn/j7Zsn+7yBX3BPElvs+0ny9x&#10;2ruTHtgAj6frXz1/wUf8C6L47/YH+IhuNSlgi0XSV8QOZITGWk024S+VCGwQHktlGe4PvV8i5kCq&#10;NI9D8TW+raN4rCiOVIfMOGVFwMMuDuGW3ZP8QC9TkYqefTtT1WG4t9Mne0uWikWGd4R+7foHODg5&#10;YFsehxx0rW8C+Ibv4m+A/DPxE1aAJNrXhmxv50VvkLzQJK4Ax13N6Vrw2EHmG4+4AQMxnI/iyvPb&#10;/wCtUU6fvXCdS6sz8AP28/2i/wBumH42+JPg98e/itq0baTfS266dp8htLeSFm3KwCY3oyhSNxav&#10;GfgT8a/iB+zj8YdH+NHw91WRNT0m7WUq8hAuYujxSHurLkd+oPOK/U//AIL4/sXf8Jt8P7f9rnwT&#10;ozNqPhrFv4oWCPLS2RPyznA58tjyTgBSTngV+Q4t45T5bv3HUetfbYCnQr4daep4NeVSFW99D+hv&#10;4AfH3wp+1n8END+NPw7vyttqFrtvbVTlrOccSQPtOFZSAM98g1wH7R3g++1PTZryU3EgVQDDHPjk&#10;cYzg9fX/ACfzl/4I5/tT/EX4C/tGaT8Po3upfBHjvWI9N1iJ4WMEV667YJUc8LLkAEdWUHg4Ffrt&#10;8adPhbw9czs0L+UCjSIA5Q4xg4+6fUda0ydPLM0S3X+Z5mbJ4rBNLc+N/wBnPVBpvxns4pXbzPte&#10;HZGO1lPsM985GO2M5r5V/a18P65qPwE/aS8A+C/D1pp/h/4Y/tN6R4tmEUXlmO3vo77SgAmAMCVr&#10;cjpw7nnHH0h4PEnhn4yRS6VI5LXaxg7v3j5Y/OMZ+YEKeOpwa4b9sL4e65rfxn/a0+FWm6itloev&#10;/ACw8bxXIPy3k2iTadceYPVmkF2hPZt3oa+n46w9GnjKNZdUmeHwRiqtXDVYT+yzlP8AglJ4s8Ta&#10;p8GLzwAdPgaGx8REtdmJTKolgMjKrbQVUlFzzzx0HX6pGl/LtCEZ718Nf8Eo/F/iDRNV17w9Y62s&#10;CaidNMMgKqJfNuVjdSzEAfITwASSBiv0Mn0URSsg6A43D2r7nw0xnLgatJ9H+Z8N4l4W2YUqvdHK&#10;nSyuQw/TkUxtKJHIOM9xXU/2TudVYZ9gORTRpCEZEecjg1+n/WbdT8xVG+yOVbSgrbVU9M5Aph0w&#10;p95c966PUdF1HbDJp2wbbmMzhkB3xE4ZcnpwcjHcD3pP7Kudqs9ox3HH7sg7fqTioWK5pWYOjypH&#10;NvpvG8DqaG0sk4C449K6K6tIYG8uWGTrn5IHP8hTXtowCTHMQO/kN2/Cq+sq+4Oi9znX0xZMhlz6&#10;01NLKpwnHoa6SGyiuVLQo+RyQ0LKf/HgKaumTvEsi2xyWG5JGAOO54zS+s+YvZNnOnTWJBC9umKU&#10;6eHIBHbGSK6FtHkWQfvFVVkBUhPvD0Of5imnQY8gNCXIHBc5xznBHt+dH1rQHRaON16+nsbG4XRt&#10;In1C8XT5biCztZIY5JUQqpKtO6R8M6Zy3Gea5/4R+KPiD4p0e98U3eieIdFv4LeY2sM4sDD5kcjL&#10;8smRuY7BlQTtIbBPb1KTwlb3VyddmUBoLKa3LnI2rLsY9OesIPrxWb4J0m5k0uZZYm80XMgbg5/1&#10;r44wAo9AB0rwsbU+tYhQ9pZdv8z6DAJYLCuapJy76/ciLTPB3ju2v7HWJNMu7wXNuryW2ovA4Ei3&#10;E8qyMUnQFA0jhgV+b5cMMZNTX/EvjP4bzI2orpcEb3H2q+tLDRJpnuJFALqrRXTjGF4jAdgXBBOc&#10;HqhpVwMERuN3PC/y9azdf8CjX0e0ktMtJtYSknfuU5XHpg4OR3rzMXl/7n3Kiv8AI9bB5pB1f3lN&#10;pf1ueG+MfEfxxt/GVxqPxA1/UVtYYcS3E3h+68h9jHYgLTHy3xnKnI6nPGKo+NtZ8CwjT9viz7SN&#10;UtrmcG0mjeETxCNi25/lZSC5CnB/cNhjjFdh8UdB8a+FPDwvbrW7zUbOGZZ7yxubgFIcZJYupTbu&#10;LEZJwoO0cGvmbxD+0DHrPha58OWLPZw2mofarcxSKHZSrRBUwTJHgNK4QHG773LDHwGOq0cuU6eJ&#10;bk3s2z9BwFOpmNSFTDJRit7HUwaF4ivPFsNjq+rJFHqNoHgt2spkL5ZSrlx5gjBAOSwjA69CDWRf&#10;+L7E/E7SrPRdSdLCC+/fy7FmZFGMPkNGJOPlBKqOS2MYVvN9Y+LsB1CeSXVEmnEUIhdLhd0gOSBk&#10;DII5X15wQa4y+8X3FsUvdSuYJHO/z40n2lT1BYEDdzn/AD0+Hr5nSpySpKzTve59pQy2clerK6ta&#10;1j6h+MHjfR/F+nXPiTw3pStc6bdaXE8rXDzwfZDdBZi2Ah3OXgBUYDYZdxXeDd0PxP4Rk8UQ3Xh/&#10;X7+a9ktPL1W5gjMluX3bHeJg8Yibj92eDsKng5z8yeGfjRo66ZZadq2pwXVtdXuzxDZTQOd8Ebo5&#10;ddgOc+UhznPHrit/wX+1j4U8MaKdE1OYO4u2vPs0dqVQSPuO9nCk7hgELjaM9TXvYTiBVqynWaPD&#10;xOSSp4d06Sb7H0l4m+H+na/o1xosPixdSvL0uLdr+dTLBC8QbywpwWZcuzxtKvmHb+9Q53+DX2lS&#10;ar8K4fCGqrFc6kkskdhFHDFBMsMt15CTjy3dnjkdwPLVWK7m5batZfiH9qz4d6nPcazaajqUkrAo&#10;LaG1KqjvI+50ZGUsm1Y3GSpBYAD5c1yd58b/AAZe/CnRfClvFc2mqWV87zamY3NxHCHMqAEkmQGQ&#10;K21htG3OGrTM82wNde40tH5kZdluMoRtO7s10sd7rPw6WX4I33iTwVZT6dNHbyNqdvfKhXJnliMa&#10;lWDmRY4Y2dQzhmkbATcDXz/8R9Su9P19rl9GtIop7RTb/aGzIkm7mQEsxbcQeM4+Y/h3OsftU6Rp&#10;HiHVLWfwzqcU+r2ED6hslaISzERyw3WJcll8sIMnlg2c5Fcl+0P8SfBnxb+INzr/AIesruK1e2Xy&#10;4poxFh/mLnALZBZi+M/xYHArwsfVwVSgvZys0e1gYYqFVqotO5y1lqVlJZR6fNZbmuLspbmEZVsu&#10;OQw75z1OTxivSf2n/E2sD46/Eu10q+caX/wm+oLFcrdSh7nFzIFHytsCA/MBjOWwWb5a5n9nJofG&#10;3xw8FfDJNMjhstf8Y6dBNHHFgOstzGrZ46Y6D2qhpHifX9Q+Mux2h1K51TWE/tRdR07zRL/pBLbg&#10;MEhSpJYEZ3cnrjwnJclonqr+I/JGbc3kviZI7Wa6dbloMSyThYUCt8mN0eFH3j8zAdR3qK3jjcpp&#10;mka9A80ETsFSwYgY/wCWZKgu2cY3DABxwRzU/wAU/ENpefFLxHdWejafY2iapcRwafpkOy2jRJCo&#10;MS7iQuMHqcZ61BcvpVtLHb3RbddxDyxGvleWSTyQwBJJGcDnBz0NckpWdmdUF7qZQbWtbs5Htzp6&#10;b1ciUQCRgGHGCUKqWAABIGOKK7OE6ZZvIt742XTJHYObWTQFcgFFwwKE8HqM8kc9CCSo5y7H3/o+&#10;o2Wo6zr3hUQRuqWlpJJ8vVphMn4f6qotLvtO1yw8K+LCuxYLqOZBKQPmlhltVPA9Zv0FT6TaWGn+&#10;JtRmEDw3l1bW7MwO1n8h5MjkdAZevvWQdPeHwB4e0OyVGa01PSo5lJycR38Rk+mArZ7cde1eNtY+&#10;FSTVzfFi8/jDxTJdSt9muvssQVsbZB5bg9s9/wAKo6PcHxNpnhLxZqMu1pdOgukVnDHzJ7RkGSev&#10;MhHPPNW7jVdvj+809YMKdEjuXOQQreeU9eeP/wBdY1zHa6X4e8M6Nps6utndWFmxEijaLecQyZJw&#10;ODGRRe4ubqJ4ht7vxD4T8b+G4GbItJLaDBxky2Ofzyx5966C8Nmni+TUjseWWyaCLec5G5XJz17V&#10;Hp8em2GualBburS3PlXUsTSDdsKPEoHr/qz+tYXh+aTxBH4K8RNIrreaM0t2qk/OzWi9Md8g0OTt&#10;oDT2L8PiC2sNHsntFxHbakNOWMYGM3LW3UdRhsfhUOhX66r4pvNCkmOzT7iKQoyPtkiEBd0JQgnO&#10;BkZ5APIOKdb+HIYNAt7e83KF8Ry37gsfui/88E/gQetD/wBk6Frtxr32aSa+gHn2NoJCsMswKonm&#10;gfNIgAbIDDgkk9qpVZUWpI9TJqH1nHxglfd/cfJf7TOry+KfjV4xv0iBl/tOWx0+OFVUARYt4VG0&#10;AH5Y0BbGT1OSSa9B+P8Ab6ha+DvCXgTQNJlkuDdwSWsUbZYSRIFMQGOpa4XHHavKdDs7v4m/EaOW&#10;6eQzXuuQ3BCbldi04c44Y59ePWvZ9Wjutf8A2pvB+kW+u/ZvsN8dTYuoYebA7XLJx/FIlsq/jnFf&#10;s3CeDVWtOV/hgl85HjcUYl0aVKDXuucn6cqPrHRNPGnQr4b8MK1rb2sC2tpEqMzIiLtRRjGcKAMn&#10;riud1e51nwnryxSXL3EsRBlhdiAqg5JOcc4UEZ/+tWNN4w1K0k+3rqc0DscCVg3HHAXBwDwPz4rj&#10;/FvxB1nV42stNupViLnc0xy8jc8k987iK/XqOUzlBRaXLZH4Tic8pe2c4t8zZ7Pof7VV9bW39nlX&#10;hAQbQifOTnHB7D19s19Nfs7XWt+LLeLV01W4TzMYSRycnqOvHQivij9nT4NeI/GHiu31C+s55Ykl&#10;UiOMjc/fA3ZGMf0+tfod8FvCX9g2MFhDpcltFGAZMMBhsY+np747V+c8bQy/L6bp0l7x+k8Gyx2O&#10;aqVvh6HsHhi3SxiDX8ysFj+WM9cjJz1I9PxGe9WLsCceTMjnbg4Izg57Hn26VQ09Lohri8iiZFG1&#10;AisCwJGc9QTkZzgcY681d3hIi4WRCXJUBeSB0696/EqzvJn67TVokJWRDujjwfvOWByT3Ge4HYfS&#10;poExcK0yKuWG3BwSc/5/P2qPz4JkXGTtXcqDIwOPbOfwp6yplpLhWMbYyRj5cjkdc+nYVjdJGyVy&#10;Yta7EgQgscsflHynGT16GqiyTklnwZANxZkDAnk8BunX+dO82fzzFtA8w7IwEIwMc5z/ADx1zRJM&#10;lpbOW3PuLExr8pwfTP4/jQrlLRFGSOC5RVZow2cOyIAevbA4P/66bdXt3BaG6CyOA+GVJWUE+gwf&#10;TH4mo7mQ2zC6aSZEjj3KCu0M2OOOeeT7c8iuD/ac1zVPDv7MXizW9G8SJp0n9kypZXUl0sSxyPng&#10;yO3vhfTgDtTnNqm2y6ceeaSOZ+CmuL4r/ahg1WxtbSSPT/hLHZ6iph8sQXVzqJkjwqnKkwJOwx0K&#10;g+9e2ywvdZjntAFRwSiklc9OB2+hHPevnX9kbWMftA+NdP0uOeWx/wCEa8LxC/CpJvuI7KZJYy44&#10;3L5uThv4h9D9I2dppT341eOzja98hYZJArFtmc468DP5GuLDO8DvxsLVEvUzdYEkc25FWQLGeCvO&#10;FGflxxzgVBd4uLAyCw2l2RxsXa4zg/MRzn+tbM9stxKZIIN7lcpuOcHkjI/4F196jnt3ghQ3pErq&#10;vzLGQpLKvQDGMZxzn1+o69eY4+VJWQ230y0mso/MuNuyXJVUYAnqSMHJz70+ezlliVDK8jiJtsYB&#10;IyAON2BjHPuev0gt5pp28p7fEm+RtpbjAfgk9ASMHHvkEjk6EFxBAfLukSOSWIhEimyRt+UOeOpD&#10;A5579ab0Rd9bGEF8i2ie+jjIDYKpuAHGQNueR1+vU0lsLhNkemFphwzcsqhQqgd+OT068k1Fqmqz&#10;+BdXaPVbTVdR0+8k3RS29q16gkYAFMQxM0aqMHc2I/oSa0LSG3gKGZZREsLySMLaSVlAHA2IjHnj&#10;sevrwOeFdSu2tjZ0nG2u5Ml9FNpix2x8wTZZmkJO44xgZ5wMk8Y5HPfJBbCG1LAkxqQAQ5IOOmD+&#10;X8qv6fbO9qNkjeUGWSMyxFSVwTkBvwGCB+eKsW9nBBayRRKs0lrggoCYyTn8s8f/AF62jOTMpRS0&#10;Mm4eBofOkLzPKzIFjbB+6CCBx64yBk+vFeaftB6Ei+EPF32LTjNBcfDzVYNQmLNstrRbO7csw3Af&#10;fxg/NgjocmvWolXMYZYlYvty6soQc9th24yuOnXt38y+POo+Jllk0XSbBjb6hY6hoVzqzJHLb6St&#10;/bxxRy3EDSRNPGWOCqOrgE7Dk88+MqOEPU6MHDmqa9joNLggtdLt9Da9uXhtrWKNPtLYkYKoAdto&#10;ALEAE8AA5wBXQWuq3PE8kaIwtym6Ntm75crkryxH9B6DFKW2eHxNdxqkeInYuzkAse5AyR3Pf0x3&#10;rRsI4VsZpJrQu0MWfMWRiobDH5iF4XAA6A5PUDJremrQRjP42UXa1dpCwYyI376ZeQc88ep6g/Xr&#10;UswvyEug8xEYJIeY7XGcdATx8p478VZWxt2CXlvBuyAMSSDeTgDJUYA9cZ+p9bFnaJdBrWGA7G+b&#10;DEDGfbOeMj9O9WQZzzDVT50EAEwkwoKKABuXgHggcEnn+QqUGeQLKUCT/KZFZt5RjjcpwSM5JHHp&#10;3om08xagbRESWcb9hZsKxC/d4JOSfUClTTpopAjLFEgUbmZCA5POOAe3bORQBJd3elrAiRWsjTTI&#10;Yyd4wQwwcgr2ww753Hrmq9pBJ8kmxI/s6GPdAPnbPQYI44Oc8fnVmOziimiPmFMGQK5dAqnIwx3c&#10;nnIxjJ5xk4BmsriRJ8NKjIqFXVItrBvXvjkY4Ge3vSloBNbTbrnyvKCoSUBU43DJIYkc8A9M46cZ&#10;r5R/4Lb3ktv/AMEw/inNcMmIxoqJJGRmRDrdgfT36cjK+tfWCpHpFr50sqy+ft8uAOV+TqWAI9eO&#10;/U+gr5Q/4LY2U2p/8Eufi3ZQxTsUs9KnZUQ/uvL1exkbuSeE/D0GKIJ8wjsf+Cf/AIy1Dxr+wd8H&#10;LmXS4JTH8ObGG2hCnrDEYzIfl4+VQcnPIPFe1scXpe+WG2fyESG4nAJdGYAbioG8rhAM5ADEdK+c&#10;P+CXOoappX7Ffw807UdDjht4fAGnNYXFvKDJdgiUupO4lQvyjJAHznGcYH0nqhk0uO3uhAH2QySw&#10;xRBSkSPgtvcsRtXcg/izgHvxx0banfX+IhuNOntSITdKCpBuI9xG4Dp909xk/wD6qZ5OrRXzySgN&#10;iMK0zSlyGGASF/wB61Yt7uZL2Kx1XTII5HVTI2x1yueSx3DbwR169s9mWK6h9lW4nIjkMzs9v5PR&#10;t7FgFz6k59O4HArd2MSTTXW6vjZpbMB9mWWUtGQjZyOMnrwAcDv7VcNh+7MO2JZJWMsqRrjaDxnI&#10;AyOBnPNVdAigkvo5555LWRoCu1pB+7G9cDHZfl6jPG72zowXVrZXB8yHzHTALMWCYJPO4nn6e9Uj&#10;OUdblcxXDu8AhBQgELxtBzjkDvgE/iKc0Ub7YlZjvUhwrADHzdP096sbrK8MxuLdtsSLJAI4mO/D&#10;YxnPqOn06g0Pb3ImaNp1YBS2N5I7YyADkkgDgjGfXFBFrFdLMqXKDLLEwIaMDH/AenT9cnvXy9+z&#10;xq+vr/wUO/aR0B5porS717wS9nCcYmH/AAi967DkZOGtV/FTkda+oYog7tcefHHGYSzK6sSTknII&#10;z7e/sMV87XviL4feHf8Agovrvgm40S4fXNc+Hug+KkeNkCFoB4h0gvMTKpCsb23iCqGy7oTjaTWN&#10;eVoP5G+FTc9D2TTbOW01NLwW/mKN+SyoEjXlTxjrgYHHQg1uXJR76KS0RSpPErAksoXA54+vPUGq&#10;Wj204nEtpBm0kOyUrEgVWI+ViQxPzZPAU/lzT52W1uoIIbeZjjnM21MAEjjBOffp8pOeQDcPhQp3&#10;uXbK3stNvCsEMrfarxppzcXski5wvEaOxEK5GdqYGcnGSSdC2u5J0lkQYdWJUkcAsM4IOR3/APr1&#10;Rl1S2KhXiQjy2BjVdzRkr8u4Ag85X0yDVqztBJCsM0MpBH+scHa3GOgHP5mqSSRnKTbuXtQkupYl&#10;eKcqwCsE3DnqCfyzUCzXdwDHcl58qctLK2B6cZ96clnIbFLa0kUkAbC2WyMZ6H1we/b3qSKWRLmS&#10;RSu5xhAU4TjvzwfbH40nFDjPuVfkiuC5iBUvhmVMH7x6+o61wv7T/wANk+Ln7PPjr4URyxovibwx&#10;e6ZNMmUEUc0Rjd/cqGLD1I7da9Fdh5Jht/LAZvmJ6kdPwqjrumTa3psumeeQlyRHIyAH92SN46jk&#10;rke3NDSRcXc8U/4J6+NfE/xO/YW+FPiTX2Mstx4Uhj+1sSGKxyPDGOD0EUajj07V7Javbi3juYJR&#10;ulXeyyJsyT7dcj8+K+cv+CW66on7Llt4A0y3uv7H8D+NvEXhvTZ3QYFvZ3hjh3Hdndy3QEeuOM/S&#10;UMVsG3mYSPnbjPA56jj0P5VNPqFVGJ8T/AWnfEv4ceI/h7rdrBdWeuaPdWc8UqZVlkiZMHPXkj/P&#10;NfhTo2lfsofscmGx/aG/Z28TeMviDp1xcw6jomvyG20qJ0kPkSrhQJkZACR83U1++piRFMckAbd8&#10;rMDjAPQZyOfqRyK+TP2+tE+C/wARPi/4K+A/xQ+F1jqWn+JILgS6lcWhEyjbwyuD8jcdckg9ulet&#10;gMR7N8jvy+RwYinzxufkd8ff+Ch3x++NWh23gvSU0fwd4V02/gutK0DwjpkdqlpLC++FhKBvLKcE&#10;EFenIrM/Z+/4KH/tG/AP4lXfjm+8aah4isNZnD+I9I1O4Mgu+xkXdwko7EYB6Hjpj3P7NfjDxN+1&#10;Jf8A7Nfwq0i4v9TbxLcaZpcE4ILIkjKJJCR8qhAGLHsM+1fV3we/4N7P2i/FGpS3Xx48aaX4U0u3&#10;m5j0+YXlzcRg4JQgbU9shj7Z4r6mNTDUuXVd0eRVhKpBpnUW/wARtD+Jd5o3xx+H2r27aRrAU26h&#10;2jaNt+GSRN2FdSMEAjmvQfj34V8PXf7fvwN8TeObsR+EvH3wp8ReCdU09rnd9uYWl4Gt2APKPLqV&#10;mFJ53e61wnxQ/YE0X9jPw+dE+G+qareaZcXPmSTX87EmQAESbT8iEgdF5/nXp37SN9YR/s9/AL9p&#10;9PAkmpXfwu+K+k3mp/Z2GLbSZXHm78cnzLu0sE3DOC44Abj63i+hHG8O4XGW96N1denU+F4TrPA8&#10;R4rBp+7LVf8AAPgj/gmBqetaP8UbnTbyN7dn8L3BmhusFo5YdqBdj/xhg3y8cj2r6E8W/wDBYLRL&#10;Tx5feEfC3wJv1i0t1jvZdb1KOCVZA3zoFjDjpx97hh0rzLTPBniz4M/8Fk/GPwn0m+h1LUj8TtSk&#10;hSOA48u6jkvljVcdV80DvytegeP9G+IvgP4m6l4W8Q+H4DqUWo3C6pPaW0aR+YMhmYbMxg4yM5PQ&#10;e5+BocUZhkFG+Flbm3PvMbwzl+e1r4mN+Xb5nP6f/wAFe/HOq+KX1pPAGhv4diEoi0xJpRPMQpVT&#10;57YA+ZgxIjPCkD1rc03/AIK3eIZyY7r4LaeHa6cxyNrzRqIsnAyI2ywGMkYz6DpVOy0Pxb4qtGRd&#10;OsZ4wVPEi8AjgqBye2eMjj1ryP8Aa3+Idz8ANJttNXwtE+s6nEz2kN3pzTiCFNpefKZTbllwDnk5&#10;57PD+IfElapywrXb8kcdXgDIIU05UtF5s9f0T/gql46mttT8W+IfCvh5bHT7FZrLT4J5Ue8lN1b2&#10;7J5hY4VUmeX7nRMds1j67/wVW+N1xrSReH/A/hi0t58tBHdxz3OU4ON6Om7A6nAHPSvmXwZ47/ap&#10;8U/ByT4zeHLSOWwPj7TvCekMPCUGy7vrq1u7h4IiYcM6LBCWGflE8ecBxX1l8L/hH8QfCui6Ronj&#10;bUrbWJb60V59Qs7e2hNpdsSzwbQAJIzuGx16bG3YXaa6cZxjxRRpXlX/AMzGjwdw06sYKkrva/8A&#10;w5wGof8ABU39oywupDeTeHISsZ/dDS22klFUYBkzwRvBJxl2zlcKMm+/4Ky/tAReG10eHX9H+1tb&#10;AnUTogFypXuBu8rLEc/IRycAcY958R/DWNdRBluZIGjZRGk1kuDwOGCocng/3uvaon8B6PdzySWg&#10;hvZgQkcI0eQsSRwAFQDB564wcfSvF/19zvrXl957C4FyZf8ALmP3HzeP+ClX7V1ze/ZY/iw/l79n&#10;2hNJsD78gwdSD+laF7/wUf8A2ppbCSOD4hMy+Z5a3kOlWvmhlbJGPLCZwcHKtwfUKR7tF8JbCSd7&#10;+HQ4RPGAD9piiUSZXHCAFiOvG0HjmtDTPhnpE8wsdS+Htk1ucSRXXlsQh/iLYwANx7Z469KwXGub&#10;L/l/L/wJm/8AqZlF/wCDH7kfPll/wUH/AGoJ9La7X4qakFUeY0h0jT2IGCSDm3PHAzx0PesnVP26&#10;f2v9dB1DTfGXiDzLlVO5baKEHZkHakUKhck/w4znndgY+mJPg/ax6sHt7TRxEJFC2p0tZHB6jZHG&#10;pDg471sp4J1+yeVm8qyEMu3MenhCFyecAMFzgEL8pA7ekS42zh+77aVv8TNY8IZRH/lzFf8AbqPj&#10;dPiF+1l4m8Jabqmr+MPGVxDrXiB7SO0vNYu5Fa5tRDIhKuxAX/SV4xt3bePlxVG70r4ka7Yh9Cn1&#10;4W4SNBGhlVGWP7j5CjzeSx3MDz0J7fY3xG8X+Em+DmpaD421s2kHhrxRLLeapcW+EjjuItOCljGN&#10;zKDEfusOeSQORjeFJPCHiS1OpeD72W4CadbSSRM/lmKEoDGGV12RlhggE8BhnFOrneZ1KLrXk7bu&#10;+xdPJsupSVJxir7Kx8kX3w/+KR0qaWLTNZljuhuuEIYhlRm28beSTk5IzzWBqWo/EwW8Xh/UrXxR&#10;Pb7w1vZzW9zLErruO7bjCkFjhuvJ9TX3DdWum28yabFqtzIZBua2SUTvIMAjaLeORFIGPlLfQnNM&#10;vb2W2h8/TtB167+zbQYtOsCZFAPJZQxbB5yNvbivO/1mxq0c3951rh3A7qK+5HxTL4W+O13ptxr9&#10;noPiuaBZnleeaOYq0pYM8mDySWwSSCSR7VZ+EvwQ+LPxo+Jdl8PvA/hyZ9Z1HzjG+po1qjeXC8rk&#10;zSAKpwJMc8njqa+zdO0Dxjq84uxbvEgkdmtNQuruRwucLuSJQFGc9WGcdM9O3/Zd8H+IrL47+G9R&#10;u53/ANJv2shAsTIiyTRyQhyCzBYwZVLHexwBtBPBKWd1MRVjCo9HpuVUyynhaMp01ql2Pz9+OXwF&#10;+NPwo+H+l/Enx7oi2lnq1zcWdgbTUVn3NAxSQMkY+UblIByM815jYeKNT1bQZV/sy4nJdxHaiJ9w&#10;QMMYGOg549APSv1W+Pfwtvp/gL4D0zxLZQyiS91a8SS1lZ18v7bMjbkaMEnd0Ck8Hn28e8VfsweG&#10;tEmg1XT7JboKY/tESXsaONw3ABThuAxyQCODWmY46hgsQ6UVew8LRrYigqj0vf8AA+EdC0nxFPO9&#10;xb6TNIi2/mPHHCTsywXoc8kMBn3PpW5L8MPF013K97oV8zKv3bC0LMcAcgd89eOK+65PgaujxRQW&#10;aWbuIQfs9vA4fY27gYVwxAGcAjOBgDk1xfjy2g8H+I30/wAL6aLm4tcNM7bIQVbnACsxDY6hgMZq&#10;MDi8Vj6vs8PC7DEUoYalz1XY+Q7nwdq2nLGk3gvX4g7gSRiyfhQQMj1PXPP8hVjS/APjS80n+zdH&#10;+F+oyyGN91y5YuUbk/K3yqcZHH55wa+gvin8b/DPgS1M/iPwxqrsIBPNHZa1FJ5fzqFLqYVIDEna&#10;MnPlvyMGud0/9sv4Vwapos/jDSPFel2GrSLKbyx0yC+uI4Fbaxjt2liDljlFPmgDO7DY2t6M8Hm9&#10;7OmvvOBYrB2umeOT/BjxzqptdY0z4cyxxpaxeULexXbIFQAuw53ZOWyepP0rC8RfDn4h6Sz3OoaA&#10;1tJHhyUYKwU9Dxz6cV9ia38T/wDgnH4J0+z8H3P7SHxXuoYrdILfULL4QWEq3kAGUuEUeIIpRHIu&#10;GXfGjAMNyqwIHK/EW0+COu2+i658JdZ+I/8AZN3bhzrHjDwpp2nwwuzERu0UOq3bIhVW+d8ADBYg&#10;ZrGrHM6M3KcNDWnVw81ZPXzPF/2OfDniiL9p7wpr86iIaLqf9p3UUc/74rbRtOfvA84jyMgivR/+&#10;CanxE8KfCL9pXX/F3xH1O5gurvwDr0OiGzsVlla6ntmjUlwqmFFV2dmBxxzkk10/wE+EXifwN8RN&#10;X+Kl9qU13aWOiajZRXNvp0kyvcXWnXEUKpJFGUVwzq23cTt5xgHHl/ij4c+MfgPqg+LHxAiuNSst&#10;S0i80UxXjGObF3A8Mcu4bkC5+YANuAIyAQcVTx1L3Y3V23p9xjKjOc5TWuxyHh/RvEHjLXLaHUb9&#10;r+6ljmu7y4WNFf5nI4lMbtnIB6fTrW14d8HR6ZfXltJdZmuIfl1O11eW0eB2XJwFZSQTkHaTnpgg&#10;Ctf4QfC+68V+MFj0/VLzT7L7LFBLdMTskeRXYJhCjBFzlnVicFflPNewL8APh5caaY5LK7nS3CO1&#10;xpMisCSMYCyBwWznkE+mMc1w18W1Usmd1Ok5q6Pn628Gz2qtBq2i6XfSK+EuhLPMZE7EskwyevUZ&#10;/DFFfQl7+zh4bupBLpXi3X7ODbhE/wCERWUvgkFiY4tuc8d+mcnNFc/9oRWjZv8AVZnt8slxH8TT&#10;KEJtodBuVxuBG43MJGRn0BrGXXr+w+F+ua9fSOf7O1bWJoQRwVhuZWj4PoFGPbNdbFL4Vs/HVhf+&#10;OvF1p4c0a4nktr3XL5FMdorRs4LFyoGCm7BcE/whj8tS/Fr4ffDXQf2erzxXoHxv8La/Y6v5qyWm&#10;jawk9yq3EjxLcBIsgxGQhTh2cNINyqo3VpDC15x5ktD88VKoqalbQZq9laW/jl9R81d8+mCNHByd&#10;qOHP6kVyVjqs2l/Dt9X1B/mg13WLmMsSflGrXJTr0wMHFaV34q0vWPivY6ZompRSz2lvew32nq+W&#10;ikKx4Vl5yeo4z361U8VXOgP4K8SjxJq8Wm2WiX7R31xKR+7MkUNzgLnkkzkY4PSspRkpWS1HSoV6&#10;tRQjEvXLWul+O9b1zULyKG0tPD9t5ks0ypHGEmuWdyW4UBeSc8AHNeM+NP22vh38O9OsvDHgSzOv&#10;Xel6eLZJ4JNtrEVTaQHIy68HO0Y6YJrxT9pz9qnXfjLf3MT3baf4YtXcW+nq+0THdkSzdN7HjavQ&#10;Y4GSxPj/AIfmvPFl3JPp0DWtghPnTbR5kvsB/AD69R7GvtchyGnL3q8Lze0f8y8XhoUXdVLpfF2v&#10;5Hvsv7bPxP8AEPiSO31uOystBub+P7XZwLh0jKBJMSt24L4xknjNfRPgfWdf+KfgvVfGXh/7Nqj2&#10;Wj32oWd5HEQI/sdtJcyAAHoAh5boU6HpXw5feGND8NCTU9OtALy4jaLz5pXmcRFcMoMhO3OcZHOM&#10;jOCRX078HfiL4z8L/snXWnaVrl/ZW9lo+oxSLZ3LRb47smNg+BllIcoRzkNt4BNfaVuEMPicJW9p&#10;SjFpXTV9Lf5nkx4ghleKo1aEm7vlata9/wDI4H9mnwjc+IPiAuvM9zFZaRA817PauVZTswozkc5x&#10;Xe/DhYtf/aR8T+JBp+2LQNGEEblseXcsUjVvq0S3Ax6E1z37LXkQ+HNc1hbyRXnKRiKLdiRYg0kg&#10;DY4+XacE85/PQ/ZbgWfw/wCL/Hc1zPK+r69HbwCTONsIZ959ci5ZfqtfT8F4Ol9Wi07ynOz8lE8D&#10;jTGYhVKkp6Rp0/d03c9z13xJqzay8Ntp0Z8uNdqseBk9snA6V3fwt+Cuna7eRXPim8jjjWVfNhzj&#10;cuPboMk5+neuT8MxQJcWgurLJBBDMoJOf4iDw3B46fhXsPw+RJLVLNYgzo2wRA4JI4x9e/QfhnNf&#10;e5xjK1Ki6dJ2PynIMHhq+KVasr67dNT6d+EPgbwf4T0a3tdNEe0lSCF+baD908dCeD7GvbPBzQzx&#10;x3IhVGkBMiI2QuOxOfwPvXzv8N7C8t7uO9vtuBCAsacDdnOBzxyB+eO9e5+E7y2e1eEKplCjAYA7&#10;jgcnnk+/tX888S+1nXk5yuf0LkMaVOjFRVvI7FXIgLSzqwIyOvPqPfqacs3mxeVGhCq3BzxkdMYq&#10;tZiQRCJfvO+CIsgEkk55PoOfwNTsitKHztIGAS3XjGCBwfx4r4mcGpH1cGmgvZYoAkL4Z2PAdT8w&#10;JwOvFKFkcC0hGXL5VSRhei/1H+NZ8cvm3Qi+/F9o8zaF2EFj5jH5cZyeSWBJJPrWjHKklw8xyoiI&#10;bCjv12nn27/lWbjI05orQfbyvHcGGO3YRA+WpMmc46tz15zzTLqdrW1YIyDDbSzgHnOM4HA7n8Kq&#10;WltdLOlrDkH/AJaFwNzYHJP1Pc81S8cak+heE9Q1K3w9xb2E80SjAO9EZgQx68565xnFKo3TpOdj&#10;WklUqKF9zhvB37Rvgz4gfFTUfhZ4PvY9Tk0mJZNTuYuIk+Z1KIw++wIBzyACfSuX/wCCgPj/AMLe&#10;Gf2b73wz4lgkkufE7DT9IFsSN05y4yQeBhau/swfDLTvDPhi7+I2t6P9k1jxPcf2jdG7IaSOMqFj&#10;QkZxkZYgZGW6VwP/AAUP8vxX4d8JeFLwCWOPVX1W5whDJbww7CiAkbmLSLwQwxuJBA482dSrHL5V&#10;qulz2YYeh/asKFLW278xv/BKe5vtU8I+NNfjs9iHxPIEnuolTJFva72AAxw6yDIxgqc9ePqiGaK3&#10;lZ/tICyEbsHOH549u9fM3/BL9Cv7NMPiOGwEL6prmo3Ej7DvmU3cgRmxgkhAozzwuAMV9DW+pwaZ&#10;cOtxNL5CPshct99j8xB5PHt0xXVgoSeHi2tzmzOcVi5K5qO9/l8qQy4yDJkOPbHuc1DrNlaajHGL&#10;csFt2xNErZ2gj7uMccd/cmkmv5IbVru0gAlVAsbyIpG7pg8DPrVdBItnJcz3KqWk/eKr4cluzHAH&#10;3RkknIOB7jtcWebGa6mgomuYhJYWUoRl+ZkLOOOnA6Hv+naoSEa9+1oDM5sXVInXq27ILcZzywA6&#10;AO1ZJvbuPQLq80/zAXbloXIMrDIJYDHcevX0xXR6Y96kaeXeTRn7Mr+czccLuIOcjoDyTn5aXIzX&#10;2isVo2+02xtZWUSSbvnVxtwBzn25/Kr2mahFpREwVn3xlRDkKcZwce3Bx2IAqks9xFcqvlRsgACv&#10;JGd2c467uP8APFSiWwuNTWO6KSKuN7Ry8sQoHGOccHg59OBU+yXVCdV6K5ZjtLeIxtawvGG+4p+/&#10;uxz06cZqzCiyyGNmMkmc5Vuh4OfX0+lIktu00sUHyvFHuCSucEZwMZyAOD6Hjp0qxBaX8yv9nv1k&#10;hkOwxRKCxbdw27jgDjGPfPGKHeMlFI00cdWUL6O28yO3eRd7SMoKEZk5JP4hQTgdiTXl3xUPiW01&#10;nU/EFrbSQ6W3iDQka6aP5AxvtMRCXx8oBMvTPIPTv6FrGp6fYyefPeBzanEcTv8ANuMbAsvAyTkg&#10;9M7uvFZfifWPD/i3wJ9khdHU6/p+HLcpLa30N4N24jcP3B4GevRuh5cfHnppeZ0YSfLVuuxqfZ1W&#10;4+1GZeQQ2YQhY4GOnUnJ/nUMdrYJAlzJDiTzioj2ElE3AZ/DBz659uW2Cyvp4SKVPJkYyISpBOGI&#10;J2jvkE5yScjpUg2WmrFbSIXIiXzHIU8dSQCcg8YP4e/HTSg+XY5pTTm2XILciE3InxHNncnA698+&#10;uKvRJPaBGjW5aRn3G5L7VwOMkD1x+earaQsdzYCS5V49zbow8ZBK8/wkjH1Iqe8lnDmN40UKgKx7&#10;v4+c9yT0/IjAGMCuVhzRCcRSM6XLEsdzNLGCqlcE/XPOciktIrC00yS31RJTMGVADLjf/dIwOvf8&#10;c1WeSUsJJLtY2ijJlhcfKqlhzjAzyM+2OnOQFra7l+z3LZeM5jYyZAB/hORkjn3I/SjkFzRGXdvL&#10;GjvFBLIxkKw2yOpwq/Nxjrz29BjFSWEjXlqWtYJJmiwS5+bawJ5DZPQnGM9TjtwlnapcOttq8yyL&#10;E8pEAUMXSQEIDhcElhyCOOnOMm5OyTX0YuJsmUBEmYEYLHGMcjr1PXrUuEn0GpQ7mTq2qGbVbdLi&#10;FvMEOx0kYrt/dhiDg4JG/kc/ezjpXhP/AAU8todT/wCCfHxo0wRHfb+AL2clF3KfKjE+FPcfujz0&#10;/GvoO4hW506aOS4wEQfYy0pJAGCMqpGRzgrkZ2fTHiP7dmtaWn7DHxrsIg0rn4M+KVnU7QCBot4w&#10;IA+7huQpJPB59apQm3sKU4J2MH/gnJZ29v8AsbfDVDqf2ry/h1pc0iRTkiANGwHGcDleg9zX0BpW&#10;rre6c8F5p8s0xcbJ0XAjbzCMKSOM5b5h128ZFfJv/BHCzvLL9jfw/wCKNZ0NorfWdC0ue1nWcurx&#10;wwvA3AVVTBjJKrk5yxJLcfTvinxBZaC0NzLri+RHNJunjQRxwEgna+eXXjJz0IxtO4GvNp2gm35n&#10;pVoN1Eorc6C3lu5LlYWuI1iBG9pGBkB2vtOR1Oec98VZtZNN1h5o7CeZ3glIhacYlP8AEzg9xz27&#10;k1jWjWetCK80p7aWC4iVWm+1OFZtu1nJBI2hcgABcZ61YtZn0gjTbjT23TOxt/3K+YB6hiRn8Tnt&#10;XRGUJw5ou5hJOMrPclutNmMiQxebgo6zw7TkZQqTk8A/NjnHX61pR2cMRa6Nl0YJkov3cjJ/T9ag&#10;E17ZSHYIQ3lusUkgO7bn72QMkDcxCkkZYnFWbuWc2v8AotpGbjZuWMyMqMx4XO0Erk9eOnbtVaxV&#10;zN3ckhltcWd9YT6XY6uk7QTNFeFGXcr7VIU45RsEHHHByOKL28sre4+yXAlVnjDooG4uv3cgAZ2g&#10;sMntnnGa8F1DxP8AtIeJviJpXwy8eta+DrPV2ulubjwpqSXVy8duiuGWaWAqgbHlsNiSYfchB5T3&#10;TT7PQLLRTa2EQRXGXZ5XZ5Djku7ks7HGSxySRzk1hh60sRJqK2N8Tho4Xl52tewpKW20yhgzq4jw&#10;CARkjj145/Gvj748eGp/Dv8AwVw8M+N7+W5trPXvhZpOj6X5BBjkuIPFcVxMknIITZcIw/2gh4r7&#10;Avf7NN0J4L6VzIACW2tGpxnduI3c+5I4GK+Wf2zvE/iXQf8AgoF+zF4Z8K3MyNrtv4re/kglba6W&#10;p0W9xLtU74yYFznpnd1UGt60UqbTM8JL997rPpX7eyFGgupizHEdrGw2kFcbwB1x83+RWha/2rc+&#10;bdXIdhbKXJJBxzjO3qvORkADgjPFQSJZ2kBk2Rkjaq7Y+VQEEnk4OMdM81ANbtpI3uLW4AVZWRGk&#10;mG4/MedrDALYPGCBjrzRBPlRnUnadi9NHazQELdK8mxTukg4b5s/K2McdQR09ale3g8jc8hkKLkK&#10;eCB3bI69zRoltb3EIupNVhEpkXyWc/MUBU8tnGOT/wB9EdOKitH1l7iHTbiATRw7nEgcHYDxgfxc&#10;jnA6/WnJ8iTZNk20jR82a1LQxI00PAMgU8dCRn6dfoR6inC6SfeIppQxGQuOAO2M9e9YszPFKbqK&#10;0TcCIpI9vzMByFyDx1zkjv25qa61HyrZ/saBgAShcqQGA5HTnHp14quVkJpl+ymhvLNLmJpFDMC5&#10;lGCOOR+dM1HT7eSOSOZzGsm1SY8gsrZUgY5Bx39sVLaX1w0KtkeaU+Yqxw3GOeMA8e/XvUhuJJFi&#10;uGDBZYyXBBH3TnnsuO/HUg0cr6jTs9D5P/YL0efw78Uf2ivhT4U1e6tdD8OfFk3VraEgrG91ZJcT&#10;YB7PPMXOP7tfS+lu8o8yeRSoGWUr0YYyM9s4H+RXxnoPjHwh8Of+CufxF+F8dndWw8YeCtD1DNoZ&#10;Ixc3EbyGRmIIAyPKB55C4PB5+xI9bsNHtWvdYkhtESJSZZG+UjAySW6k7QR1OOOcDHPTaeInDqrM&#10;7MRFwpRk1ozQ1XVNK0TQ59V1u8it7W0ieW4uXfakSLy7E+mBzmvzv/b2+PSfHv8AaG8Eal+yjrSe&#10;JZ/BlhcanNqOjWgu7QTsMRwzOrBeQCdoOa95/ar8B/HX9t3VrX4C+A/EE/hX4Yyw+Z4116Fdt/qk&#10;RYD7Hbg52RsM7nI6HpyRXsvwO/Z6+D37PPw9tfhj8N/A9np2lWSqDAsW9pWHWR3IJdzjJJ5JOSc1&#10;6lHkoNT3fY82onP3T+eHXP2jPjTpn7Ul5+0hPr02h+M01+S7urmytxC0E2TG67COBt3KQfx61+63&#10;hz9or4iWvwG0v4qaT4B1vxzaz6PDqE8cVklvcmNow5MYziRsE4UdeMV+Nv8AwVd+FkPwh/4KBfEb&#10;w1BaCC1v9TXVLIbQA63EYkLDtjeXHttr9dv+CUHxMX4qfsB+CdQ1C83XWl2UmnTskpbDQsVAJ4wd&#10;uOle3jYxdOnNbM81WVRx7HkPx1/bY/Zy/aI8IXWjeHdVv9L8QNCJE0LxLatZajEDnjZMAWHX7hI5&#10;ryr7RL8Sv+CevxQ+DWoeIp7RrHwzc65DNGPMcy6XNFqCwdchXNrj1HmA9AK+jP8AgoX8KPh/400K&#10;O88T+ANL1I28vmQXtxb7pIHHcOMMp69COv0r5a+G2neNPgd8WdDXQ9ab7DqzmKbSddiE9rdwzo9v&#10;KC7LvEYDq38YIDZB5FfqeUUKeY8KVMMtXa6V9dPI/L82rPL+KaWJ1SvZu2mr7niH7a2majb/APBQ&#10;v4L/ALRNpqsUMnxI8M+ENVvPENmy/wCnanujhv5uDgOrEIfTHtX0V4q/4R+zv9VfxAjaxqUt5Pea&#10;i00T3E0kbvuRdxbJ2o4HoMNXxP8Atm6d4jtP2UvhJqHjLxJar4h+GXiXXvA01lpC5WAwT/aGmL7i&#10;GJmLqrDbkJxXon7Ynh7wz8OviLpnjbwx4rvdB0nxn4buL7U7DT/FNxDbxGObT7ZFUpOCAUJ+ZWO/&#10;zCuSoCr+SRyZZq/q7dmnufrkMxWBftWm01t80e/qfAOoavYabD4BMF1NcQJpsc3hwoPNcqgkaQqU&#10;wC275iANvJAr5c/4KqfBH4k/EDX/AAXb/DX4Sa5qMWn6berd3eiaHNcJveSEgN5aEI3ytjIGQPrX&#10;OeGJYNfuxpC+Nddlsm1SNrGeDxdfM8ZaGHfHvWYuFI8zkkhQWIxnNWtOtfEnhpha2XxH1uBIyV82&#10;e4ugPNAJkL4cs5zuxhjgj6k82O4Ylw5KlXdS97nThs4p5vGpRjCzVjB/Zu+Fv7WHhWT4XeBvFfg3&#10;xbZfD1fi82qzaHd6FKsdpqCpp0ct85aMMga3KJljtxEcYwxr7g/ad1X4YeMPDg03wZpF74FtJPD9&#10;rbl7G7eW6e5i2750xkp5hQ5/hXcRnivkG9+K/jLVv7PtvEfjyW8volWIG9mlASSRgYgNrqyfKpBA&#10;DAlhnOK19e8beLLRIr34geI9aZ0R4wY2mlX5VwG3QlQFXdn7pYcZJ7efiq9XFJKxcMFCnVjUctvI&#10;+nvAfifwb8PbC3+E8njptfvLa5nEd5dszTTq8zyL5jyAkkK6rkseFAGRitX4gReO/COiz6tqHha9&#10;sdHZiI9RER2naoLL5mzAOMgZzjgDjJHw/rvxn8YTxFk1W5Om38IEJtp1i2b2J88yZWWI7iFGx5Ii&#10;MjaoAAdZ/Hr4s6Sg1PVfiLaWMogFmbwR27XUihH2oZfKTLLtB437unOa8mWU1ZTcmevHHwson2Dp&#10;sLa/BF4ph0Zpred/JT7RaRsmV5CM23g8k4B5/A4S5udctLFJ4/DNy/mhJtNZtNXyyjPsURuFxJli&#10;em7qB1OK+Q9Y+OZ8JaDY3Hif4mabeJsiD2zW0cqwNkgupkLKxJVj8vH9K3iD9si8jaw1KH4ieH5Y&#10;YLt4LWOPSBKuwbm3oAd4YHoEwDvPA6Ejk05LVsJY+Mex9ND4oW6ak11Ldvfz20wSa3GmLI0O0nKF&#10;QpAxgnH3sgZrN8VfHSfRfAl74tn07VpLDTojcTrcxS2wkQnBUCRVKY4GOcds1836f+2Z8WvEWrJo&#10;Xgz4Zveym+IXV10Y2SsoXICnaxVcgHBjx1yAeR19h+1X8craO70Dx7pWhW1zCyGzn0fQ7XsGYqxm&#10;3RlcBs4WPIUHgnNR/ZNWnJO3yuH16E1Y+tPEH7I3iX4+/sOTftDWPi7T/D+lHRbe9vrXUNPe5lkd&#10;L0SQgH7hypijO4FTgkgjivB/hp4Lt9I020nPirTxZw6ZBb+Wk22IOiYdldmywzk9e+O1eWfFP4/f&#10;GD4maEk2hfEvxBY2YBlutJ0D4fgLcbHDCMzy3jZQbASqGNSDyp7dz8Pv2g/G/iC/v9dtPgVpHhrS&#10;5oGjtxeXl00sEYACN5dx5zuGOCQbluG4cYGPWqTrLBuhTSUZbrqeZCFOWIVSbvKN7PY9fsNQ8KRX&#10;rzWU2niNLcFXjtkkeXB25DFjg9Tnp2qVPEVsviCNtN8S29sQWdZG8pGic5/hx8w7cdK4K3/at/aV&#10;ttOn8BWXiEQXdrfNBb6voOlyWTrCGdfMUXU08cm5kwrlRt242nNO0j9r39oXTtZ0xJPife6vBczS&#10;Qt9r8T26OHVQ2wiCOMBuQeMAAn7wBA8n+zpJ6nqfWtND1VfGOjaXEYdW8bagUijA+0W0rYLHvnA2&#10;kk4z7cVJ4a+L+ieE5IvHOn66sNzp2oR3Vve3bmZFMTA7iemQdpOTjrXnWt/tz/E7RbhfDuv6vf2C&#10;3O9LUPrN3IglUZI89mG7n1bj+XI+Lv2vPDvxZtm8CfE3ytQ07eDdR3Wp6hHLOQysAxjuIQVEqLjC&#10;k4Dkj7m5LL5xmndkyxXNFpr8T6E+Mvjb4g/B3wl4b0X4xNJbx3Onf2p4VvL+VEjuLW6c3Hmx4Ybg&#10;3mEsDyvoOleTfED9rr4ceHrJW8QeOfDsMcsimOWCMsJiu3n5M/rnnPatL4o/t5T/ALQ3w00H4c/E&#10;S7tfE+heH4IbbRNHk0axnFkFRI8JIYRIw2oqgli2cEt3rwyfwx+x/Z3h1XxB+zloN+1xMRFGdS1B&#10;C8nVsRwXaADOeMDjbwM8bzwVOtUvUcm/Q5oYudOkoxSVvPQ9A0z9rDwF8R9Qj8PeAPirby6nNIht&#10;bXTxPHMqxuJGIfaAowhyMjhj64Od8afH8fw/8Kya5rd3EX1WZbP7fdQxyFZHZcOTIR0243Z4zVXS&#10;Lv8AZI/sQtbfCPSPBV/azGezfQLvUILy4jVk3RGa4lmbBAKlYnjDJK/VgrL0fiXxd+x58QdZF98Y&#10;vhBpvifSEIhh0y38Z6jYwJMGz5zQQsi5ChRtEe3BP3s7q+lynGYHKcPKlFPnet2jy8dRr4yqqkn7&#10;q6HmuvRWvh3X5vCHxT8G2g1y2iXdHq+ix+ekTLvjYB1PyFXDKQSpDBhndTrSb4cXejSWnifQbCSy&#10;t7JoZDPYoixwD52XhQAgI3Y6ZGcZFe3+M/A//BO/xro1voMGjeKJtJ2x29hodwbCSLQdknmOttPN&#10;BJdIrln3RvJ5bbyduQhTkbj9gP8A4JP2Vi2tad8UfjHIXkMl3Zx2+nzQxMOdm5rJxt56Z9ua9Clx&#10;BzR/eNX8jmxGV0IyTpNtW6q1n2PIfhx+3/8AsvfCVLTQrH4IW+u6bfPDDeHUtAhNzZ2YdmxbSzMx&#10;AJdiR0JYk+tfUNt+0Z/wTi+I1hps3wf+AXgO71a7ln+1v428YSaC8aoqNEI2gRoyxxLkllPCjnNc&#10;94c/4Jdf8EpIreTxC/xx8cOsgVUivfFNlA1qxOQAsVihBA+Xktxn616xpX/BPr9l7QfCiW3w3/aH&#10;+LWlW1xEyw3Wm/FAxfeUgFV3KmR8pAKkEgAgjilLHuq7t6HM8JCMfd0fmVPh9+1Z8G9M+C3jL9k7&#10;Svg74A8Pav4phj0vwVpfhLxENRilvbpvJSee6IG0rvYA4dgGYDAJB5T/AIKU/sq+PYP2FfhR8LtL&#10;0L4gePPHtjoDTXOkaNYT6t/Zf+lKqMba3EjJbCM3EULMQhFvHgDZtHsnwM/ZZ034D6I+m+Cvi7q+&#10;salNrsGpweLPG2kWeu6zZsiMhtre4aRVhhdWJZRGSWwd3Aq74n/Zq8G3viTWPGfi/wAXeM9WudWu&#10;dKuWtZNIPlwLp9nLaW0UIjfIjAl3lX8wl0Vs4yp8VYHAPFSrxp2k3e/ntf7jfCyr0I8sp3T3t1Ph&#10;v9grw5428G/FbT/hZ8bfhX4j8OavNazX8qeLfDdxY/abWNPLRY0njQADKg4BB2t6V6v+3d468OfC&#10;j4ZWuu6F4L0V01TWUspZYtPiDhlVpBlwARnZjNdf4/8Ag78EYPjBZ/E7xVq/iWS9uFmsrfTNXW/s&#10;rOWaVnmZt1lDDMZMqzY84IdvKsABVHxfcfsjw+D7jS/FF7CtslwrzSy3Gv3UCXKqVyj3txKsZALD&#10;CjB7g1v9Vcot8l0zbnXt4yctEfIKftYa5dRrJpHhq0jiC4/c6r8rEdTwpHt17UV9E/8ACh/gR47t&#10;La98LfEi/wDsdnbrbRi207TQAAS4BM9ozsdrr8xPIx3ySVw/2RR/kO369T6zPevinr1z8PfiDr1l&#10;8FLXS7u0ZRGfD/jDwLe3Fre27bw9tLMrPuIIQi5iVWBztwCRXy1P8Gf2jbPxJ4g1zSNR8EaFpWqa&#10;ml7a+Hf+EW1W5t7AI6MlpFJJaFjAWWImIt87RIT0r3Wb9i/46eLNXkvZvj3p1hcyufMfTPBcG6Xq&#10;N5MrMdxGM/8A685HiH9k3R/gfoF54x+NvjebWrWzJeTVbrTbawWLfgLGBCoLvuG5efXrmvmP7dxl&#10;OCUZx7WSZ+H4fjvC46sqeCxMakm7JRg2d/8AC3xhomhWdzqHxz+GHw11eCx8Itbw6lceDbvTnicK&#10;JMGSNIIvJV49xiwsmAf3vU1+dnx/+NZ+JetT+E/Aryx+GNOdWhjETRyarKkaxtdzDuzBF2LwEQKO&#10;uTV34u/HnUPEwPwl8Barf6hpZu1je5khRJ9Vbd8qFY1A8vONqAHJAJ6Ctv4jf8E/PHPhTwf4c1Tx&#10;Rr1rYp4iRodUkuYWaLSLglisEpUH5mC4yPl3K47An6XKcTUlXj9bknP7PT7z9H+s08shCjiq69pV&#10;6JWdu1j5ss/Avj74peHj8SNK0uMeHbXVDZPcfbYc28oETHdCZPNbiWP5gu05IBJVsd1ptvp2kW8F&#10;lYwBUhj2hOzHPUnAya88+H3gHSLv+09M11AbyxnjTfG3KIRlWDe/I/AV6DuWOBIk3SLGoRS4yT+J&#10;6niv1jhit7JyxFWN/wAzzM7puajSpuyI/EE+8KZZk3b36n1xk+lfSPiOzOi/seW13qRSCW50G3t0&#10;RmC+a32hZAOuSSoY49q+dtI8M6l498T6X4N0gIb3U7xLWzSWTaN8jKoPPQZNfUf7YMVp4b+COheC&#10;IoyLiKa0gQ28hAkMUJV/l6nJII6frXuYniJKtOnQupNWfkup4P8AYKrRpOu/dUrr1toc/wCB9Ou/&#10;hx+yWPGlrMbcalHf3CXU8Ix5rYhWEE9CfL3Dv82cdK3/AID2z+Hfgh4b02aWO4e4tnvBsXGFmkeV&#10;Vb3GR9cYqh+00dQ8M/BXRPgta6pC66hc2Fs0cjkiRoYhGLlQT8o3KAccfvT3Jruo/Dkdi9roQgWB&#10;YrdIEjhjPl7kUAAdscdPevp+E404xirq6V9PN/mfNcXSq1KNR3dpSSV9korb0uWbfXbuW+jlgZMp&#10;liqNkD644/AGu28MePbjTBbnTtS23Eeze20nnHPzAEDPXn39M1m6X8O9O1TR7mzttSWO7WMvA08Z&#10;UO4H3ffIrJh0yTTUSDVZvInhUkIFDEEEnt2yfzFfcwhhcU2nq0fk+N+u4BxcdIs+mvBHxSnvNCEt&#10;1eskkLBmKjOw49Qehxx05+hx758OPH8muaaottX8t1PmDbEPmTqV78dORz6V+bfif4xeOvB3iS1h&#10;l0aKbw5OY45tU3kbCxC/MQcKMuByMdea96sP2h4PDHgtjpsO66ntNsV01wfKUhhu+799jgj0zzX5&#10;DmWVYbPMyqYXDxaqRezVj9ny/NK+TZRTxuJkpQcVqnf5ep92+HfiHpiOomvQMZ8wEEjp+OOMfiK0&#10;ZfHOiTXbQ2+qx8thFBwCT2G7Geue9fnBo37UPiqES29zc+ZFw2VYjaCOnPrnkCtlf2vdcsSlpbXA&#10;ZWcECFeowe59uOa5qvhfj46rUmj4n5XNJJ2P0IfxvotrEL+4vkRJmB3qeuRgDg5PYDjpVoeJLW6i&#10;Q2csb8uVkGMNkDt7Dpxg4NfD9x+2Z5VjbLqeyKSRVMiFxkAY5IHr1HHeur8K/tfaNq1uImdo0Aw0&#10;qv8AKe2eevXpXh4ngDMaMG3E9zD8dZZVnZT1PqLxV8TPDPgzTr3xZ4juJbawsLUyTz71AbAP3QW5&#10;bOBg45YAH0w9R+LNjJFcPFdwTwtbqqW9wyKGyWYnk5O7cOOQNg4Oa+N/2nf2kbrULBvCeivO1veL&#10;FJeTJ8weLdu8te2Tt56gY71lJ+0HNc2dtHc3rxo2HVJnKKgGQ3PQtkcgd/evAwmQfXcVVw0deRa+&#10;p9Li81+pYKjiqmiqPT07n11oHxx0bxf4IPiNkSycyPEbQXSusZjdkZd2ACAV64XqOM8V4P8Atq/F&#10;dfEVosVrezuui+Grq6txHkRB3Qxl2P3Sw2naDztdjzxXjmr+OIbDT74aTrCRpd3kt48cYAAZjlhj&#10;sAB361yPxU1XxP4t+D3i3XNXvmLSadBpukXWwKspkYBNxHpJI5x1A5B5FedxFw/9Q4eVSsveckrH&#10;pcO5wsbxC40JaRi5X+R9rfsC+KLuw/Zs8L2N1qr3V9JpkUl+V2usEx2MVjEe4CNdwUAcYFe4XPjS&#10;yht4JJJIyk0mAy89iuMLk9foetfGGg+LNV+GHwz0Twzaww/aX0uNb+xT/VrMIgnmZJJPzb/TJHGM&#10;1Mv7QHieyt4J9QvJCbcsqMqKANxOTtzjAGBgVx4nEZFlCo0cVU5ZTSt5eb7HfQwPEGd1q9XCUuaN&#10;Nu77+nc+zbnxOrOl39pCRMmUZgWG4EDbtXODjB5HQmq1trFjqtu1lNqCohkYsXYlXcjaMAA+3ODX&#10;zP4L/ar02KxhmutDvdTZXKR2DT7UaQqDucnPyDIAH+0MYxU+q/Ej42aCLdD8PNUjjut89q8NjJKi&#10;vuyoBQnB4Xqew6V34fA4XF1+SlVi09nzLU8rFYjG4GlzVqUk1uuVn1hLa6fMttJbXou/OkJeztsu&#10;ZCVBOFXkrnPr79azNW8diK5k0vTVuI4IIleaNogApYkZfoYzgkbWx3r418Q/tt65NfQxXfm3Uv2Q&#10;+Yk8h3EjgKAxyMDHB4/WuU0r9tXxRFeQJLrk9vEgZ4LZ2IjjDKVYhSCAWHG4YJ9+a+ww3h5mlenz&#10;QR8diOP8to1OVyPuPV/iXoyXUMV7qpSRhvjwQAo6gksw64zitTQPF2gXNwWt7iOWcbtx3DuTtGAe&#10;DjtzwOtfnB4t/ai8V3OozXOlKJUnf94JlXJ4wB0yBj044rsvhb+1/p+h+U2vyoJdpkMjx44D7V+Y&#10;c9RzjvnrXVX8OMbDD3WsuxjQ8QcFKtbp3P0JfX/7Ofzb1FmjZ1MRR8sGPykHOAAMqcn3x7z6Prkk&#10;mrNMLoFbeMs6RvyQq+gHHY/jXzBP+3Z4M1szXUsqRCKFYo1ml2ojDOCPT5ufx7Vha1+1VoelW0xh&#10;e2dSEdUSUGdgylgWwOeCpHPSvmZcJZlSnyyg73PpKfFOCq0VNTufUdv47W61Gae6SN4o5QYPlAcD&#10;AOG+b5iGzwMdOnFeBf8AC5dWvPjDD4Y04x/bR8R5LC5a7upNhtza3cuTGACp8ssVY8BkXIwDXk9n&#10;+1Br3iPXrHQrC6NjFLOEZzKYwAR82QOAcj079+tN0vxJOn7T9lfx6NFCt/rrX0d2kg/eMmnXELZ3&#10;c7SpY+m4j3ry88yFZTUoQr6ObsvU9jIs2/tSFaVHXkV3959aa58W7LS9dTREu/IcSlGW4j3Lbqsj&#10;5LqvzLjO3A5+UZxVYfHfRBqg0OfU44ZPsm9J4ZN8TLjDMrY6oQMhgGG4HaQwJ+XfEPj3Vtb1G9tk&#10;1ZDFIkhZZnAyxLEYH4jg5xiuD0P4o6t4buJ5IgsgCyRxRo3McyrkSYHIA3Aj1AI44r6/D8HqpQi+&#10;rR8fiOJ69Os77XP0Q8K+OtD1vTITbal5rSoAixSBvb5sZ5GDn0INbAlEINxuVGcBQuN5x1DMQPk4&#10;B9ufavjHwN8e72/0gag89zbNGyBI2nfYR2BPGV4/U+tek6T+1jC1qi67LDHMJGR2UgKSvy8DJJwM&#10;c+/c5rxMRwlmVOTcY6HsUOKMFZRk7M+gn1O0cm9tbkqoB3glTlSDyPmOQen1zmsvU/Fmh2lw1jqM&#10;6lwR5KLIoZR3bGdxHB7dQa8Wg/aX8N39x9ttdblRov8AlnGynY46MWPU8gDtz37cz4w0zw18XNCg&#10;h1DxHqKOuqPPYAzbmtZmkL5WThgoZuACQoAAAAxXn1+HM1pUnKnSbaPRw2f5ZWqqM6qSZ9IW/iaC&#10;QxyWM7DyWBdsEHaT905GMkA/Q4q9qXizSBaR3mrapHYWgdIIvteUKux+Xb/fJ7Aepr5T8KfFnxL4&#10;RulsL/xHDqdvBKYGkuvluAm1iHbadrfNlQdqnp15rU8Q/tA6N9keGRsKgHk3WNu0ru2spC9Rk8nP&#10;U8VtguHcdirKUHF9UyMZneEwrbjNSXSx7p4g8c6HYPdzvqMFuLYMiFnByRycH+L0JGQOM18m/t2/&#10;G3TrH9lz4tRacXmXUPhhr8MkiIcKZtMuowSD23SAZ9fqK2/HvxI1LVPD0uq2l9HcW4ZRMA/zzbl/&#10;1hz1GBjPXAx2FfNf7V15f6p+zR8RYb2abbJ4L1XDzLkbBYzNhD9CnTrx3r6WlwvRoYaVWp0TPA/1&#10;hqVsXCnDq19x9i/8E6k8K+Hf2Nvhz4TtJbyOW38BaG+oRSpJFDme0a43rvXDL++yzr8pJxklSB2v&#10;xa8Caj8Ybi5bS2tL+Oa2jS0067ZoY5XQh3kEqsQHMgcZIHEYUqMhh5D+xD4u03wD4Mj8BjVxeQWH&#10;hTw3CphtxFJERpixMMkAsVMXXpliRXpPi343abosZtJBAJLAYFlhYyoQENuRMKGG5SAR/ATwTx+X&#10;0uHcVnEOWN+W72P0mtxBRyfEczs3ZbnUfADw/wDEPwT8NYtG+JmlQWc8l40dnDDdK4ERf5GdlJRQ&#10;AQvLenOSAfRLfxElw5s9VvIpkCbFZmKD5cr19QcZb68187eG/wBouxuorhGeWaSSJ1f7SQ0akod2&#10;0gcYALZ4wAT0BqC7/aVmguElVY2i24+wsTheABgDgHGfw+te1heDcdhqapWbPExnFmExVV1Xp5H0&#10;/LqmmqsFoEV55BmKETA+YuCDu2n5VG0HPX26msE+MLbSr4wP4gBmkl2yO+EQHIxtIJUKMdc9Oa8P&#10;sv2oNd1DypLZ57O4gmLtHGZECxbAuPlYc9MeyAY71i+L/ijqevPLPG8sckihNzRt1AHIAIJY9CeC&#10;a9bDcIYqVS09Dyq3E1HkvA9C+PfxNOl/FT4e6vF4k8nTLjUr6K7iVFbzJPKaNNuSDuHmcDj74HO3&#10;jtYfHWh2lpmfUpHmnh3bVUovOAz/ADHaw2tyVJ2tgHBxn5B8dXV543lsbnW0e4bTbpbmK7iZ5Wtg&#10;rMC4XP3kZTkYO3Jz1Fdh4W8WXF74ah1SeO+NndOuQ8LRq8YeJndifukgnB6jDe2d8HwJXoYmpKTX&#10;LJ3X6l4vi+lisJShBPmjo+2+h71YfEuJbgy2MnkMSVaC7BbEuARuKsMYUdMj73Svmr/go+bk/Gj4&#10;G/GCbU4bJtL1rxH4ds3F+Ydt1qumLJACxOFBaxYHJGO3BrsdVa/vbO/1TThGfscqXl+8bLtjJH70&#10;KVwABhsAjnA65yfn7/golf6jrlt8FdAuJWit7n9oDQZEuXODHC1nfpuZxnI/eKc+4+lZZ9wx9XwT&#10;qU29NzXIc/nPHRhNb7H3bB8XNJ8Q+HrbXp9YtLX+1lRrYw73HmuOECoCepwOBnFYeu/ESwtLjzo9&#10;fijeV4tksaPHuBXI+WUJjgjABPFeEeHta1C08BwPpWoHVDb2i2s1w484ZMjuMPJlsEkj3wOuas3X&#10;ifWr+ePUNTEhuSkRnjMbBo1aJWIJb5s5LfMDzySc5NdmUcKyr4aE+6XQ4My4glTxE4dmevS/Ga4t&#10;NQt7K0uP3SA73uJlA4O7diMswU7eoU+nGRnrfC3j3xBq1hJqdrBbX0EUoiml0m8Fw3I5cxp86gYO&#10;SwAA9K+VbXxlY2t3E+o69cQW08p35tWMUUO9sSSEDgZCAs+QC/vx0eleMtSOqXOnxXxgiskYR3cM&#10;xWeGQNkOhIyFwxU8cEfhX0dPg2hVpuPVHiviPEQqX6M+l9L+JenXgkey1WOWVmwVYlcqepyc9+ec&#10;dsVL/wAJnZxxx5h+VpSZozKMgkEHHXdlSc+2emK+bPB/7Quq+KfFEui+N7FprRYj52ruDDMrpGgS&#10;NZgMzHa0PMgON4AI7bms+NIGlT+zvEiS2rRLHHBf8HLblAZc4fJBJK5AB5xkV41Xg2abUddT0I8T&#10;Okk5pq59FeHvGWi3UIvdxjMICuiuVMpORgDknkH8COuc1W1L4raFpzhRe4zcbYlZtybuSVOMdRnj&#10;rgZ7V8reIfjtaeEGXTtbu5Zbl5WjtrdHaWd3Ut/CBx34wMAgcc15/wDELx38VPH9rHb63rN3oems&#10;+Hsbe5LXEwCnG9wSEBBHA7cVMOC3KpyvYJcVONPmtqZ/7Z37S0Hw5/4Kk/DbV/hha2Wr6prvw/1D&#10;RrhC33JhP5oJ2g5ZY4nAXP8AFjIr7F0uKz1+az8UeN9fGti6iS7sbaAGO0gifDIRG3JJ3KMtggnG&#10;K/O/9t3VYfg18Qv2Z/iR4M8JweZp3xISzu0wzedHdJHFsfPB3hnBz7g8V9FeO/ilJ4L8LeF4NIuG&#10;VrDSlsJvPASVXth9mfIH3ctE30Bx2xXzUOGvbZ3LDU/jt+CPo6/EDhk1PEzXu/qfaVr4rsI2Cabb&#10;owCZ8sE7VwOAxxgdhkA89uDTG8WRC5Mc95uhkP7qTYuOGbgc5wRjJJxx26V8WaD+1J4ku7KxiXU3&#10;V0uo2mguHYoYdwWTGCNpCsSCQRkc9cj488Y/8FVPjF+xZ+194i8BeN3udc+HurXSajptk0pNzpcU&#10;4DSGFs8oJA/7s8DtjpXrYng7E4Vt1FZd+mp5mE4kpYyPLSd5dif/AIOI/Cc2k/tK+EvinuhVdf8A&#10;DUllKYyMb7R1I59StxjHX5c165/wb1/tBJN8FvGfwrvZmlOka3HfWsUeMmOZOR7ZZTzXhX/BWz4/&#10;fDX9r39lTw58X/hf4wttUj0HxAskqmX/AEmOOZPKkR1J3rh3QnPFeKf8EdfjXq3w+/agu/BthfrE&#10;ninQpIEDPjdPEfMQfq31xXcslTjTw832FWzCcqEq0VqunXTc/ar48a5p/irwzJo1vatAUX5wg3yA&#10;ZOQTnk475x9OlfCnxo12SW/sbrVJbkppU3+hBFwVWNgSi5IzwN3HTrjHX2eL4ra54flvbHW4bqY3&#10;GZUea6bKAjlAeSwPUemSOmMeffEbQPBfjKw06+sbuGPUrqOWLU1LArHKZHMXHH8IQH35+n6Zwplj&#10;wUPZ14Ncya+Xqfl3E2Yyx1RSoTvazt/wGfNn7Q3gDVPiL4J+Ovw38MeHEswn9kfE7SYpryNzdW8k&#10;XlXbIC4Mbec9zKygE4XkDArmPiboXw08ffsufCLUD4kt7CC28PW2m3mva80cWlmWSKyaZfOZ/mkS&#10;ezlJQAttO4KQy12nx01zTfhD8W/h38Y7nQYV02wWbwp4zRrKNvOsbtdqGZ2O0ru3JjptLnvXqf8A&#10;wS9+IHjHw98MfFv7Ld3qOraja/Dj4mN/ZtlcWyRR2um6hG72cyg4IDl764ZefvIDjIr8sznBVshz&#10;OpOlrq7p9Vvc/Wclx0M2y2mqnZaro+33nxx4V0a1sPGGo+HfBnjKz8Uppmo28VnrXhW1nvLKcCKN&#10;gVdIyQAQB84V8DlRXrfiLxvb6xqWjeDrn4fap4h1O9ughbwj4YuStzcmWUQ7Zo2dVVguREAS6uMq&#10;M19p+OPj34I+G+rL/wAJR8LdXsrVCzahrK6IjiOPOC7bB9044yc8Diuk+G3xz+BPxPjtoPBHiDTb&#10;mW8RpRFcafCsu0dGdBllzzjcOa+azfMKub+z9ouVQXQ97L8JDAubp6yk9T85/F/wr+Kfwe+Ium6b&#10;8QPgh4r8NajJGt9a6ZqnhOezuwryMY5FjuI2fZvEmNsaqcP6cc3d6t4HiWbTdY0q7i1mGaR4NI1k&#10;SJOkwQh4xG8e6FixAEe0Y5BFfrNc+C/A+uWsmmaj4d0O6UtmQz6PExyMdyvBH6VxXiP9kr9njxhP&#10;JZ6z8O1CPku1nr9/ZxnnOdttOleYqMe52+0fzPwj8d/EdvFXid7loNsNuXSyt/NZPIt92I4cDAXb&#10;glsAMSTn26zwj4f10aUs1vayEXkb75HYsGVxjgnOMjFfrJ4r/wCCav8AwTD0m5vNe8dfDbw9bSMv&#10;n3TXvivUPOYt8xdg10ZHJOTnHOTWWPgD/wAEs/Dmn2+gaL4Xe5s4oZJYk0bVtXZI12+YykrNknCZ&#10;CnI9ua9R4lezUOhyezlz3R+Snjjw9BpXifTLfxVG/lXTSR3EUjbWihUgGUOFYjGc4CNnnAOcH6e0&#10;v4Jfsk+G/wBnLwj4h0m71XTfFeqW1/N4hvPE7aZPb6RZW8U00bW/lqk6yStJZkvKiOolARWEm8e7&#10;/tSfAn/gljq9xa6j48XWtImuk8q3Yxf2aronzYR54R5gB9OpPWue+KnjD9hn4reBPDfw38Y+Ootd&#10;0bwvZ/ZdGXUvHFtHdQKYwr5eOJXlyCFJLENjkE80RnVkk6cbr0Iain7zPkq2/agW71yfwz4R8Iw6&#10;jf36vb2891fBYbd2DFmi/fMjnLMFDFwTtxkkLXpviL4P/ELR9H07xbrllcadJq2nI1rpM+uWsUxj&#10;2BnnbeV2KZjMqxyojjaR83U978Pv2f8A/glf4i1aS+bxLrtlcxTrIbbzla23KpVSssMauoHX5WGT&#10;ycmve/GT/AnWdEl1vwf8VWm1aVZWhmvb+G2iAkJLqMq7KCS/y4wN54Ga4sXHETqJqProd1CdGVNu&#10;Tu+mqsfH/g742+CPAdpqNt8VPFS2Os6ak40KDULKeOXUpXJALSW9vMsOxDLGSSSzODlQvPV+G/2g&#10;7L4l+Hbzxfe/YUjeDybG30hLuU28sYwSnmQRnh2J6yDDEcECud+Nf7Fk/wAdfiJJ4/0f43eDdJea&#10;IR3Nt9pludzovzOW2rg7AMjAHy++K73wJ+y14S8BfCbSvDNxp1j4v1OC+aC7uPD5FqksJOSZHmcY&#10;cAkZ+hHSkqWFjD3/AIhWxftPdV0eV2nxc0vSTLcalql1dNc3DXF1ptou2OSOSGLE7lv9VIefuNw3&#10;+0Stct46/aF8LeHtTt7S7+H3ia0volS5nF/HwkZ+dJF3qryI65BdjjGDuYcHS8PfsJ/tRRag0nii&#10;7sNQjW7R4rF/E8cgkyx48w5Krt2jCnnA9Bh/x+/4J8ftFfEL4j6j4i8IeBvD+k6SGDWtl/wkyzFU&#10;2gbi5jTceM8KPxPJaWFSV5DlHGX+A4vU/wBqfw/qEf8AZ+pTapDaKIvs9ommW8flOoXByH3FTjpj&#10;kDqetdt4O1qw+IFhqHimbV/GMkMojb7TaWUXkWgA2vne5MpJC48vkbWyM9MDw/8A8Eyv2itMixf+&#10;HtCuJT+8WZfGUcKBeOq+Wc/nXpXw8/Yw/a+8Ba9bxaL8OPCyYtUkeO08XpGbqMqMM0hUnLBlJK44&#10;A6VtBYRx0mr+ZlOljL25H9xo+F9E0vTLBJNHu76WeMLuabRDAXGQMqrqGOQQA3I55Per2nXc0k04&#10;XxCltFcXf+qaNV8z5OGEYY7nB5yPvFiOozXYfD39lr4r3O651j9m3SdSkVyVFv8AEhIn3nOBlYlJ&#10;BYc5PAyaj8efsw+KrfT7vVX/AGRdEWLTUkuGW++JskzI6qPn8o53EbW4I6HFEeRv4kyXh6rWq+84&#10;2Lxd4E8V3i2M/iwapqNuJC8ttqAt2Z8nhQ3Un0JPp6kbel+JvDVn8INbWx0O8e80zX9PnlN1Cktx&#10;5MoktiiNGrl8uoIABGADnvXznoX7WWgaddzWWk/CmwukA8zyGF7IIpAf4RHOoVck4wAKvP8Atx+H&#10;7PRdR8PwfCPwlZJq0McWq266bqAFyEk8xSx+17gwbnOe+DkYp4rJo1Ic6kr+pFDFuE1FppHucbya&#10;FBP4xt/hLcLKYITJJfRjTozGyAeduu2UBsZyAp3cYJ6DuI/iPpelaDc6hLctehYPNhk0s+bDLINq&#10;7B5A+Z8lRsYZbJxnHHyp8NP+CgE3ww+Hi/DKbwD4J8WaeLmeZJvFPhHfdxrIQ3lfaYZYpWjVtxVX&#10;Ztu8jJAULyPjb9qyTxvrTXFhZW3hnSWCmTQfD8lzHbNhNpGZJZHGRnjeV54Arx45LVjVala3qdcc&#10;VD2d7s+zPBv7SXw7+KukTx+HvBGrrNaNGkrXukmWOXrvcAB5QoyDlkUjjI5xXV6PbaJqenQX9x4e&#10;1PzrW88tHOmTxpbyBgy/NJtVd2eCQMANkDg186/A7/gs9+2r8Efh1H8Hfhn+0ldaV4StbVYbfRNR&#10;s7e/ghiHAhjW6hlZUAGNgIQDtXWal/wXF+JviDQLPwr48+CXwa1q2t5V+0X1t4Tl0y+nTow+0WE0&#10;LRsQW5UD73Q9KP7KxsHemrL/ABGixWHtaT/A9W/4SWWDXf8AhKF+LOpDUIp1V4ZZI5o4iCMx4DAF&#10;x3H869NX41+KdO+HVt4p0Dxxcy3mnXv9nalJ5LCWRZXkube5YEtGrPmeBUj+7HZoxALc/NGsf8Fc&#10;P2S9Ya0srH9hS40obkF1Ppfxy1/953LMJ2kUjPOMfjXgHxs+I3wI+JfjLV/GHwvm13wZYSiS5bTL&#10;3UbfVUM5Ys22WSNJDlieoJx1JxWuHp14ztWk18riqKhON6aTf3H2B+1t8afjL8Vfh9o3gvUrtLCG&#10;TxZbT293e2X2jdJHbXTZ5ZVZWUH5do9ecc7n7Hvh34f/AA58Nav44+K2nXHiaHRWE0Tath44xHHI&#10;7PHDxHv28bthz0yM1+XEPi/xHeyAjxIGKZCt9hgHH4gVah/4TjUlL2uswuxbjfBBuP0wpI6V9Hh/&#10;ZQocid2eNWhz1L7JH6mx/wDBbz9gMoI9T+GPiqOSL92Eh8NaeyKq8DBN0vGB6CivzItdC+KMse7+&#10;2Ysg4bdHApyPXOM/WitPq1N9/vMm4Jn7V/E745eC/g14TufHnj3VTYQCEt9ihmLzTEE4SIgZycD+&#10;HvX54/tAfte/FT9qbx21hZW13HYzOsOi6GkpmMjMCiM3JBkwXHH3Q7Y5Z2aot58av24fHv8Awi3h&#10;qJ9QupJXuLm5upAkNrGODJI3SNeeFHJJwoPAr7H+AH7Jfww/Z28NWAeOPUPEE21dW164iXJSY+Qw&#10;hD/KkQeVARy5UMeScH8gl9Xyqk6tT35voflmRZfwv4TYenhpyVTHVel9L+V9kcD+xF+zh4L+FFp4&#10;n1TxhotrrPjTQbgQ3M1nci6t4UktUuES1ZQN7srbWYHrwrY5PS/t3+GNauf2Rtf1rRNQuZbeT7Nc&#10;XMTylyHW4jdmwOAq4YZznMpBzjjrPhn4j0OP43fEjwkZ1kvZtSs7+WeF0cSAweXng8H5OhwR3FN/&#10;aMjnH7KXja0jguIwPDF6qpIg2k9cj5s54649a4IY6tLNIVW+qPxnMeIsdW8VYPFTad4Na3WqWna2&#10;+x+TN/4ui8AfE/TtQvYc2GoaJbQaltH8DIAZBjOWUjdjvgjjOa9Hk0yFIg8Lh0IDxTK4ZXUjgg/5&#10;HoK7o/sS3Hxi/Y31vxvY2SW/xA8E65K0ujzOqXV9pn2eF2QI7Akp88ihRlsuoBJUV5F+ztqniLxd&#10;4bv/AAdcWFxM2iRebb3AUt5cbNgRt7Z6HtX7blecSpVpwp9N0f1HCrgszhKMZe9T0Z6r+yp4Rk8Z&#10;ftT+DNNtrnyjb6ob8yAFty26tOyjB6kRED3NfTf7RXw91bxv428JaVo81sGstUk1GeS4V9kUUQj+&#10;Vtqt95lCAAHlgTgZI8w/YJ8By6B8UdS+PfiCzMFj4R8P3r2r3gZILi9eBlW3dlUkfu3kZioJXC5x&#10;uXP0z4g+IXivTtETQW8GaD/pUxnmjupZWkSVuNoZX5GOoyRkHBrmnjMzzLHSp4WnKSdk3Gx6co5b&#10;l2FhWxM4xavy3vvofOPxc0nW/iD8f/Bnw41bRnlt9OVZ7qW1nLvEjuGO89Bt8pWOOD5hOBnA9zj8&#10;L3dgx8UTWNy8wXfbJbW+YoxkBmdz6AjgDv2rldd1TxBrQLXieH7e7L7ZGjW7JIIAC53/ANajk8Vf&#10;FvQ9Fbwm3iewtrV2JS2ka7CksFycedjnYvHP3eMGv1vhCGPyzDKUqdRy2tbp69T8q4ux+EzSs4Rq&#10;wjHdPm6+nY9BHjOK/wDC0FtJo8L3QdirF9hiJxtySnTrnB7dq5Wy03WphK80QB3NhjwoA52DOSR3&#10;7Y9+3HrF4+mhW1l8R6DGZGx5TtcD5h3z53H+ea0tL8banpMuveGr68R57a6jt7ldJf5lBiWTIE0+&#10;Qo3KocYyQw+bBNfXYjiTA5LU5vZSUptbpo+MocMYviCnyOtFxgnazv8AeXdQEOp2k1jr2jG6spJF&#10;E0Lh9pwRgcY/EDHFW/EmsXuo7dOFiVWI/MqoW55A6+3pjOayLzX/ABEvht/Degm+leGOSTTYNQul&#10;S3SY5w8jxyMSBkkkAtgYHauCGi/tb2zlo/Dfg5t8nyxjxNejJz1AEfqK3qcUZXRxP1j6u3Ut8SW6&#10;OWhwnmk8G8I8XalfWLatc7yax1F2aKPTZEjA3M3lMcrkDI254yeo70+bRLm3t1ukvF3EnZCbeYsM&#10;ehMYH61l/D7Uv227XUf7b07w34LmNnEqvb3vi688plBB+ZWj5Xp+Y9RWv41P7Z11L5Gp/D3wHbXN&#10;o20wQeL51/eHL7DGsYO85+7joBXPLj+cp2p0W16HZS8PKEKd6laN+mqM2Sz1ye6MUtlcB9vCtw2O&#10;oPPsR+ddjolvpWkeGLe6k1CU3krb7izyzFAjYLZGQMjkYB6DjFee6RF+01ahLu5+Hegyru+SePxT&#10;dAkAADkw8gcg/hW8fF3xWhk3aj8JdASSUgNE3i/Dl1X5HRTB2YAjsSOQa8zG8c47F0/ZU8O0n17L&#10;vsexgeA8uwdT2tWutOj6+V77FvxPq2oXNrD+5uFcgAqyLlV64QqM4Oc7WY4I7Dit74U2vh6x8PXW&#10;oeK7GK5y0kKmdzv3ShCjgcEAMqgBSNwMgyMgry9p8WPi3pWj3fhzUfAXh6W3lnSdnHiZWmTbkYEn&#10;2bgc8hTWvcfF3x15MsSfBbw+Iwu1objxYDxtVVODbcjHHXk1+ecRLPq+SywuXUZqU2m5x0b9fU/S&#10;+HcRw/hc3ji8wrRcYqyg3eK9NTL1rXdI/tqKz0a5RWlC/ZJrd5IcSgjDFX/h6ccEMepHFdJ45Ab4&#10;M+EfAlhBqwudZ1yFLox2e5xJEwkVkOctyM4wMAN6CsBvHvxL1e6hWP4E+D0SOcMqXfilUA+bAGTb&#10;Dv2PcDitfUfi58e9fspLib4Z+CLSK2DSxSP4ukZonAxuT/RiFYA4zx1r86xWE40rUaeCxFOVSMZK&#10;Tu9dOiPvqOY8FU608ZhJQpyacdNlfrY9C1XxLc380niPxvqdtHa2EckUN7dzlfJLyxs6xbm2qrsi&#10;sRwWbnkjNReMdSt9IiW1SCeeZ2ZmitYwREFBOCC4Yk+wwMHcRxny6H4rftIXenqdO+Gfgcxo7G4e&#10;fxm6iQ5RgSPLBUjZ1GPvn1rJv/jF+1jfXjavpngb4awtEzIvm+JLjGTwcEoMntwevani+CKubZ2s&#10;ZicHU5Fa8b6aLutdTTBce4fJ8meCwuKhzO7UtbtvyfY7rxV4i8US6ImiaLbrbpIipIPKCTs25s4Y&#10;jcxPGew24r9GPgH+2l+zH4f8CeG/CXjPxjMJfscCG8v7IKYrkgIwlIVcHIY7yMYyS3U1+UFt8Qv2&#10;x7KaTT28NfCVJZjuFxc+LrpmhwX3ENglSWJJAGflGK6f/hbf7eviWyh+H7R/B2aFXVre/l8Z3Mag&#10;NkHlowWyGznbu449/tMblmCng6GFo5c6ShfWO7v3drnxeFzXF/Xa2IxGYe1c1qpWsrdtdD9Dv2uP&#10;iB+wP4M03TNf8M/Bbw14x1e71JzcjRbWHzY1OfMlleONxKwJJEbYBPOR1rx3xxN/wTV1y4m8ZeHv&#10;B97qJn2pDop+3afLA2yKNUj8smPl90pZgQdzAE7do+Tz8S/249Ha2jTxL8LpcR7YfsfjrVP3YX5Q&#10;20xLtPGAcA1knxz+2bbxSunhL4WyrNcpKZX8Z3m4sAVXDFeBgnA9zjvXdR+s4SNNQdaLT1am1ddt&#10;jz5wwWKlPmVKUZLRcqeve9ztdc8BXOlTagE0a4EccrrCjuwZVP3C3CH06qM+gzik0rRZdUvrHSXs&#10;WtLaBbcS3ONzRo6q0jb9u0MCx42kpjByQ1YQ+MX7dsNteaFqPhH4b3sF2ge5hfxreuQf4ckjPBOQ&#10;M9cVb+HnxL/ai8XXN54X8TeB/As0EiJeGez+I8kIYsxSNS04ZNvJYADdnBJAyK++hxnjauGlT+rS&#10;20d232u/zPhnwnl+Hrxm8TDe7TSS9EfVX7RHhL4EfDv4K3cHwk8B6beXN5p9udN1a7tiHWSRgXdp&#10;mXzCygMwbjJ24UKcD5p8Qa1eN4wk1y60i9Rbu6Z72K6uPtDLIxJJ8zykDMTk/dUD3IzWP8Svid8R&#10;vh/4fnvb/wCH3h6O/sziRpfHAuxFCAu5/JSJGdQm4jDgE+vStC1+JHxlkt3txq3gu405plGZvtAg&#10;LqoIkCvcDghxyM85r4DhzNcw4cdaFaMq9Sbcryb0T8n2Pvc+y3LM9jRqUZRo04pK0UtWvNdy5BaX&#10;10sN9pV2ySNcskkZ3bnwoCtnOCAAV6g5I4wc17TZ6JdeCvF/g/VNRsrtpbTSr64kluW+ZJRHBGr/&#10;ADbcgCZht+cn+7gHHhWk/Ej4sXkc72Go/DyU/aTIscaSnBVRnYy3PA4x8vQ7h1Bq54l+L37RPii2&#10;t5b248DamY2XyUm1K5MqEDBOJLrJ4POM8A9hXlcQ5zis/wARhq1SjyqlK9r3bPSyHLMFkVHEUaVW&#10;/tYpX7HpWtPq1r4yu5PCttPPZhmKyEyG5utzZMz55BOQTnJBJznBJo3FtY3eoi6i1iGznaWX7RZz&#10;xF84bd1OAnJII/2gFVi1ed+Cf2mv2gPCfjCGwtI/BV1fXumu9nDH4sk0sRgH+JpXdQMMx2tsI4zj&#10;ODUufiH8YdVjutSm8AeCo743QCXWs+PY51Ut959u1XkyFwWD8Egnjr9nhOI8TWwylQw7aWnX/I+W&#10;xOS4OjinGvWS67r/ADPabTx14Ts4V0LxHqFzb28kZ+1JZyRySOCAAF2uq4BydrHJPU9qwPFHxH8N&#10;29tfRRWFwbyS6iOnRm34CqNuJMtmNm3BjtL4Ix82dw5Tx74u/aN8W+GtN1y70b4I2arGFhjtdZuD&#10;JIANrSPjO4nGWBORkEgZFV/B/wARf2oNVmnn1O1+E+prsjuJn1C4uHWERAIrvIx+TKqRsJBYKSFI&#10;XNd8eJMRTtzYZu+nbU8uWSYfEXccQlb56HSeGPEXiCRb2+jtbKKCe3ltllvLSUhJCAcqQv3lIDAh&#10;l5BBypIPT3Gv6po3hqN7LxXbz2Tyqs0d2Tlycs+2MRF0G3B3AkD8MV594u+Ifxzu4Y9QOt/CeyhS&#10;4SSKXTNTuTFExUtsXMigfd5wOOAT8wzXvPGXxdl2WOv3Hw9v2hORbvqdxIkLKSOVNzgEcjGPTtiv&#10;WWe4ivQahhTyI5Ll+GrJzxS1Ogg+KF1DrUdn4cutU/s2a6MF4jbmSd8KyGMNh3U7iCWCsCPun+Hq&#10;dd8ZWWtaNa6JAALWBC9zdLKJCkxOFCkEqeBgZH4EZFeY2njT4kWk4msvF3w7LSo5JSa6kS2jVlDZ&#10;ZZivUgZyTzgdxXbfEf4neItY0rR7abxP8HNQGnacYrabQ4ryLIZycujyoWbcOGcA/lXg4LMs3oV5&#10;yxVLnTelly2PoMdgsmr4eEcJV5H1u+a/3mg/je6hsIdN0+9S5tkeU2ilEIZTuyMZ+Vfl4PfscHnj&#10;P2h9fOtfs9+MvDVzplra3beDNWZWgyzuslpKDvGSBwIwoAGQW6cE59p438TaOUhj8QfDWKRreOEg&#10;3F0oxGCF4+08/wCsb6kZOTirOoeJfFOtXy3zeLvhfPFDFHFIs1peKlwERgfMJnw2VJyMndjoc4rf&#10;G548Vhp0lh7NrXUywmSwwuJhXliG0npp+B7l4MivdAuNZ0mea2Y2tx9jXUrCOeRJUtHuLUFEbJi3&#10;+UW2DKjJxncSMbxT42sreFLS1uBa3bzkTXM8zLHJGsbEhw3OX+Q7gykfMApyK880v4q/Fjw7oDTa&#10;Ze/DWG2Xcl1I9tcxJK7ZbazmcRliCSF3E8nFW4fjl8RYdR0/xhF4q+Dss72D2j6QbS7dZEQNnf5s&#10;oiL4YNkMTgpyK8nK1jMtwitQuvVHp5lXy/McW3Kul8nc7mx8RJbRxWNp9olIYq9xZxO8csbAgx+a&#10;SCFYEkkdBgZPSrv/AAkvhzXtblvE0i603TbW3ggkWS4DpLKu4FkBG7BwvG4YK5xya8ib44/Fy41I&#10;T2WreEbK3T5orO0vb3ykwVPyol0cDBx6YNVZfjf8S9G0iXwDB45+HGZ70vCkt5crL9oXLfJvuBtb&#10;jv8A3eB6+7HMJ1VpRu/Jo8qWDo0leVX3e9mfQ9jrVjJqZMcjWxmCpaXn2aQxIpZdv8ClWPCghGAB&#10;Y8Niql98adA8Na1FYR6/JerBbtcst1pRMjJwTKmY1c5wwyGGMnrnFeF6x8b/AI8+LNZtrHxB4l+G&#10;/wBrSKS4jeW3udsZ6N+8MxjBKrnG7JFVdH+IXxVhktrrU9U+HuqaVFdpNfW1sjxSSqQQnlyNIVX5&#10;tp2jqATXm182xcJe7RsvNno4fLcC4WlV130Pom58Y61f+IDfRaIRFf2Js7h7RN0LhnR5FZWVmyXD&#10;A8ocSKSSMA9Paz6d4fum0y21G0nhlmiP2RNKnuJwqrvCAs4KgqjjBdB935hklfk7xZ+034wsNDbx&#10;P4Sv/D2m29pcRi8tJdTYguQvPyk4BAGMbdu3HO2uuu/iN8WtNim0QfGLw0ty+kG7M2n6jM8wt48y&#10;hgwXhNodickKiMGK5ALq8QrDVIwq03d29GTTyeNWm50pprX5anvF98RNX+HVne33h3SDeXDRFHl1&#10;Ka5kLxbguNkrzRocErkjGOgPU+H/ALdnxW0KT4PxfFNvCVuur+HvFWiajZ22nRGV0kTVrYTISqRs&#10;R5UqjGeFCHJHNcm37Q3jy4fV7Fv2hdBe23GO8urh5JluPLdtnLoX2bgWGQM8EiodR+MPif8A4RyB&#10;rT9oPwY6v50yvJDO8TMQqSu/7pSwYxQg85OV54FcWcZo8XgpUoUviXc7crw9Ohi41alT4Xseu6np&#10;fh/wV4VTRLHxZJOhtBK1xbvuidtxH3GAPytkYYY4IKkGtrXfFt/4pnt5LbSBpb2VgsbabHaMs0pC&#10;7SRtwpU5c7Tu25wSTmvnY/H/AMOWoutPtNR02zuJY5o9Su3kUwXQDZ2lS+/aOTnnntkcafhL40fG&#10;DxXqk3iLxV+2/wCCodTsomihmutDuLqRRnBRI2vFOTjPAydx6nIGmU5pjsLgY0qmHvJJapmeZ4LC&#10;VcXKrTrqzv01PU54tSCpcW+n3H2tT5zMsJ8uQkYKMpQ5B2LxwBtYADOa07LxV4pijuCNEuriUOYi&#10;ZElwvOGCuisQ31GBzkivDvFH7avxz8HSzv4d/bT8HXDXkRju0tvDN7b4w2QoC3DYIPIzj7xrirb4&#10;/wD7YGvWd6i/tjeFfD+mzymVwU1GOSbc3IT+8zEZ65xznFe1DP8AFK3PQt8zyXlVDV062290z6C1&#10;jxDaS6jGPt0NpLbiNtRt4z5lzhXCK3zHBOUHOxiQSp56ZzeJviB440u60m1iGl6U3mn+1tR04vK/&#10;DAiK3zhD23j5hnIG6vCNL+Jvxt0fTZbjw5+094CmkmvEvLgqt4s13NtUF3Yt/rCDltxy+DySMVat&#10;/wBoT46x3666/wC0b4CscTbsS2V9KJHIBz5ecNk8n1PB64rP+2c1Upc1BW/xL+mXLAZW0v3zv6M+&#10;pfCdt4T0/WTryavFqN/fEM2om4meR3BOBuIJXuMAYyeT3rV1r7VLPJcvpty8k7ncIochXyGJQlgu&#10;0ckkglsgDsD8beHPHvxrtoIdK0v9oP4dadBC4Ntcy6DPCbcKvGGYgx46cHuST/FWmn7VH7S62H2Q&#10;ft5eFBF8+2G2i1KRweMjCkjgEnrtwDgkgCqp5pinT55UEn/iRz18Fh3U5YVLr0Z6h/wUv03xn8Rf&#10;2Hrjxb4ItZtM1zwN4i0/X4lFo0rSGKUIpjkQcOGlRgMAEI2fSvRviVba74i1lbXUtAltYVLz2ltJ&#10;FuaFJNryLI6hVdjcPOw2cKjomWKlz85W/wC1/wDG+107+y5f2xfDPktG0M9rb20g8zJB5Dkgrx19&#10;z70wftd/EeK0jvpf2y/DEU3lgPb3SRMXbLHHJ5XjqSBkgdTg+JKlj1m0MxpU1Z6P3keq8Tgnljy+&#10;tN3W3us9xtrO40+BkLzQxyTLujELKu3BG8gnPG7rxgA+tfE3/BXb4ValezeFvid4b027nlxLYam0&#10;dvkISd6ZHJIx07DnpxXpF5+2v4tl8WXPgeX9sfQNWEliJzdwaSnkK5IVosyEc4yDgEHkY5BrN079&#10;qX4mxX8emTftV+F4NDlkkcv9jtVmik3E5MRO043FRgg7QK9bM84rY/L5UKsOXzUluc2VZdSy7MI1&#10;6Mr6bOMldPzsfnRNqOv6HJPZGa5txMoF5bFmQOPlIV078hTz3xWl8M/iX4q+F3xF0j4k+Ebsx6lp&#10;N+lzaN5atyvUAMCM4JwccHB7V2X7Y2si/wD2g9c1NfjBpni5rsQyvrmn2vlo52ABCo4DKFCnbkdK&#10;8vXXTaohj1FciQfNGmCAeCQfpX5vVioVHabT9T9Fg+eCbitf67H7D/Db9qDw38Y/Dlp4r/t6W+g1&#10;FGureAtFAE2oFeIxvlhgrnarLk5IA5qHX/idodsg1qHwpdW81q3nSrBbSyJIV2FME5C8MSTuBGO4&#10;OR+aH7IHjzSPAX7RHh/xHqF9P5YuTC8kEaZjV1KlsMMED0OK/QO6+K3wY12BtaufipfXEoIi3SrC&#10;jnAGOCckcAZHoBX0WUUM2xMeX63UUPKS/Vo+XzuvlWAkprCU3PfWL/RMxPjvPr/7RPwt8T+Arn4L&#10;a6t9BpPmafqUGiMY7qWNPNUqXbHJXYNqBvnPPaul/Y48LeO9U8U+EvjB438C6nY6h4y8Hz+GPGdv&#10;9tlt5E1GwlAiu71ECOJZlhulVsnaslvFgA5blrP9oz4JeHrHVINX/aGXTw10p062jNss2QuCSzgn&#10;bznGO3XJArI8AfGDwd4u8f6dpfg39rXxfqlrHcxyT+GdAsVZrqONV3jfEpmydhcuOQST06cuZ4HH&#10;YmfPh6rqWupe0lG+nazOzLsywlCk44iiqd7OPs4ytr3ukfSfx8+Kf7V/hX4H+KfjZ4CtbK58M+Dv&#10;EVxZ6/JfapaWhvo4reWRktxNaSF3LoFB/iO5VVh869hpvgzR9F/YX8L+IvH3ww8OWPxB+IENvqpj&#10;0nQ4g9uZMPbL8sKsZFhaFX3DIkeQD5cKO78R/Hv9g741fs4af8Cvi54Y8RXekTC2vdV0a40qVD50&#10;EqSBzvkRy5KFSWG5g7DvWx4g+P37L/jX486X8VNa8Q+ItRg0NfNhtDp1s4iljLEFg02GBch85zkf&#10;SvzDMcBmzxFKg6Moptu7+12sfoWCx+WPB1cTCpGTStp9n1PSPC3/AATO1Xwd8JNC17wL4xurTxlB&#10;pkNx4ht/7SlS11ucqC6yKx8qN1J+WTyiG5Eik4kX5k+J3xL8feHPFOv/AAx8Z614jstS/s1ng8M3&#10;PhvS5FuYmkityqHBaXfJMoUAOHGcEZGfeP2jf+CkfxB0XWbSX4RNLqmj6po91a6hpOrWdvb+W8ql&#10;be/tL62adZXjmHlvAVZSC+Sjpg/I3w4+H/jT4g/FOx+K/wC1j4kttQ0mG3ms5dJ0yaWRkso9/wBl&#10;tctEE8tQwZmyuZIk4xXfictzfDUPaezd1srbnn5XmGArz9nOcWn1OH1n9nT4Z63ro8Q3SeOoZmkZ&#10;TDBeQQwyKSxRzFv2xZQFTH/CVODV7Rvgv4atU8jRtL8VWlncyMRew6wZZYzHtO9olc4QZxuCvjnG&#10;TjH0p4u+Mv7O3iSH7S/gbULNrW+uXktrnSo2hYSlnPmKJ1KnLlhtPy7sDtXjV/4jm8M3lvFongxo&#10;9PabdLrqalKk6KWkEgiU/KgYSxbkLNkInQEmuTC4l18K5VXOM07Wtoe3iMNPD4i1OEJQave+p5b8&#10;Vf2M/B37TM1jZfE258dXlvYSSHT547lDCPM5L7sM/OAuSuQSNw71wUX/AASX/Z0eWPTbGTxe935R&#10;kYrrFsNgIztIaMZIBAwMZIbntX1v4b+IXgSwaSXV/BlyYnRI1nREMpR9xYSFSBIRkADAyEHoa1YP&#10;Fvwx1vxLNFaXWsWemrDbxQW1poIAgIVlkXIlA/giOe/mOcAjn1amDxipqdGUuXzR5EMdh/aOnVpx&#10;5ulnsup8dat/wSs/Zq06wZ4tY8dGeLmWIX8AVkAGSfk/dnkDv16HAzHpn/BLn9lu9s7u8tte8Zfa&#10;rdvLS3e/3hpMj5kMcJ3IS20EhT90kc4H1Z4o1Twbbu7XEl08csik3VxEEKHK4KhdwOMDJwM5I5rE&#10;ttPGo6ldWd/GLPRrS9kRGt4vNuiRIFWMcLsUbcA/McjjFeZVrZnC3tE1HvazZ69CjldWk3T5XPte&#10;9j5rvP2JPgr4Thm8NfD3x18TJNYaQxXkFpqgjtovlyHchd+0r5mF27jsI75D9F/Yp+Hdrqdlqt/8&#10;S/ijJfllWS7sdY3GJg3lrlXtmA6Y25c44619JCPQ7GG10zTPCqLpZlm/tOFolieRWRUVtygMRzuc&#10;E8sFyfmGK3/CC6F4b1Ozk1LVotYO5Gi/s0bRISCxBXd8zDklSetd2Gqe0io88+d62SX4nDioOk3J&#10;Qhy7N3f4Hkup/so/CzbYwaP8Rfi1C+rxul4ZZLVwoRtgWN4YcyASIyYKKoKAkLVu/wD2OE8G28d/&#10;4b+OvxMtbC0Cl0u9ZtYmaQsSQI4rU7RgN97HTJB5FfR/hLxZoxL+Mf8AhVWnbbd45E8lUEQy53/K&#10;EO4MEZiegZm5IArpL/40/Cu+12+k1zwxClhdvGr262is4RnwwdMqu4rx0zz0rkeIxMay51LXyTHK&#10;PLSbhZ283+R8oeK/gdew67BdN8YfiDdbYBCiJdxRCRcDl9kBB5b7xfOPQ/LXgf7YHxy/aA/ZK8Ta&#10;Xo3hX4mWV5ZatC0ttbahp1nd3Vsbdl4aTb88TGQ7SVXgOuCBuP6FXuj/ALNfiLxHJ4hvdG1WWGK7&#10;dY7a3iSJnOTsDtubaA5yTj5sEY5r5P8A2/8A9gHxt+0v4q0zxj8DNOtrPTtC0ySK/jvZHJk82Z2D&#10;RskezYAhGMlsEnBCsy+/y4CnJU05c73UoxseLSr5pWpyqzjFU+jUncu/sUfGXxh8evgpd/E7Vtbi&#10;t9etrye3ujrXkR2DiOMyvInkRRyrlCw2vIwUjILcLWd8Qv2oPh5f/syeIvHh1aTQ/E/9mvPD4b8S&#10;WFsyqrwokYhKzQvcJIzSMpIZt2GZRkRr0n7KH7OHi34M/s56h8GPGvhl7vVb/wDtFYrqwmeNFe4i&#10;KRnDR5LKxHHopx1rhv2pf2NfGnxh8E6V8P8AwrdaXo6aZfmSaW7vPtOFw6qoKINo5XIzwUAxzXpU&#10;PqGHpT9/W23Krff2POn/AGjiMRGPJ7vNvzO9vM/NK1nnW6llkLKXOWIO09zVhEEjq4iU+rEZ/wD1&#10;19hD/gjP8TE01dY/4W/pW1hiRf7InyrZ46kcdOfr6U4f8Ehfibp86tF8Sre4AQNJ5GgTfIxz8v38&#10;k8ZyMjBHrXnU8XhuVxTu0epUweJ0k4uzPlXwt4v8X+BdT/tfwb4ku9LvCm37TYztE209srjj60vi&#10;bxT408dag+reMPEt9qdyxG+a8ujI5OPU89OK+x9O/wCCO3je+gYH4v2OT81u6eH5mD/MQRzINuOO&#10;v061JB/wSL8fWkRuIviCsm11/wCZYlYsCcZAWU9/UjgV1e0pThzq33o5JQnGfJZp+jPiL+ykhAka&#10;EgEdCnTgcfrUunXH9l6tb6haWVo8sMqypFc2cU0blSGAeORSrj1VgQehBFfb0f8AwSb8TajPLFB8&#10;Sog6w7lkm8OSoM7sEENIMfXJ/LmpfGP/AAR/13wdqFvY3nxp0WUy2gmja2sY51XG4bXeC5kRckcA&#10;tk5XIXPHHVxNFW2OmOGrvufFXi/xZe+NtZOt6lpWj2c7IFEWkeHrOxhAHcRW8KJn32gmsy0i+xTy&#10;TvGJkcYaOVnUN9dhU8/WvsHUf+CU3jmC8xD8TLBlB3ExaNI5Qf3jiXgHPas+6/4JeeLy8of4q2Ee&#10;wfdbRpBnHUj957j9axlisDF2e5vHB4y10j5butd8PXFm1lB8MNCt5JF2JdRT6gZEI6sA10Vz9VI9&#10;qzLKxtUZp7vzyhPEdvKIz9MkNivref8A4JVeInQTSfGrSI/KzvjTTSzYOOQomyV9/wBKjb/gll4g&#10;ihW5X48aIiFiFS401o3BGMja0ueh610U40KkeZtfec9SFaMrWdz5UmHhaSQt/Zuqj1D6uhP/AKIF&#10;FfUif8EwdeuY1uE+N+jHeMknTyvP/f2iqccPf4vxI5ay6fgfo/8AC3wX4S+D/gzTvh/8O/DMOl2N&#10;vbu7+V80k9w2N00zn5pHJY/MxOFwowqqoi8W3d3dSGztkaOVtGMuxSTlluYZH6MuSFjOB2yT3IOu&#10;/iWaS4i0620CKO5jlX7XMCWfaQAdiEsCO4bv6DtV8TajbRvGutyadavHBLDBLc3kdvKrNuzJlvKX&#10;G3HBJHXIPFfkn+qWc5hKSnZPrdo/j+n4R8f5lj/ruZV4ubvd3cn8tPwPO/hwlno/x81sX6GO+1vw&#10;3AbZNvLC2lYMDnpw4r0Txtb2l/4L13SfEWlKVk0y7SCFsAufJwAFOM538fU+tVIdPkgtbjVp/FWn&#10;T21ukayapHfwSZV/mGySHeJAeNwRjjvis/Uvi/8ABywuLrQdX+P0dy6Rh7RrOylmMjDavlo3lnBx&#10;k5J2dV3HbmvYwvAmPpuE5VVZW212Po/+IO1cXmWHxeJxdp0lFPR6uL01b7aHFfswR+J5Pif8QPiR&#10;4m0G80LRNdttNk0q41G1MMUxSJxKFJ4JAC5rzH4qf8E9dIvfiTrvj34B/FTw/wCDrDWIjLqNjqFr&#10;M1tDKDkrCIlYBGbJxhQpOFwMAemeJ/2o/wBmqyslg1PWtZvVEjq7LC8bR5QlCigFXBIIO5kIxwGz&#10;iuA8aftj/DjwlcRXuh6FZCK4jMc03iTVwI1kK8BfLdAccZ3evI4r73DcOUqeKlioVpczVnZWW3dn&#10;6jRyOWG4glmVOcrzSTje8dNny9zgbD4HfGzQ9NuvB+j/ABw0a00DUJPN1KLSLa4m88uESQBXVAQS&#10;q4G8Yx05xXsPgr9nLxb4v0WWWT4ra1az7Rt1C+01RHMcfd8kSdM55zjHGK848D/ttad4k8Y6jcXH&#10;hnRL7UBGtzp2m+H3ZbeGPlZGaaPzFDCTyyu85xIygj5ANy0/be+JsEUv2DSNLaHafKW7hMpiIXO1&#10;TGUyMg8MCfeuLNqeOwULZenGS3d/8j9Oyt4DE65k049Fb8Tsbn9i/wAe29yNQ1D4vJdxBj/x46GY&#10;pimORu81tozjsaw9S/Zx1PT7hl1X4j6wqMkoINocg7WOdxcZG3IP0684rAf9tr40Q2lmtzq9nGI4&#10;laa4MKETP3BGNuOfujHQY6Vds/2uvjP8Z9Ut/Al7qWmR29ykbXh0/RorQxxxv5hPmomduQFYtkkN&#10;gggjHscNY7iuKUsTK8P8TTPJ4hy/hl3jhklL/CmvxM/Xf2d/GustdWfgP4uyW6kJiOaE/aFYjoXY&#10;Mqn0IKkevFc94f8A2HfH+n6wPGGofHiexvdQWKS+jTRobnY+PmAkkXAff97A5xkkkgD2zxN8bviz&#10;4NuIrTRR4VtZB+8TzPDNoMAjAKuluQxGcngYqbQf2qP2l/HHhe98K2fjW3soEIkn/svSY1XGeTvM&#10;CNFliPlJ5JwOoFfqGOyCGI5MVPnen8z/AMj8uwHENXDqphYcid9uVf5nncn7Kvi2S68q9/af8T3k&#10;IbDR2+gWaDeck4fH45I/KrOg/svjV5Ta3Hx28dSwx7VP2dbRUVu4ZTEQOc8Vo3v7Snx3v9QVTrWk&#10;K6QiH+1ZbZkkMbKfmwtm5JHB7t9c5q/4R+Nfx6vtJtPDfhzQtLbUphIILwalLbsRuGcg2TKzDOQ2&#10;QcEdMA1EcjpSwqrRU5X6c0rfijV51X+texlKC7XjG/5lzQf2Jv7TWddC+LnxNuLG1l8y8uYYLMxL&#10;tV8N/wAep5ySAD/eP0PO+KP2GPH+uaxJomh/HrxjpNqsu2WHUPCNlNIjKM7jtjjPPcYHrzmt/Qfj&#10;n+0p4U1Qab4c8VEzxQSPfafJ4rukHmRkS7cT2UatIu0gYU7ip2bjtB0h+1Z+1Y2m6lqEPjbQIJvP&#10;Dut9qk73Eofh24s9rDA5yeMcDFeVLIsfSquNKm7PrzNadtD1I57gpU1KpVSa0fuq111uea+Lv2Kv&#10;EWl63Fp0Xx78fQzSxpHJJJpVqzXUpUOz7BGu1SCMKSx4zk9KmtP2CPie9lHqJ+KfxKvLVkMoubfQ&#10;oQgQYDHmIjHXnPO32rqf+FrftBeKptTOr69oRlvblLi7tk1OWSQhU2gQBLP5NgbCxow27TgcUzQf&#10;G/xnvhd+H9Kk1mRZrGSe0E1/dNLcQKRuaICAqPlWUnBUbFkJIIwenD8P5hGLvQs/OctfwOepxJg5&#10;Nf7TzLyhHT8SlH+wJ4itLuTTPE3xF+J11ax2olS3hhtLUkscb9rWx3A46kDmn337AOiaRDcPB4y+&#10;KCbJI45EjvLPO9wr7T/oYA7EgehOK6iH4i6xqOhXeu+I9T1vSri8uPIlgu9YF5KFXLZWQx7iqlcB&#10;iQATjFMvfEr2PiM6fqOqambuJWuZpJrx3kkHylZWDjgYcfN909uM14Wb5dnmBqwhRg4qa/mlZHt5&#10;TmeTYylKpXqp8jW0Y63Obt/2AdE8QRfaz8aviMYrWIO9qutWqGNs53CP7KAAOpOM8c1LdfsAeExb&#10;+Qn7QXxMmwN7RyarbFN/LDK/ZiOcZxzk8969B0KyttS0aTUZtRMkO2VriWJ7ZzHE3G+VPtIlUgD+&#10;JADnOB1rnzr+lW/hRvBWnx2j3t3GFTUZwZLmaMDncIrnarDGMjkdM9TX5dWxPEccwlFVJPleyv8A&#10;iz9OoUOHamXxnypX6u3/AAxX+F3/AAS38O+PJprNP2g/GmnRyWb3Xnm/trZLkRkbmV0tCCELxZye&#10;C4PFcrrf7AXgK1sbS80P9pr4gMLhcG0k1+2yj5/eHIQHbuJ5Kgk5OD1r1z4OeMvGA+IOl6HY+Hra&#10;W2l02609UvdIaaCSDZCdoEcwxmSFBxnJOCWIArzX4oQ6X4A8QXOhXF3o4vRcfvGi057javLbDvaN&#10;MKRjHDkHqc19rl9HifETUldrtzP539D4rMMRw7h3yznyv/An6W9TPuf+CctrG8qaV+0B46jjhX5R&#10;J4mgSSVlK79uYhuG0q3XgMCa1dD/AOCamjarrWn6dP8AtE/EOK3uZcJfSeNrSOPhd7twp2hQOTkk&#10;5GAc8ZN9rOqXcSX2jaxpasJjJvbw8IokV9qlgI5kEYOAAPvHv1rYPxf+KXhlbnwvJqPhq/t3jEc0&#10;P/CPu8Yyu5cB512nGcglc54zxn6OGS8V4tKNOmrq/wBp/qeFPP8AhXC+9Ks+V2Xwrr6I0tX/AOCW&#10;Xh3SpBDJ8efG8ttvZXnHjeyumXbwFB8rkEYGegz0PSsqH/gnj4Svbm7sfBHxy+JzG0C77YeMbQld&#10;+0gLmJTjBIJAGSvI5APT2Hjr4n+E/B83hHVPCHgsaZ5MdzGup6HfE27TYmjZPLuSqsVkjfCHI37W&#10;7isex8ZX2myreeL/AAv4ev5hcvHd6bBpk8S3RWNGjkbfKGR1y23aFI+6c5AEVcr4nnyqdCLSa+29&#10;fxLoZxw3TcmsS1dNr3F/kV7P/gmlZJdz6RrHxY+IVmkKMZriLxzaOcjttWEHJO3jd754qn4V/wCC&#10;cmg6hYzXX/C5vicllHCjSTv4xtB5ZLFchWjJII9Ow98DqY7fTNemmj0SPw/ZCeOzk1Gxu7OXyZ4i&#10;ciKKS1klmZgB853AkkfLkHGV48ngtdT1Lw3H4Ut7eIbZILfSIb8RqphDB83JMpwcYLZ5BJz0HHXw&#10;PFtapyUMPy200l/wTrw+ZcH0qfNXxV766xX+W5V1v/gmj8MZtLt7nXfiN8S9XsTGsk9pdeK7JUmj&#10;aQRxlWSIuo35yOOnPFd7p/7Onwyn+Ien+EdZ02TUZdU0pLue5k1AqqsMBtxRkTcWxkhQAWJA4rzT&#10;4beLdU0jUv8AhGLe2jzq17bJPbvbC6NwY2YxLGyP5iHLnITDHgDoCNvwp8W7G7nXVY9Bsbi9bMcv&#10;9pW8kX2dsjMgQvh/9s9BjPJrgxOUcaYWbnKlyO615r/0menhc44KxVJQjW9omnoo/j6np+g/sv8A&#10;wc1HVJWtfhPbEWMwgn2+Jpd0rgzKD804K/NtUHJUEkHGQa39N/ZI/Zl8UG9Rvg3f77GQrdz2Hj1Y&#10;pEKhi0bCTzVzjoRxzjIryrW/HepT2el+J4NOs4RPA4kiUnapVjmHypirSYXYQ3zph8CQFGReb1bx&#10;/YQxrdxanAkUkLxnSYo0jaOMkHlZY1znJIKsTjBJwAa82pgeKqmJ0gn31N4Y3hVUNarXa6/zN34n&#10;/sHfszapqU93ptz4l07V7EiFINL+JdrA9nG7lmeVo4QXyi8KTwUzhd5WuU0T9iL9nUb4rb4t/Ei0&#10;tJ1YF5fi3HEJ1DNzgQdAVY4OegP8QqlbR6ba6xJb2F5c6dLcW8E91A1xaCOd3YAkSBSGDIysWYqx&#10;KuOvFb9v4bn8MaytzL8Q7e0mt9RiW61O3nsruO1XDlVkWOCSZIyEAYIrBiEJOUAHRRwmfQTfLZv7&#10;KbewVMZkDgoqpdd2kvxPQ7X/AIJ2/sGDwkYPE/7TnxAj1GBJmisZ/jHwknVBsWIqwYheQynpxxXA&#10;6J+wl+yhPpMfiq5+KniWSOe8+zfYY/itJHKsQJCybjnKsCBnHBRvlAIFa3haDwT8RfE+qal49+KW&#10;qWN99njbbJ4U0t7SIxsCQCkiMy4VfmSJmKlhsPOc/wAUeBNOg0s3Flr+sPJJIiebqPhvT1spyCs0&#10;jRTKjKgTz4mCorgrcKC3ygnarhOIoSS9ndytvdW+9mEcdw9KLfttI9VZ3/A6Gx/4Jx/skW+kSahJ&#10;4p8Q2yXcDKsMvxbkka5UZVQwjYfIfQjOO2Aajuf2D/2bdVupdNh8YeIZZ2tFKW9z8VLl0hkYAhpZ&#10;Bc4AzjIA43DvmuN0D4S+OtW8Pam8fjp49Kikmt9Qhu20cG1tWdJCWiMYdP3m0IwQ9cDaCSXeMvGH&#10;jldCn+H9/wCN47uzS5dINQh8PWFur4bczqGtopUUktt3Y3ZyOte5hsj4pqpQtD5N7etzwMRxDwxQ&#10;vU5pvtdK1/Sx2Hgv/gmF8D4fEX/CO+MIru31O8tZrqzitPiJe7GRY2aMfPdI0gYDIkBGc/KhA56C&#10;+/4Jqfs06HbyXvijwLf6G09mstu0fxI1VllYP8w3td/KAm45YfeUjpzXnGr2/jQWh8Z6zbXEonvY&#10;ba2vtStYhcyxPtlRAdg3Li125X7pOATk1c1rxnqXi6zgb/hNLueG1juI7XS/sSp5aCJmIiZ0ZPM+&#10;U4y7ncQQAa1XC3E9pJxi0uvM7r5XMp8W8MvlkpyTaWllr+Bq+Jv+Cf8A+yjb2o15V1kogaXZ/wAJ&#10;9qsqxxksVVX88gvgbduQeOlc1qH7DX7JllOsl14BvjJcp5iTXPjjU45ZFILLx9q5GCCOvRq0NV8Y&#10;6o8zX9rp8/lwzSCS0u2ibzQ8hG6TG3fIcO5baMbypwwNaugw6/Jb6fNa2lncpLdMn2AxxC5BSAyI&#10;xQlg0YSSQZzgEE4+UV5uK4az+EbtxXTfr9562E4o4dc7SlJvzXQqWP8AwTt/Zaktlg1PwroJu4Iw&#10;bvULj4o6ksbsIhIxRvtv3McBu5yOcVqfDH/gm1+y7410S+isfBVhBdPDPeRzN8UtRt2t4o5CjtMD&#10;dEFG4ZGO3KoxOOAMa4Nh4i8Iv4i/sq1stLlXC5tRsnQKqsEdcN8pIyq7tm4blOeDWLPRPB/id4dL&#10;uX1G0uUjhuLUu6G5i/eh9gE25Q7jOwndu5K44GmX5Hns5KnLlWtna7877kY7PsgiuenKTvdrZfLY&#10;uaj/AME2f2JdGmvTqNz4c3wsDClt8Ur6aUYYZzi6AI2ZYEEkngAYyUT/AIJ5/sKm+stMutQ0OWJZ&#10;bd5o5viTqDDYSCThbv5Bsyd3G0EfWuIuJvCMviKbUbfR5rGFLtEtrSB5zO6E7gpkRljLBQASSOW4&#10;741fDPhb4VOhufEsephhhf7RjuJppLaNnVf9X5u1gNzDd14BIBIFfXw4MzKGHlOVkrX2d/zPja3H&#10;WXPExprnvfZtL9PvOw8af8E9f+Cdn9gXetaHe+FdPZbvbFY3XjnV5XEJmCneftpVcEoMnAbjjgZ5&#10;Y/sM/sOa7c3XhXQNH028ZEkuIrqDxzq3kCNE3MpBumBkJHC5H41Z8ReAfB83hK1m0mw166eXUIob&#10;q+HiJ522OGdYzboVDMQoYSbinYkEFaytK+HETa+9p4A8Uazoeraa25LLVvF0bx3TRKT5sdyhSJDu&#10;Crsfg5GHckKfG/1bzaeEfLa3eSatr82e1DivJ44mKlzX7Jp38ux6l8Pf+CXf/BPDw1JZzfE6Pw/D&#10;f3LWwfbreqzoucyhjvumCkKGG7oPK3dGIr2PxF8E/wBjL4eeGru98JWPgm6t7hZ/LXVLy5vI3jSM&#10;kGSW6aTDsAM7QhbpjgZ+N9Ym+J1pbaronibxhr0sFosFsZv7YkZYfLjSKNWYMyNEIsIrhgp3ryet&#10;VrRvHIuTd/2zqV1OgL2c13qQkhjMeQZFB4YBVPzgkDbknHSMHwHnEpfvasHppq/v1HjOPslhFKnT&#10;mtbbLXysfT0/wu/Zp0d5LnSbX4QTu0yxxSzeGH2HLEHYJEwwTO0jk/LkHHTjfGfgv9jXxDdX+la1&#10;4G8EW9rJCY/tFhpM0cc5LGN4ysRR+MAlSNrKwXBJJryHVPjHLZ6ba+E7O9vry/hvWkgsI7+e8nuN&#10;0YL4VgRFgBiQ56dhtOdz4eXfxW+Jzy3F7Zab4W0eG0ZhLfyXW+/QSRhkbyiP3i+Ykh2hf9ahbCnI&#10;56/Dea4WhKVScNL7dV6nZheJMoxVZKnCfTfTX06mEP2cv+Cedj4faeTwzo11M9u48q1tdVmmE3AU&#10;gOSv3sqRxjqAcYNdf2T/ANnQ+LB4en+DnhWzt5Lh8mHTrq4ujCqAloxI20KWI6jdkPgDgD1rQ/BP&#10;w78K6FqcWh+D2u7uS2liWPRTeIN7RkCf7VcMzJ5ZJJV4GB7sRVbxH8MtQ+Iy3Gq+APA0xt9Muore&#10;8ImaSSzt8+WoLysM/u0XlAOQxIXlR8zk2WZxi6vLCSUNbylt+Z9Jm+c5PgqTnNNz0SjE5Nv2fv8A&#10;gn9oNtaaaf2d9DuGvIlkFxf6Ndh85jLFvnJAKsSuMlsEAcE1qR/Af/gn9baKrD4F+E78vKF8iDwp&#10;dLKpOfmUsgLJ8pPU46Z5IHP+Ifh14iSD+zY9IkuFhlZYIJEQG5jy+esnIVSwG35jx8p3ZFfTvgtD&#10;fQsp8LamziyaF9lhKkWnuF/5bKQCSGDdCMDkbzwfuqfC2IeHUvbxk+uv5eh8NU4wwft2nSmo9P8A&#10;g279Dt9B+Cv/AATr1APDqfwq8I287xtHFB/wr990ZBysz/umIz02gDjqc5zZ1f8AZ1/4J4T+auh/&#10;DLwbC6yhfMj8BF8qerkPCyKAOvce1cHYfADVLTxcPB+v/DZtI1uO2g+0afqCTROiLHueUoqFvLdd&#10;jqzFRhuAwO4a138CfDMU11Y6bf65eXH9nSPZ22m+GCYnHmpGQ7LOZBGSxUv5eAWU4zxXn4rhXF+0&#10;T+sLl30Vz0MLxdg3BL2T5npq2a8XwS/YitbiWS2+GfgN4IQFDQfDaGbew7DzbU5LA+nXocDFOk+C&#10;/wCzDpd6NPH7Lfg65ldRcmSb4WW/lLCwmLBz5CmPHlAqpGTuI+YH5ed8EeH9J1TxZp+gaHcTWFvf&#10;XaRi7uEa4VhJNgOpi2kBVK4bceR1ANer+PfhV8V7e/8AFnxJ0f4e+JAdOdL06fcxS2s40hwEgukg&#10;wxntUaK4LTK5GQS+zAMkPhOrhqsISxF79Ha9uhUeMcPiac5woWto97XPHPD/AOz78Mrj9orSvDif&#10;A34bReCfGNvJDb6vqPw2sv8AiV3ke0ksPJLKrZVRwBznHNe26X+zx+wb4Jsf+Em8c/DD4WSia7ur&#10;SxL/AAusCt+UC/v1jaAKkZYOqkKp3AnG2vFtH8ZavqWgyW+pSz3mq39+gjvJZXdUXJBWMBuQRzgJ&#10;uyq4NaeoR6hJon2LULu6fU7Wyjup4tUt0mXzHl2oI3jB2jyXiVsrncjdQVArMOFMRhp+0dX3V5a2&#10;6k5fxfhcd+6jT99+dlfp6HSaj8CP2JfE3ifQtWj/AGffBdrvuHhaGw8B6fb2yo8rp5rmZVgYhVzh&#10;vM2nBGOVq1q/gr9lXwVZ3+jQfBXwZpc8QaK8tLbwXoSbjFJtLg4IIwV+Ytnqd2MCvPNA1ew1jQxH&#10;q0NzBehybfS1dJi3zhAqsihVG5w+NoYjK7lLCut8RfAfxlD4ll8JanFKmqCwW5vtOWxSYRxRqqTF&#10;nUgnyyCSAu0EZya+jocMYaVKFWNa19rxt87bnzWK4rxNGvKjKjdre0rr79j51/bg+G/7KGufACTx&#10;v4H8DaJo+u6DI00b6LoOlQpdI2xGWUW7r5oZtxXIZkZDjarEV8Fq+iLLIW0tSCRtPkRjH4ZxX6I/&#10;8FC9B+H+k/s1+IU8Hi0vIxqGnLZXr6e8MywR3NwrOoaIZWUlGyTER90oxBK/ndJbBVPk27lWP7sk&#10;Y3H0xXzuc4CWFxMVo01e9rXPt8gzCGPwHtFfe27dvI1vCfiy58I6zbeIfCN9Lpeo2cgkt7uzVY5E&#10;YHswIOP5jr3r9b/2c/iza/Fz4WeEvE/iHwZfW97rGnW8+oS22h2rLuUnLoSQ77slgpIHPPIBH47R&#10;xlWKFVPGWiH/ANYdc1+t/gb4NfGDwL8AvCekP8PdUt7vUdFtvsEUbmZ5FSFy6xxx7mA/egk+XxtG&#10;JOa9jhTD0cTjJRrSSVtL9zwuOMTXwmCpzoxbd9Wu1v1PZfiToXgnQGt/Dq+EI9bt9QshJJPf6JFF&#10;JbFk+TcUkWXzACMkSKVIzk8iuJ+I2l2Hw60aD4hW2qWa2d7ZXT67JZaFbaPNE8QBczLEm2QBSuDk&#10;7mDEk7jUehaVeL4c1m78Qar5FxYaPbSRrqFteSPPfO4VrfzItwUqijl2wAQeM5HzL+3z8Wl8C/s5&#10;6haWGrXK3Xiy6eys7Z52cxwOzPKpEqjKiLI3IWwZY8kZFZ4TBUYzxmM0tCTjqt7LoFTGV5/UsCm2&#10;6kE3rtd31+SPI7f/AIKp/GyCwXSfDXhDw2umwa5JfQy6lpaT3ZVsARs5H3VCkgHOCxyWAFem+DP+&#10;CzEem39tL4n/AGcLbUoIXHmpPrzN5oxtJ2wxQFTg8bXA6Ag818G6Kc2e/djBPQ1bgGVRGkKksMtX&#10;yFeCxKU5N36a7enY+6oqOHvThFW6q2/qfpMf+Cuf7Nvjuxi8N6j8J7zw7EqrMl5PbySxCQn95mJZ&#10;ZmPyhApzn5DknIA1fC3/AAUM+BniezYW3j6xslsomBOqTyQGWLnKxB1XYcYAHPSvzKO4XBDEE7QT&#10;8wPykZHQ+n/16hkYxuSwLA9SzD34rxcRlntrv2s1/wBvM9bC5l9XtFUo/cj9No/2uPBl34ftta0e&#10;8ln0/d5cd1badumyp2qIwp3sMYOQOh4OKwL3/goV8L9Dmi1TxVqOpRP5xEU154elTzSMDqyZYAjn&#10;3Ffnbp+qap4f1i217RdQnsr20cNa3UEhV4W/vKR/Stmy+IHjvzYruDxnqUzQMWWWa4ZwDuzn5s9+&#10;fw968qGRxc2nNu/n+J6cs+nGCfJHTyPvG9/4KX/AG3zfP4pZmlfdNCvh07Qx6kKynbx2Xjgeleha&#10;t+2fodh8NIvi9e22uW/h6a3huIr86XMqvFKwSNgVI6llxxnk+tfm3qnxe8deJPEcHiLxjPZa5cWw&#10;2xx61pUFxER6FGQqR2r0W2/bt+JVx4fXwV4u8EeF9Z8OpAkMHh2TTPstrAibSgUQFcBdowPbtXdT&#10;yXDymlXqTt5O+py1s/xXLehThzPe6tp11sfTkH/BSf4OLJFJd/EHxJJFuJMcVhMpi4PIJySTxz1q&#10;ez/4KS/AqIlB418TReTwJjp8jmU9eAzk4HbJH+PzT4L/AGtPgjaO8/jn9lmykJc7ItB1RbeNB24m&#10;hmYn/gQzXo/gf9rX9iS40+OHxV4E8W6NdO+GS10i0uIbcDrmQNl+e+xe5x2rqjw9k1W3tcXO3S6b&#10;scUuJc5opunhIX6tNa/gei3n/BVv4VrHDYwp4suYoASWuHZRuJHKqsvTGevY9Klm/wCCufw/gEVr&#10;ZWniLELhluUVXbpwp8xwSOOV+6SelUbn48/sB3tqlnpPxRtIW2I3+m6Pexu+7I2HbYugfkHAbnkE&#10;AgA7+ha1+yNrGjW91a/EHQvOuiEES6/YxTuxYjasMyhyehwVU4PYivUhwjw7Kh7SONd9rap6eVzx&#10;6nGfEDxLoywSto73Vtel7FdP+CxHgiDQrmL7b41lNxe+Y1i2pylAuBuAzPjaTwFyNoU9c5GLH/wV&#10;y0iSC5S61rxwISjLZW66sSY9wwQQZCirjsM5r0e4+EXw2S1gvxpM8ySqgi2QwjzASBkhovkAz1xj&#10;AzxmsW9+Dvga5RWj0+4tvtEgYIttbyGJd6gttERLYLDjHTP45LhfIIP/AHqSW+3/AAdzojxVnkk/&#10;9kV27P3l/kcDL/wVm06MGBI/FrweZyh1JS7jOSSxkPHoOfxq1q3/AAV08PamIrRfDXjG4O75/tt7&#10;E6v3Py7yBxjHHbjHOe1uvgDoTx+fo4lln3KJree2tYxznkFoVJwRjpyBkVmeJ/A1toutaZo2k6VN&#10;eTak0mZpbCLMcUcDyvKu2EAHdCyDfkEPgLu2mu+HCWTV/ZVPrTbm7K6s1bvd6HBLjDNaHtaawqSp&#10;rmet7+llqYln/wAFOob3Rp7Xw78NvHglefPnwSCRWjOQykBwF6nkc/Q4IrJ/wUSubhJ21b4NeO75&#10;7mfdPcOJiWPBzt87YDwoyqqcIB0JrvtD8M6BpSLc30BTzHBMssixIMlcD5dvX5z9B7V1DWPhix8P&#10;jVrLR4oRGrSTQ3U0r+YofbkhXBQ9QQCfu8HvUYzhjIMJSlfEzc03dJdt+oYTijP8ZVg3h4KMkmm3&#10;Za7dDwh/28rWG5W6j/Z78YOyB9pnsC28kYG7c53YPIznvyKytW/bqkvLFrW2+BXima4jcGGW6g3J&#10;GB2C9RzzwR6V9MJL4SuLJJ7rQrYOkTCRjNMgRcAFgplbON2ev/1sm50nwbbxNfQ6Or7Jts0Uc8yb&#10;gHxnBbJU8GuPCcM5BjqihGtLmfTq19524rivPMBTlOVKCiuvS/3Hg1h+39rEWjtbP+zRq8r5GDGu&#10;AozkDBhPGTkjJ5JOfTPvP21PHOpnzLf9mu+kCgKksifcPbgQ845xnNfSMdz4Etdbktf+EVSfTnUq&#10;9zb3svmwN5fCsn909Q46YOc5qaTwz4F1C6neCHUre2SBg0kWryBWYYKNGQ3zndgc4HXnOaxeQZHT&#10;nOCjUvFa7f5m64kzycYTTp++9Ov6HzdbfthfF1rDyv8AhlfUb2BzveUajLGrEnO7b5LAH/dx3zmr&#10;Fr+0J8fJNSjn0b9ky8jkjk86GOa/djvJB3cxDtnkjvXq/g2+07UdV8R/Dy91HVIF0bxCYrN4r2Rd&#10;lm9qjJ+8B/eEMrg5OQW5HIFWrOx0+y1EXNhrN75Ukssckk+sSsCiw4AAL8qCAcADkd8kjKlw7l2I&#10;h7WnTnKHddPU3q8TZhhqnsq1WEZ9rb+h5RH+0t+0xeXFyx/ZQeVmUBxhUZDnruEAJz1yefftWXrH&#10;xr/am1GCeaL9ma/WctCElF/8iIgZSCgiXJ5TByNoQ8EtlfpDRb29vo52a5u0UA/aTclo8ylAUw5w&#10;CPvccgYHNP1PWIbaeK7lG4M7hpkfOMEDEkcXLjZjsQSR0wcbT4eyOk5O/Ny9nr07mMeJM+rJR25t&#10;rrT8D5ZtPjL+2DBekS/BCQ3CybmkmeRnddv3Sd+McHt36Vux/Gr9ssWST6j+zvcuhQMJlmZExt+9&#10;gHaOuffivoW61/wu2t/bmsLSdJIUVpJNJeJ2woG3DxBQST16cd+cS350bVIvK1HRojBOEhV0gjdU&#10;YYyCoYMygqwOFPT8aqvlXDdXE/V6EpOVk32X3EYfN+JIUPb1uVQvZb3/ABPnFvi7+2/L83/ChYkX&#10;HyL5UqcdeiyY7n60Vk/tl+I/irb/ABdSw+FfiHVYLC10tIbj+zdPlaJ5xLLub5VGDt2DkA8Dtgkq&#10;pZLw1TlyyqO631N4ZrxHVipxirPXVGrpX/BQ29sbX+x7zxTdakbYtHF9j0n7ZG0WflTMgDcADaTy&#10;OpzXO6z+2X4z1tjqfh/4f6qskd8txYlrpbeOK5GAJhCPlD8uN+3cN5+brmKz8AxWXhKHUpra1klu&#10;YN1va4YbAoCbiu0cHAPUdvWsjW/DP2Cwjukti7QyxRyDaRkFsMfZunQ+vSqlllCMXUlpbXRfqeNT&#10;zH201De+mrK2v/Hv45+JFaa50/T4Z5YfLlnmvZrhwAcg7CQBjoB0Hanw3Pxl8T3JuT4ztrSeZFUQ&#10;aRpkeHB7nzN3PTkH0p+geGNRupbiWxsJZOGAZ+QWIwOSPfrXXeHvD8Wnh5LS/iaJJdgkVhGzjyyQ&#10;Azr14HG0d/avUw2BUE3KWnRXPOxGNTfLTjr10OZ8X/BSPw1babqlx4w1zU767td9/ZyXkkMXm/N8&#10;m1OMYXkcYBrmbTwV4SgOzTfC9oizMxLTIHxg4x8+e+RxXqeveIrvxBqdpKqlLTTLbfapFbszLxwZ&#10;JGK7zv2jbjGCc81zHiDXtKSwjg3RRXsA3SbpfmLAdeAAoOeF5xiuyEMOt7W82c/tsTLRfgZmjXr6&#10;HHFdQoPLicqI1UKrA/3APz/Su7j1GLWNPNxY3ayPINxhBw7ZP9305yB7V55Z3aX22NIpWQuCkmwh&#10;Cp7ZJ56kgY7103gxDb26adc6V+8Z98bEndIV9CCOfm6+leTmc6Ne7w70Z6WFjOml7fdHQxeHdIvz&#10;bxXGs3Nu0bkXhmTKpuGVZT948Yyp79OK9I+Gfgy08OeFjrxa5iv9QbY7upQSbMYUoTx8pPuM8dcG&#10;n8BfhJc/FnxhJeNHGLOxmZpfOhYrhc89cMSe3Tj6CvorVvhT40vvCVrr9xpiG3tb17eNXtBKRtx9&#10;6M5C7htAGOOoI5B9/JaVHB5eqmKly/8ABPlM8x86mMdDDq7PE/FH/CTNqs2k2umXFyWj3QQkFwQx&#10;4ZQD0x6dce1VPCejaW2juZ9NdZnkZkttu4sRtXAU9iW9j+Rr7P8Ah5+yzJ8RbNdWn0CySzhQNa+T&#10;YxQtMSSFB2qpYDkheBntzyzTP2KPHumk+KdD8N6JpsmmCNo01HQYNoJLKZCZlkd8EgYXJwvy7cZP&#10;0f8Arrk8OWk56LsfHQ4UzeanV5NZP0Pi/Tkv7bULVZtMtVhhPmm2c+WsijLumWGeikDHsBzUarNq&#10;F7ctPYNaRouY4bicpllwM7SMO4BHoe/Oa+wNO/ZFg0uS8GqPa3Uj/ZwUm0aN4JSXbkoFBiIGThQG&#10;Yf3TW9bfsCaLrF9aT6glvaRiFbiOS2tImywYsG2jaUG4k8kcdMDiunDeIeSpSg9NNHpZfIirwTm8&#10;XGe7vrvf7z5F8L6DqkGkW/iuHWlnvPOnhjtllLF1hWCdnLMcIdr7t2Ryp69K9Tj+H2p+LrfSdY0z&#10;RbDzWjluL42QJu90URklbLfK+Cx+RQeB6A17xqP7AnivxVNIo8S2culXN08vkxny13mNGjYqw+U8&#10;tlgWBUgbQVBHZ/D39j0eFbGKDxPZXLzKfMa089pYnl4RpAUZWR8Zw+WBGRtrinxtlkvei1dP8Hsd&#10;n+q2MlHladpb33ufDnxO8K6x4E8Ra7a3OixCNr65trNZAsqeWJsq2Dk/d5H1HXPOpoXw/wDiz4k0&#10;yz8GTeE7u7stOtGklU4XZYorTSsJDgBVCsQuSMnOGOBX3N49/ZY0Tx1rl7qF3EI7u+EDRSqWtyJE&#10;EYEgkSQfOVHUhh1yD0rrPDPwG8LeFbtbfwfd6m8unx/vIr2+MsUhxgsWYjK4LZwAc9DzgxV8SKdK&#10;NlSTa6mFHw/qTelVqLeyPzPn+GHi8azbaxdWFzO13ISFY+e0jbzvidUO+NSecMBwfxroD4D+M+pa&#10;nHNounMs2nObC8tZuF82ZSqxvuIbcUibAJ58s199+O/2boNQstQ1+/dtMn1FVRxZphbcgN5Z2jKx&#10;tyoJG5W7qBgDj9c+Gt3ea6nh+x8SalrWmvCLe91BZFSSK9acfId3Eka7SVVsOrD7wBr5bOPEyhi5&#10;U1KC5o6n1OUcAYzCKpKFR8r0PkGD4Sa5piXF54q0a7huLG2l8+KHkQPlSqsQMSJjBwORuHIqjo2h&#10;+IrXUYbnSPBjy/bAzm5idXiYFiARvyAAFJH97BI9a+x9W+Dt34ceDU9Ru767t7GKW5juLq9eWPey&#10;bNpXyy+/arAsX67fmAAqHwP+z1pepa6+h+IPD+oTwtpkwTU5I4QCzMhjSNLWXcsgUuWJjYHcSQTl&#10;6/P6nHWE/tCbklra1j9Bw/B+M+oU1Bt8t73Z8n+HPi7qmga9a6tp3h/w/bHTCZI5JdMLGQ4EbeXG&#10;8uzOxgQSpOSMYJBrT+KWiN8T9WtPFn/CSXiz+ItPhuLaxaEiC4nO2ONfmISLadyktx3Bwa99+Pf7&#10;KOm+HbjRNG8DfC++ayuNYsW1nVLia2xHYwzbp5kkjVXWX/SvlK4YC3zlh19O8D/sW/CrwJbW+s6Z&#10;aXfkR5kt9M1i2SRYl2AspWQSOQSoc7nPIBULnFfQYbj7K/ZynSvGSeia0Z4WJ4KzCSp+11i95X10&#10;2PjHwR8HfF2napb6nr/2u2aHRJxqVpdW0Uajyg5VfLB3H5fJYYAGd3ZDW54S+DXg3xl4v/tH4j27&#10;aiNQMk7PozK6wzDDosiocmLyxgqFDDcORg196+G/hz4NSPTItcsoLjZlLCC+tVLROgY7IpEAbCDd&#10;gMW+Usd3BA09Y+C/wz19onfwdbWs4k2x3seROYyQxVWQrsUlRktnIUgDnI6KPibiop2jy37M5MR4&#10;c0KrTk+b1Phr4tfDTwtoHhay8NeE/HttpvhyeeW8GlXusW5ltZkjGColO9sldvygfLsU/MCBU8G+&#10;Bfgt430Ox0Sx+KFjLHpelySXU000tsxkaRSSEc5kJVNuFGcOpGCuK/QDTdI8KQalJp2o31hqU4u5&#10;SFWBPOijLFl3j7pKqUUHhiACwLMxNrWPA2j+Jra81rSo7C8WeWK3s44wYWFr5bbsypukB3tKcpt/&#10;gBU7WLfPVfEfPITfsJK2r1Wp9HQ8PciqUv8AaYvZbOyPhbUfhn8PdW+KGp+GHsNHNtJZyPaao3i6&#10;GyuLhUtwsSWrSJ5bsTFGGCOGJPTBzWF8UPh18MfjNLpnjbTvH9p4di0PRP7N186oFU200TND5aov&#10;MspCrJhOCHB+U8V9Z+Ov2PP2c9B+HXiTVPGHwc8OWelx+H5ZZr+CCTWL4TBXZph9pjaRpAWJByzc&#10;DBGBjt4v2fvg54n0yz8R+Kvg74bur6S0jFzLd6dBcyxP95o/NddzhXyoYAZCr2ArysLx9xHgqjqc&#10;/M33PVxvA3DWNpxpKHKl28j4M1P9mPwki2Oo22ieLNc0+91CDSjd6b4Mu2MWVZjdTbk3lVDq+1Du&#10;JULkir2v/s2aX4f1Kw8K/D7S9W1syWJTUgdLljklnU4jZ0dRJHGwUH5ckDqQ2QPu7xB4G8M65Bbe&#10;XpumLDZtsawkg+RVIRvLBVkxGzQqzpzuCDOQuDDrPwt8FWNtd2OnfC7w6ljqGFKNo0OZI1IQhvlx&#10;LgHOGweCM85KqeJHEs+b2klJPo9iqXh9w3SjD2MXBx69T88L34TTaBoFtp/jXw/4h0a/E0dxZ6Wd&#10;Anjik84qcKiwv5zyRWTABmyAr5yAVqXx98OvhH8P/C2tRabo+uaxqmq6OkmhGfQr8EXEbpJPGY3g&#10;RUCruVmAdecYwefv/XvAUPgn4cXa6EZtTm03TjPaz3sTTNPtXaVBRS4JVAMKODjgggV534C8Q+H/&#10;AIk/sz2uhX1qdT1vVPCmpWt6t5cMt6dMuElhlltsIcTr+6P7tG/1YXaxC58Vcc55TlKnGVm0tj3I&#10;8IZNUUak43jF7PzPiXwxa+AfiZ8R/EXiaeCxg0y+e1bTm1DTrlbr7DKXCSwxxp5YTy0DFlUKMqEH&#10;HHsnwo/ZH8FeI9Hv/Gt3ey3mlyXMksukaXpt9a3cKhZEUoJodzgruZDGDvIXGCK+sJvBXh3X/inr&#10;IsviZrsV0bOFl0q2jt4IIY5mZf3csMKyZATaWSQOgZMtyK1LLwZ4307V/suu/EeDW9KkhBgsJ9B8&#10;i4tZVjXypRdvcMq7WXJ2wksZySMc1vgeM+I6VV1HVfzdzPMOFeHcTS9nGikfJI/Zv+B+m3WneG/B&#10;WmazcWdvL/pr3fhLUZrmaeWUb1R5LVEiRFzyThjnpnI9Q+InwE1vS/C7abJ4Y1bU4NLu5L/To5PD&#10;cVxJsKxF4/MWdZSPuJgfNsRFAIVce4XOpXXhCw0++8beFJ47WOBVlvtCuJbq3hJ3KgyoSXasaK7y&#10;NCFHrwMW/B934XsvFmoWct+xj0aOO1tk3Wyj7O0UVwoLCCN0H71AAWcMGBbJJJ6q3FmeYyfNOq0/&#10;U46XC+T4WHJCkrei1Pk74k/shvrXh2wfwd8LfEtrp7/vb7TJbWGOe5cASRRhTJiKSaQRh5WDbFY9&#10;cYrnPDvwPPhXxcNQ8Tfska3LprsF0jT5dUt7iSa2MEKlXeUhHaOQfIhABUc8scfeV5dW6abMx1iS&#10;y2Osk91KY3jhjBVnfJHJ2kgbgQCckOq7Ty9z4M8L6y17d6hpV5cT36rPNZWskUUsYSXPllotqyhJ&#10;OT5hkyzMMshAHV/rfnippTryt+LON8LZO3zQw8b9L9D5OtP2O7D4gF5fAmgXFrI0skkt9cTlHLl0&#10;JtXwGG8PID5q5XZFwOM1oeHf+CfcVnqtxpnirw2uo6W0cc+m3MGolbnz2GzcxaLcfKLNINwAITHO&#10;a+otJ8BTeHfhxcReHdR0lLgb1jh1aMtZi7U7CZimHK7h5ZweAq9cZrqNRs9J1DSLi1+wwTXMVsHj&#10;tvNf7KpBQjLKoLAdQccjquOBrU43zqMWoVHqt9bnPS4PymbSlTWn3W+4+O9a+AfhzxHY6zD4fnju&#10;LbwzeyWVl4fsrF5bV7pt0LIhTc6omGDscLJOJiwyjEr4a/Z00PW20rWvC2qvZw/ZLuM6/azssyyp&#10;A8WA/G1i4ZCgKEZODivp/wAH/CyDwd4Xj0hbSw053tJU1SPREeALIJ3aNYULOYI0DsFQOwQbUG4D&#10;Jt6THZT6pd3WoMI5rayWAXJkDKIl35XaQPViWwckZ6AV8rU4jz6WI53Wlrruz6eOR5OqHJ7KOmm3&#10;6nwWv7H/AMdPCHhm58OeM9J0WznBAum0qxKi+g+//E37yXeGDAMNwZcjIribb4W+JNf0aHTNUsHu&#10;9900GnQS6GbI6fIske9IpeEfJl3nO5Qj5GMV+nV/pdiTd6nruZbU2LPbLb28cpLMDiWBgu4v1Bzn&#10;LAY6c8/4NvPBvxeS58Mv4Z1CyksLr94l5BJaz3Lv5bfaIm3hkRjuOW5LOCTuDA/a5T4g4rAxlFq7&#10;l1v1Pk8x4Ho4/lcnZRe1uh+eFv8As16urXesa5p9jdaVfHz7aa0DFIh5WYyd0oyd20FMHdnitfwt&#10;+yw/2C81/SbuLUbvVZZLnT7W1VYZDA4ZnDeZh5STuVUKhWCnPIFfffiT4Y6INuhafZDVbu0vbaS2&#10;s79SIbdi4JlaSG3by2YM5LKoZtgy643hdd8A+CvCMx1GyMlpM0Zt5PtBmlRoRGdz26iREt2BkIWR&#10;VcdgK96Hifj5U3FTadvk/wDI8Gt4cYNtS5E4307o+ZtD/wCCddzoGmafc6L40guzfaQxuxPYR/6F&#10;dCKVtgcH91uMhCtjAwwOCQCz4efsca5JZxajp/8AZtrczgC91a5shIkRSNFNvJHs+ctuZw4LAM+c&#10;/KpHuni74xeC7fw1Yf8ACKaPNr0V3cxWEGoSWU1xLFMxXyh5jKyqDLhHaRejfeBySaR8F/HPjzQ2&#10;ufip41v9Mt760iebSNCvGh8qQJllbhkYAnGChBChWLLkHwcZ4h57ioOMp6f1957OC8P8lwlRTjHX&#10;5nh11+yP8I/Bt1qGl2EqeKdamvprufCzCG4eV1AWdY3w0aeXLhTyDLkHAriPFf8AwT/8ayeBI/EP&#10;ie0sdMa4urOO5FsZJZrW5a5hhFxhlKhAknKknaqM5JxivtTw8dO/4Ruf/hD/AOz7HUYYJrQXtzaB&#10;Ua4jygucMzOEfAcAs3DAkNnNavhnxBqFrpDaBrckjXMDQr55lgcXTFgqsMA/ffB4CcsAAv3a8+PF&#10;+cObnCq7tW0PUlwllCjyypJrzPljw1/wS/8Agz4ZstJuLXVtRiu4PLW51JY42lkfBG7JUlRgkYHX&#10;I5qv4k/Zh0Xwv4X0DU/APh2S5XxK32TxRqGoSRpNCj2koFxHuwpLbTHt6kyDJABYfVDXGrXVsqWn&#10;2SxgMgl36Wq5TKr8vzA9Scltq8NkbcmvHf2rp9J8NjTP2gdO0W71DTvCMF3ZqLHQo7gQStJaCYxK&#10;8iFclTFIAQxiWTYy7G3+dmPGOdVKSpSqs78u4UyiNVzVPUd4M+Gnh3w/a6P8LWsbnWdO8ppP7aQo&#10;QoQhShkUBmEkTSKwJKkH8taz+GWk+JtHg8KeGfB13Yi7v7m5F0kKxO/m75QJmydwQTMq9cYwPuVf&#10;+C3iX4w+IPBOn+JJ/CHh3S7a6u4TeD+0GdpEeMfNtit4ypO5c55ByMdx0vj68+y3Mmmz6Dq11FBp&#10;Jmn1vSEt3UyrhmhEBcStvZMYEQXoeMZHmYPO8YqWs3+h3YvI8I63wL16nl/jD9mfwpeato02qT2d&#10;odP1L7VDb3sKea8nnKAIwgw0Zck7WHG47OTXTaV+zN4K0jx3batcSRyPDC0U/wDaEcLMBGfMV06F&#10;RuLZIxncSetek+HNO0bV9VOvajeTlbi0tVtNBv7dYn07A37uF8xmkLxl1kZ1Bij2qpBY6HiSGxh0&#10;mQlZL6Jndb6IZcsrAnB77TggjpzjjjHsriPMqdFRjUdrbep5EuG8ulXcnBXb7HKeJvg14W8YTXHi&#10;ybwlpNxr8h3Lq0lpH59wihY438zG5QUQKu04UYzya88139lvwVpXiWX4gzma31ezKtDb2dw8cRLD&#10;yYSCMeXvZsfKQM4Y4wTXrvhhPC2qx2lpoGpvbw6cWGmW8Eyf6MgRdu1PnQJtJ2fKMIxxzmpPGVhd&#10;eJdDtLHTfFJQ3Wo2UkM7xwoXeGeJ/LwEUs8hidT/AA/OSAuFWuPD8R5th+aUastrWbvoddfhzK69&#10;oOku99te587R/sbfD3xvZmfVvDkKXl0q2rpe6m/lbUWOSMpbtna4RyAOgQDjmus8HfC/xtoUNt4c&#10;1Lxjqmu6Td2tz59he6ozQSo4YxrvAyyhlXKH5SgK8Zw3reqaeDdwR3EtlBbXUolUlHEjblUIwbnj&#10;OcgdMryDwbGiadPqV9c3rarBDFpN1cwiJIlMbxoCE+YqGVwNmeT0Yf3WHXLivM8Qn717JWfVWOWP&#10;C2AoyTtb8nc+e9H/AGKPhXp2lJpljp5guLxh9jmjlIgRlDb02tyAD0I5+XrzXFfE/wCGPgP4ZatZ&#10;/EXxJ4Z1DUdEnu4tB1q38MaIJ5LmSAIgk2ICY1DwSONwPmGWMDG8kfTPiy9aLwbBcald2Fje3xa3&#10;MtzaSyxGMyeWqIWlVkLqwGeeXz6GvOPDt/4tXxRD8FfG9zoypLJfrBqdrb3D3F3OgimEvloy/Z41&#10;tpGSRZZGLO8RQ7WKDycz4zzx1EvbO/Q9XLOD8kpU5VPYpozvCf7Kfwa8SW6aloRe6t73ZPZW81qI&#10;GRZY2YHdszkeWcgcjHBO1cdj4g/Zs+FUXiD+0rjTpr2KTzH04QsHaFZdpZQWO5uSWx0wTzXW21j4&#10;Q8KX9lYw2QnvdIshFbXUsqpJsdVUhX3YhDLkYO0bivK5Ga0VzL4pvoPC1zcxxvaEssNuoYTRQqgV&#10;uoYZOduPvYD7VGFDr8a55VinUrO9rbmVLgzJoSahRSW58N/8FnP2Y/hrd/sOeL/ij4M8M3g1PSdQ&#10;tob2WaBoSirfRvPtVlAdd02d6kjqAWFfio+lWodjJbhV2BUTH3T0yOw7fnX9G/x08A6l+0v8HvjR&#10;8CILPUI4tTs5LS3nv9PkNzHI9jbyQyDftXHnGUFcfLhWyBgV/O7qVreaPNPbagGa+gneFoJDjyJE&#10;JQrgng7s5/SvsMg4ixWaYblryblDTXsebjshwuVT/cRtGWuncTwL4Il8R+O9M0O0iVptQ1W3t4RI&#10;gwDJKBj0/ixmv6HLn9kjw54j0nSPDXiDxH4iuJdD0qCCaS61Bnt45ygdTGshO35VIJABwBjPNfgV&#10;+zPcm7/aG8E2ktwYjN4psCAihm2+ahyCcjOeeQeOor+m/wAP26yXd5LE128kd5I5nad5POH2dMFN&#10;5YxjkHYPkLR8KN1Ga8QYvLcVB0JWZzxyPC5lTkqyvba+x8g6l8L9I+Gvx3sdI8FMLmza4s5gk6K5&#10;YyL89wE6YA6nGe54r8cP+CufxJGvftP3PwotNSe5tfBEBspXMySK19MRNcYK/d25ihKk/K0DcDpX&#10;7uftI/Fn4b/A/wALeNPix8RtUtLi18N6O14JUX7NNOqpIuxTvYKzM6xrnGGfO48Cv5m/ij42174j&#10;+Otd+IHinUHu9U13Vri/1G6nA3zTzSGV3bHGSzHOP8K7snzvH4zCVFUeknr3vcyr5VhMNioygtYp&#10;JfcU9JAe2Rd2BtyVJ6+laMSbX3v8o6kleB6VQ8NyZtlVhjC5OTXTW9rBdWklskCCTcCGA4OODx+d&#10;evTqqNK5nJXmzNMF2wCCEgHGfRQen0ycflTZLN1/cTIAy/eUnv3ratwLSYLEN2T8rBfbaM/gamuN&#10;MupzLHtAZvu5AOGHGcZ5GcGsJ1k73KjCXNoc5LFNbRIURkWQZAUdR0/p+lRFtsoh8/nGQhxkjB49&#10;66XX9Pht2URxOu/CA/3O3r365469apDRIGu4XuVTcrZibf0HXqvt1B68jvXIqmrcTfl0szHQzsGc&#10;OwYEgkDp0qRi4XHRs/xHqAK2108i3cSEsUdgrEgZFQppfnLH5su3BKxgtu9TgfqcV0KV92ZuyWiK&#10;SRLqt9BGpjjaaRYyAp4JwM/rn607V9PfSvEF7pE2cW07xBC3AKsQSPTpVyz0m6ubuFI9wyAY3UHK&#10;jIxgetSaxpxuNfvbmaMSl58yHBBySee9NSgnoyLNnN+IgYNNVhK6h7uNWweqEFscdRlQee4FFre3&#10;IDvbSyRCX5SEYgMO2QKueKrMJawWkRHlvdgYbqCEf0+tUo4d/l28LBmKgYBxnIxjms01Ou30NPhp&#10;LuXdC8S+J/CV0t54Z1+8066U/Ld2cximj5P3XXkde1dl4a/au/aN8JFjpPxT1OaRwd8mqML1ucZx&#10;9oD46A8Y6D0rz66twbjyBLu2E/OrnnnqQTjGc02ZGiLbJMbV5IHH4Cr9nF9Nhcye/U9s8O/8FAP2&#10;htI01tOu7vRNUcsrPd6npYMm5c4x5TIO57d63tH/AOCk/j+3nN/rnws0rVNSDo0V7NdtGsWxtybI&#10;8Mo2nkHJIOD1ANfN1lataoWkcBnPzkZ5P51OtpIFKx5LfeJwOPx7VcnWrU0pSdl5mcKWHoybjBK6&#10;s9D680T/AIKi+HLPw5Jaal8NNUa+uVCXUMN7GLcMOh3bd5HtXS3v/BQb4A6x4ctdLuxqsDybmkgX&#10;TS4hO4tgSGTJHOOnbNfEF3C6qkgJJYc88fUVFcxQSOPlViFGT/j+dEYVYQabvf8ArfcpxpSkmltt&#10;/wANsfpPov7Rn7O/ijwtb20Px48LWlzfxxwi3vbu5hlgYsQA+bcqvVcndgbc5r2/w/8AA0/Ea8Gk&#10;+GPjP8M7+81DMsdlo/j+0uZmVuQnlxsWPPbGeBX4wJ9nheS2ZcblLA5z1GKLK5Mcgktbl1kTLLIj&#10;lW/Eg9aWFxeIwWKVaHxK34GGLy+hjcNKjPSL3t5n7eWP7A/xw0jUoItc1Wzt0Ur50iFipYIFyeOe&#10;BgE1cX9irxTpOtpc6x8aNHtDeSAbZrU+W/3yA2TkHA6jvivxn8BftA/Hn4VapNqvwu+Nnivw5c3K&#10;7bq50bxDc27zL2DsjgsBjpmu5tf+Cgv7abQtbat+0XrmrKylVm1ryr+bacfKZLhHfHH3d2OK780z&#10;rMMzounUUUn2VvxPLyzhzBZVWVSi22u7ufrR4Z/Y7/0dxB+0B4duBPKdsttbybS4V1IPOMnIz3+X&#10;6Vo2H7AN/NH/AGnovxK0x5bW5kVCts21pGA+Vdp7YJyffsK/MHwX/wAFZP2jfC01tNqOi+GtSlik&#10;8ydpdOlg85mZi+RFKqjIYjhcDsBivoz4Uf8ABe3w/wCHvsvhzVfgNf6NatdNPPqena4l/Pu28RlJ&#10;o4V2bixz5gIB74FcmFzTMcBh/YU5Wh27nZj8pwuPr+3qRvPo+3ofV99+wz4rkQadc/GjQ7e7glE2&#10;2aJ1dBgj5hnr7H6VP4I/Yf8AEmoSXc2l/FXTNUtJ5ZVgeztJWKyPvMhAHGDuXn/Y6815J4A/4KY/&#10;spfFqy8a3nj/AMUT6dqtzaGbR3v0tbt3c8oixWjSBsHZkMM9e/NfQH7Fn7cX7LOhfBPQ9Xk+MmiW&#10;OmXGqXyalNq1z9kmjdn/AHX7qY7lRu2Oenua5JZjWljPbu3Np00H9SjTwf1dX5fx+88j8dfsoNF4&#10;iGhyfHTRrOa1VFS2vNNnVC0e7eWyAM7VIxnnHQnFPl/YX+IHhLw9Y+K/EXx00qLR75H/ALLnWOYB&#10;ypPzAKxLAEkHjr6V6Z4+1bRPiR4z/wCEisNdsJbXVA9vZol2olurQ53lGLZ6BmyOzE81wkfwd1rW&#10;7caN9qkg1Bb7MwlkMSxRH5n+ZcADBGEGcYwK4qsnXxEq17Se9tD06MnQoRor4VtfUxtL/ZX8OXRu&#10;b7Uf2h7Az3F28kzQGSIMxxyQXBJ7Z9qK6SD9mUXrSSaD4Tt9Wt0fYL65nJZ2AG7A85Noznjb6nnN&#10;Fc/sqPU6PrmI6TPkDSPCc2o+Hl1+WC6l8pAohWFR5pGF2klgcrgDHQEEY4qsvwz1PxdcT2QTykN0&#10;ssb3EbLCGBD5kYnbHnkZZtvzgZGRXt/ibwxpdl4ems9MtGGnwOsksAk+Ty5GLgAZAUdgRg/LVfyN&#10;P+HWjzalpmkm8fyU8myXDmTfgNgt025GcnAWIH1z24jOWpSlf4unRHg4bK3dK1uXr1PGE+F1z4Sh&#10;g8D5e3lZ5DqouPlMaEKOeRggAcHI5FU5fh94guNNmi023WKSTEEMz25fDB2DFWIPA4X5cjK8ntX0&#10;JocFtrlpcare2UImjOzNupXzlAGGI+X0xz2A7Zrd03wTE1vZz3dlJLdRRssU0xXGADjMY+XPLc/4&#10;VzPOa7jZO51LK4c15bo+a/2c/gWmt/E2+fxXbTa1ZwxPbWBvmD2NzfSxsqGQAg7UOGXCnLiPOBuz&#10;p/EL9lXT/C3iv7H4e0hJ7W3jjNzPawkh5udwGeFy2R3+79cfSXgzwjpPhfXp/EiaGouLxxFNdzXD&#10;b1CFlCoCcABjkY7sK3db1DwvqTC6ijU3cgXz4LcAu7E8ZKcAAdj35Oa5qOZzpzblG50YnAe0iuSV&#10;rHyNpPwf8P23iXSItQiuWhntroPpyRvEDcRTQRxRlmBOGabbkDtgEZyJtR+AviMafbeJ/Dg8q5ik&#10;SV0dfKNuwLEkE8gcAYPv1r6W+JXgHQ4oLDUEvUHmass87jrcP5TSJ83VgCUIUfdK5GMcVPENudM8&#10;Ntp2m2EkjjUgsUZnlZvOMgMbAk4IyoBXpyeK55Z5UdVxei7F/wBlr2UZN3Z71+wd+xf9j/Zrg8X+&#10;J9NFxJqTyOt1Jb+Wwgj+UoPmB2s2/axwCE3H72K9p0L4RWdtoVvYWNkx0m5uDI8loYZVUgowLjHz&#10;sDGu4YK7e55xs/sbWU+sfs+eELWWwilsrDR3hzLGha3keKJsDDEjcssnqcHBPr1XioXfgvQ7kQ26&#10;yteXZ+zDH7uMsVClV6ddzEHnKj3qMXxBiKuAlQcvdPP/ALDpRzRVuXVlHTvD0Fvo0d9aRTXcSxF0&#10;W2s2hGR2WMgehHB68Vbn06eaw8k3pt98jERiAu6ENnZyrA5QqcEZ+YnNbWi/Z9X01dRuVDmS3Co0&#10;yDcoxj0HGc/rWtply0NsgiJhYoFjiLgKw2k9OgztP4AV4lLEXp3buz3J4b39tDyrUvCl7a+I99zZ&#10;ToDH5a3PlqqL84w2GUAEZU7uThW96uSeDtOvprfxBo0LWpS43yyyRsW2lCp2vgI68k59T2xXpF3p&#10;kt5ZSzv5YWQMk0kYAww6FTjqBn6HHpWYPCVl/YD6R5EiB+WYkqoODuyFI2k9cg8E5FZxq1IbO6Ld&#10;CEkrrYZp72CabDd2SmVy6qkU6EZfjjKqecEnOOmT0FXINFh0qJ7mARxidQitcBl2gHB+8c5z7dSK&#10;l8P6ZPpNrDBNbRja+VkhdmzkEc556E/pU19q16wVFsoy6sx3z52mPgZbrjnPHfitliqile4lg4NO&#10;63MXW/DDWKPrVykEsqwFEma6Xy15PPzEYBGM+nHPGTNpmm/Z4TeahBcFSpZRdFZBsA6KULZBJPX/&#10;AOtWlfWWswXSp/aIliYZRjH8ynaS24j72TnoBjI4IFaIj1GxtI5NkbkkA4Y4PoRnpzgY9OadTGTq&#10;y5Qo4KlRXM1qVTbzXsUqyWizKP8AWfMHVTxgHJyW5yMDHvXIW9hY313NYzeHvKU3ZO9pOLkpiYNk&#10;D5SDIdq8sQucYBK9ZHqNnBrC6JHDJHPLC7yxLGQhBPzEk5XGSeM5PpXMJp7654pNwrNa2unXkkUA&#10;tpCqXbGMbGdcDAUMyDBAPzAjhceHmU17sk+p7eBpbqxH4p0saxoq6V9nVheRNFO1ndjdG3fBVSd3&#10;PTtVzwzpAs/+JlHDCEidltDJbEbF6YJOfm2nnBGd/IzVfVZrTUbYG50kZs7xnBY48t8FRt5+U84y&#10;Ou6m3ty9zGbmeXypn2zW8szNjOASzLuyQCep9ea8GKi8XdnsXccPyog+I3gV9e8P6WILW0SXRrlb&#10;u2nlzJabkVkdHVGDMBHI3ykgbthP3RVPxnrvi3wd4Q1HxqPBdrdGytGuLie01B4XlCoQQsTxEphe&#10;SpLYPXpVg6lqWkXr/wBoavp8dmI3Z2uFJ3AMG3pjK9TGCT93eMHnmC9vLxWn0A3N/qUV8iXElrCi&#10;XMM0blVdG3Lt8o7juB5HbFehL3a3NF7nNTTdK0ldIjiv/ja8P/CQj4Z6Q8Js1SBJPiDM3lr87CUK&#10;LDILB8MQekYwSOTv2Gj/ABIuoLCYR2WmFponv7WC4dmZcn92kjxbiMkcMAx3Ywuc1PoGr2fjYRam&#10;11kLORHpmVCRJHhG3D+IgsG9BuXHHVfEWs31zqN/4OubrcbsW0UUUMPzNAzKs3zEjJXOScHbuWu2&#10;84w5r6PY5lyyrcvLqjzz4u+OPiV4R8Xjwh4M8C3t5pllei7uo7O2WR7wN5kgRZPMVEII5WQgnHGQ&#10;K6r4Z+OfFt9rC6T4h8D3+jWUlqJITMbMPCxdgNwjvJDgjjgYyprA+Id1Pqct/fwWMMuqzXz2Ol3+&#10;l/6+JE2GIOQ3O2QsxIZSA+MjJB8L8d+O/jt4SsWn8Nahe6fMty0eoLZXMl4yKkjB4i7rtDyPcCRX&#10;BDhV2r1Jbz5Ymrhp3qLRnq0cPTxdO1NrmsfW/jTwbqnirwlr3hjRPiRPYtqelz2cV3bWyzG0kkQr&#10;5qkIxBCn7vGM5GDzVO58O6joenpaWmutdaXDumlW93yXKO8jyOWkU5O1mIC4wBhe3Hhvwu/bR1Dx&#10;9rI+HN9aQQ6tqoeW21Cytt+4B1TD5HBHmLhjkDHOe/tTXc11pN4bCOSWaW1XZdXBUNPIysxTLLtV&#10;iqqWwoA3jGK7HOMoXg73OOdCpRny1FY0prbRLFobe4lKfa48yT3L7pF6bEVGGSWLEDHOcAda53xJ&#10;4x8SafpFle6V4ZttVW5t4bkvLqptSN67lVwYmVFOSc552n05drV/c3XhyT/iWtbSW2pWf2aNJiJQ&#10;N0YEyAsc8PIoGMZPc1yHx48M2fjX4Zt4IuNSk8i3upb5JrCfyI5DG8kLW5O3hSZOdoYkbhg5rnxM&#10;3y37GmGhGVju7JfGd7LHZSajZW6yaSk95aafBKssFx5pWMh33K6OqkKNo5jYgsCMcl40+Fehy/D6&#10;Cz8NSNbKqukEMumyvAt5LK6QylHTcgE0is7owyBlxtTBqWEPxJ1bwfot18KhockcOhwJLe6xapOw&#10;uFK7iGi2BSsW3Iwpyqgfdrd8FeNPEeo6Zo3gvWNdt4PE13aG7nsXRVKvCyvOWxu2xFjsGei4OMk4&#10;4qahUeu/4nXU5qekbeaOI0D4U+NvB3xJtfE3jn4nS6jpcus3Gj2EN+XMoWZQY4vNAUk/aIVXd8oY&#10;Rh8HfXca/wCLDrcVl4Mu/DskdoIWDR6jdET3UyCOSOIBW+dfmRnKswKJInUgjP8ADfjHRPiZ4KiW&#10;18VWb/2brK3d3PpsxeBQksoj2FSVkOIzvYHBIznFcZr2p+Pddl1HxFYa/HFC94qW6XKRTWs9obEp&#10;MXhDB/kaGYjaw7nDbWA7qEXBv+U561RVFqrNHa+PP2nPCPw0tPs+pfaGktNJe40x7aKRrfUjGBvj&#10;hnRGiMgzuKqWIRWY4VTXgHwk/az+H3i/4iWWseHvh5JPJfa/fTahqN1dPOlmrW1tIYlCsVVWMUib&#10;t7YaEOwj3qg8t/bRvvij4T8LQeCfHWsWV/cWmgLqGoG5sUkNhdySAlo5IkWNWlZQxYjdjI3cmvJ/&#10;gbrvjzxz8S1+z6fLcW91qFtqF5DaadDFAUVhG8jxBdqs+2L5xgZLHH7xiOqadTVOyReGowhC8tbn&#10;6r3Pie21FoNO8K2txcRteRzX8kcm6SKNlbEaIGJZ3YKjKwGEMhOPlJ2ptS0a3vhY6gxsRZaVLPJ9&#10;qgdBhZFBYv8AcXn5sFt3qBhq8S/Zj8EaV8NNBPg3w7r2o30N7fz3t9avsRLcySks6yRID82XOS25&#10;QI8YzmvS9Pm1C90WynhmSxjmdok0hrp4vs6ZJ2DacDCH5eMcpitnWio33POlRbqaGSNB1jxH46v7&#10;Ftfhg0qx0I316k25P3t1eI1rK68RjBsbzP8AssBzlsegeG5NOitIJnmlt5meaN47mJkcqjH5zu6q&#10;MDnphh06V5X441288G+Bj4m1/SIbeGxOps8FuhMq3gRCkcZXBaF4w7ENktvU4DINvdTaxfxaCsFh&#10;rLWN5ZXCQmxuG+aSVAkzxqSQzKyqy5wSQzNzjFcrqzd/xN/ZRUVY0NV8GR2iWWkWkr2ywwuI3lLg&#10;Sxg4C5PzEEqCWz3GC2SaydEn0o+K73w/rGpR3+pWelLBd28Mq/uWcqNxi3Epwox67yeeSMfxb4hn&#10;tr+51rUNcg0iSXT/AC7K9mObiUvDF5c5XpIn7uclHC7djEKM7hyEvxiado9N8Gm51rV73RrhrTU1&#10;gK232iOLMWCVDKjvIScnkYUk7qwlOcuXlWnc0hTjFSberO6+Lnxs0P4SeFZ/FnjDXdLgktLl4BYX&#10;d3sZnAzHEjfKyk7clmTA3E8gZPg/wK/4KF2nxCvdS1jSfBV1IlpJuvgt2PNuI47aFI03KjefJuZp&#10;NoVMLsJ5YKfLv26dA+Jv7Svw6ufCNrFo4m0eeK7vJtBs5ZLxZ5cuY5FQLuUxtnc2R8p7ivn39gXR&#10;Nbh1nxD8JvAukR3Mmq28NzciVyq3JhSWOM/NuHyef5gXaOc7mOxVO/Io0XK50UqUakNVqfpx8PPi&#10;54++KGtrpvgTwXqFtp9hAszX2uSNEzSPuIwpXlVIwSe4x0Azc174ES+OdYh1rx94yRrKJEkEMDN+&#10;/WN2PlMSVQI2fmx12cNg8VPDsiwXq6tfPa2eoeJbSSa5hE0amdE2RGNmi4K5kUK2N2OjYG2ptV8f&#10;WM2g/wBs2eqyGc3twl9Z3lqQ6JHIwPyKWyAGQfLljkA8jFTTxH7u1jmqULVPdM+DxtqUHhO60vSd&#10;Cu1u7+4itLr+z7KdbjTFmt4lidYlh3tL5jRFwRGqRO88jIiqX3rjRtXubj/hFo7i/jVbjZE1zMks&#10;8RyApI3HCAru3MOQWJGTin79N8LWmpS6nJJO2qTS+U1mh85Imwrou7Df6xnCqBgtIvU8nqItE8Na&#10;e09x4WuLe3a5haG6treQopcuWLPCrAFyepKguOrEUqk5TmlboFOKinc4nwHoVlp2j6VZWutQ6kLw&#10;K0+oRuXaUoEgScFScI4ibkk4bC9zjqvE2gWp1PwzcM0WINa+0M0zmNZY1tpIjuBVvMZGdJEXrvVD&#10;nPFJpepfbfGWq/2te28tzZT/AGK88y3MRkWSKO4iiLDBZFWZtu5iNzsfYWtJmOs+G7Pxhr0bRJHA&#10;260eJT5a7jGwaQfKVzt3HG3aCfWuiC91p6GU2200ZWsyaRBFNc29tpk83ll9Uis7suyIiKHixty8&#10;q5XjAJBUHHGU8CW9zY6NrOi30VtLFDeXN3awMkYMYuXkOGXkAhdynjuasS2OtJDFq1vDLFCZ4Umt&#10;IkReDnmQFQc/Kq5BPQ8VpaTHb39jNqb2DwzalLGttqEcBxOE8xvMRXUkHEmzLds4ArHllU923zKu&#10;oJSTV+xg+FNe0FUhXSVs/tkskgv1tt58tsHb8qq3y4xmQ4HB9Cafea/JpeuTJrHhiO4SGN5/t0iR&#10;pHjdt2kgkYCEZJY7mfGFOQMfUfivpWk+Nh4e1bxRC9olwsNzdXUsAJmljLAfMcKqBWYsQcgqM8EV&#10;wGo/EePxt4alt7H9pzQdP8RvqcYvJrm8ijt4ZLRkt5/IQlf3csltI6Fy2Y5AeNwFZwc4UkorVHQ4&#10;c09WtfM9206TTtc1mbXNAS2u9PvLGEw6hp9wWSaaMyrjKps2qGiAYOzN8y7V2AtzXjy51G18H6jO&#10;3iGCwgls2meO7hiX90yHeJS7EAKOM/jjtXn3w8+L2leAfA3iC08SfFjwrdrpsmoXz6n/AGrA64Tz&#10;2KxxlgoTKIdowSCTnjNeB/t4/tga5pPgObwb8LfiboVvHqCpBeLoOq20oaLkTR/dbGeOm04PXqK6&#10;k8RXp+7FmVOlGFdJyVjQ+B37QXxo1L9tHxhoulTRXnhv7JHpzNBYAW8L2sXzFESTMhfbIqsrEHfG&#10;cKpAH1h4tvn8J6Z4fMV3Zw3MOqi6uIdWBjFwRbylEDoriHE/kAuRj0ySM/nL+wb8af2Y/hPot8/x&#10;f8YWNn4jmlku4dT1S5aWFMhoUhCR7hu2SyHO3ox/uivr/wAO/t2/sYX1y8Vr8ftOhLNulnR5cx7X&#10;TdNveIkMpGRgkk4GflGPOVPGqrOHK7LyPSxf1Vyg4289j1fR9X8N6UbzxjLqd5qSarO3l39kzXcf&#10;k4iRvJ2DYkC+UrFgWUEtk55Olod++oayun3K3E9teotxFbrpzottIC5aSR1XB8zgqxOwrGdpORn5&#10;y+Kv7Un7Lek+B7Pwl8M/jBZa1DClvZXWnyXs08UFvGybmkVoz85GAMHaFGAMACtj4f8A7Z37Jmma&#10;C/hbVPiHpci288yWw0sSz21/HKyuWZnVXXBcZBIO5epXFXRw+ZQqKMab+5nLVngnSc3Nb9z2fU/F&#10;fgjxPHaeBtZe31M3tw9vcPZNHLHaujHDSMWBXLIo3AHEg2nBxT7nw5pun+J7nxG9htiW4H2m4lBh&#10;SMraIhlO7qCEUFucCMA8CvCtc/4KY/sdeG9UGk2Y8RvdlFvVFp4akdYzl/MmiY/KuN0hzyM9QBxW&#10;Hc/8FO/hNrj2i+GLHxQ1xexF7q2u/D8yxopdf3u5iQNoZsgLuYopAwVAutlWa15czoS02sjOljsF&#10;SjyqpFLzZ61efEXWJfDx07TrPQtVW9upIrW8GsG4iubsRvNCC0cJVB+6yAwKZ2rn5sVcsNK8SeHd&#10;JttRg8i71tI1i1fVXulURCFQsoIQrHAN29jGu45HtXyxoP7b3wJj/aY0bxJB8WNV02LVLc3Gs6ZF&#10;aSpeXcqW13DHu3qZJIlzCwUsUMh37QUAPrniv/goz+zXa6ZPb2N7cXs9yZnksIEii86JnLHifIyU&#10;IBHA4I6YA445bmE378WvXoelVr4WlFezakt3Y9W+G9nqgm8Tahfa+Wu38SlDdRRPC8heO2kkR1KA&#10;qMKACQf3YD7mVsn8EP8AgrJ8EtR+AP7c/jvRZfB0tnp+p6x/amjJcBNtzBNtYyKyseC5bg4YHIIF&#10;frnpX/BRn4aayLnUPCnwB1I2yQCTWbpNXtCkrkQxJK+5/wB4oEeznkBsDg4r42/4KufCrUf+CgPj&#10;jRvif4BtdS8Nz6RovlahcatarLFLEZAUxLAXBwXPzNjAOOcV9fw5hsXgqr9pHRpr/I+bzerQxEXZ&#10;+Z8EfsWjTpP2s/hvceJdZhsbQ+Jbd7i4nnVYY0WRSGZicbQByxwMDPFf0feB/iVpd5o0eseHI4dY&#10;hudQJ0w2lzHJHMqBZPMV4XeMoCGXLOBjHPBFfhd+zb+y14g/Zn/aR8HfFPxJ4xtbxNAv01FLe10a&#10;6b7Wit1R9gGCSCGBxgjBGRX6q6D+2r8VbCw06y+Hv7PeoaqNVuJZrO51nVn3XDNwsZkAcktvKqrE&#10;dl7V3cQ5XmmLqQqUqb5e9nY4ssxuCo80ZyXN6o+M/wDg4P8Ajrd+AvAOh/s5aPokllc+M5l1TWku&#10;S0c8dvAxVIspujfc7EthnGFHQ1+P9wD5km/cCDkZ6/Sv2F/bp/4J0fGb9tb416r+0R478TQ6VfPp&#10;sFvb6HpZtrpLaCKEusKOJAXcAsSGCtltozivBrv/AIIKeOltLDUZ/iG8NvqMsnltdyWUf7tM7n4n&#10;PGVYZ9cDvXsZZQqZdgo06sXzddH1OTG1qeNxDnCSt6rofAWhAR24kdznAIGeM5/wBroLC8MbeRsB&#10;B4JZwM/Q19oaT/wSP8GeFNLt9b8a+OdUa1uHYtHavC0jRIfmICFwv90FsDcR61dsv+Cc/wCz9DA8&#10;z+NPEGUjQhUu7bcx7gcAdc4OeQvuK+kwdLEY5clCnKT8kzwsZiMLgFz16kYx82j49gtYbeyKvhow&#10;qbCMdR9O4znHvV2zi+XzYb5i7jagzwTn5j+FfXFx+wb+zhewy2fhjxx4qkkEkUdyl2sCfKxYhRtD&#10;EnjOeny9s5qfUf2G/wBniwjSztfGfiE3FpcfPlo2jlXa248KpDckAcjgHNdtThriF1HBYeWnkedD&#10;ifh2FNVJYmKTdt+p8dS3NzPC1lqG0J5/7okgbQx5P1wuMZ7dqjWxS6eS2EqlAr7ZYyMKQOMn+ntX&#10;2foP7InwPtbiLUtWhe4skAeZRqBEm3apwBxzycZ6FsdsnsLD9iT9mPxDHENN8LyRy38azGSO+mIV&#10;QHLlfm5AUDPGfvcDFcUshzzD0ZVKmHkknZ6HVDiDIsRXVKniIuTV9Hc/Pm2mbYsc0YH73bLwcYHG&#10;V9Qexq3Av72SKP5owRsBj6EAc57f/Xr7r8WfsJfsteG76JJtLvX+2WqyWTQ6zJsgjYEk4TJdhjBj&#10;JXnI7U3Wv2Pv2dNFvJ00TwTezxb1aK789/L2KCJdyliVYbeAemT1zmrw+T5riZqMKTvJXV9L/wDB&#10;HWznKMLTlUqVVaLtLd2v8j4NuJjY6rHf6dHIojI8suMYbGSf8+lCPJc3bzRspSR1cIp5VTn/AOv+&#10;VfoRp/7O3wE1nT5tL8O/D3T7Zo4Xlhu7m0Se5YRqWIJY7QeDzj7pNXrn9mH4RaVYCQ/A3w04ZDGl&#10;+0aNG+xihfKHPJXOF4zxjGK6qnC+fUZONSi01r8jmpcT5DXpqdOsmm7LzPzL8bwwx31gU5bzJXkA&#10;BHICgH9T0/SsVzPEzMGVkG3d22++e1fpdrv7N3wD04wT678F/DklvdXmYBLbOAq8q3zBt2Mk5wf4&#10;Rx3GxZfs6fCC00mLUvCP7P8AYRJkP9tsLcCR1VfmIYZMfAySePbmu3D8KZ7OkpKnZPZtpI5a/FuQ&#10;U6sqftW3Hey1Py7EpUlUVDhcqQeuT05/PPSrqWyTnA6lQQSvH0J6Yr9R7DxOnhu4m0iK31fTLa9s&#10;Rb362mrzIZo9xZVkG7EgAYLhlICqvBJJMWlxfDPTb2W7u/Da6hbCFkitZIMDJIOWK7Wzx03YOeRx&#10;XqS4C4qp0ef2S+88heInCLqKLrNf9un5ZbIC22SdBtbn56t2ul6nfyCLR7eed5GCLDbRF2Yk9AFz&#10;ycdBz3r9ULPX7bQnuU0nQtLgNzLloW0xFGCx5VVCqhAJBHGQRnJGaqx3Vzq8eo6vqviKae4hmEpZ&#10;7h3lkVpAMZbPyq3IA+6qBRhRiuTMuFs+yvAyxdSCcYpN2d2l6eR25Xxhw/m+YxwdGbUpaRbVk/n5&#10;n5qN8HvjBeRNp8Pwi8TtLp6F7yOLw9dM8KHndIAmUGD1OKLX4BfHnVLSe/034IeM7qGFyJ5rbwte&#10;OqHJyCyxYGNrflX6fX+ufEO1MGpabe6hbSQRrLutt0aIMFQVK47Hjr7dKhPirxrqkMlrc6LJchY3&#10;e83RMwYs2N8gIOCrDG49Oh5AxvlXC2KzvArE4OvCS6q+q+Rz5vxdhsgzCWFxuHqRa2aV0/Rn5X3H&#10;wd+LciRainwu8UeVK/lxt/YF1tkIPKq2zkjqRW8n7Kn7S5ga8t/2ePGiW4Cs9xP4auY4lBzgl2j2&#10;qDhuSQOD6V+m+p+KfEGqOLLxil/LY3AXKO4O6VFwuWwSB1wRz2yMnEtn4uubWXU9P1CK9itriZft&#10;0thfuqXGDuVZQCFY88E8/U813Lw0zqpW0kmt7rXT79zzX4n5JCjzTi4u9rPvY/NfRv2L/wBrTVYV&#10;Nh+zz4kmRpRFE62OBJJgEBecMSpB4zww9avWn7C37Xtzk237O2vHLEZAi+Zs42jLjLZ/hHPtX6IW&#10;13ezzi68Lau0JN0yw+VdPGyIzbv3m7iRc7gN2OWPrUurNdanco51y7NnON05NyzlFCkZIY8ANgjA&#10;5xwOmNK3h/meElCM6l3K/T+tWTQ8SMqxlOc4U37tvtf8DbzPzuuv2Ef2wdOkI1X4B6rbbVYtJdXF&#10;tEvb+J5QM/MuBnJyMZzUWmfsM/tU6xcvaWXwoczRMqyQy65YI8RYhRvVrgFeSOTgAHJ4r9B7iDVd&#10;PP8AZVlLG9peoGhkuFAyq9wCcAg/KR6AU6HUbu506ezng0i9CfKRNI4aIbcKYnDrtAy2FztHoa9l&#10;eFuPqKM/bJQdump4E/F/LqXNF4d8689PvPhBv+Ccf7WaIJb7wbo8SSSFIgvi3TpdzKcEYinfnP6c&#10;1oaZ/wAE4/2m0sZI7rUNB0m6SQM2lz6+6yt0IYCJGQgZP8WRg8V9t3Np4u8NWcemvdWaq8HmQMog&#10;nlijPJO4ZZcc55BGKpXMcGmQxpNd28yzRBnwwyh6YII68c49ee9dmG8KKMo8tateTvy2WnzODFeM&#10;OIU1Kjh7Q0vd6p9l3PiXW/BPxv8A2e/GVqfFn7SGjaJqWnvFPYyX8mqyqGG1wY3NiyHHGQp6H0Nf&#10;UX7Pup/8FMfFenP8b/CHjr4feK9PukWGLXtW1uS0gk2KBsV5YolZuBkfeB6gVrfEb4P/AA2+PmkL&#10;4T+JE6CaPEmnalLlJLfruCSAZxg4+bcucccVzHwr+HGp/s+eA4vh4PFt1rtr/a11c6fPaSPFDCsh&#10;UcoxID4VSdoxk9TXw1fgHM6edRwM2o817S6NL06n3tHxByqvkksdTi5OO8eqv+h7L4U8cf8ABaHw&#10;ppX2Tw/4U8KzW9xI0++ytDfxktgcSQ28g5Cg4LZ5z0YUV56816iqtnNEY9vHnbGIzyR8wJH+T3or&#10;6n/iDeNev1lfcfKf8Rey/rhP/JkereNrq0OiW/hzxPdR6df31zDE1pFGZFLRktlZABkFCGAYK2Dy&#10;ACM5Hiye0gvLR2tTfp8yOw8thvR41RPLycE+YTuBwNp3YGDTfixcad4701NetbTVb28niXYlvZyt&#10;HlsNxlMM3X5hyTXR6ZqXg2PTT/aOlX80lnmJRPotwHLFuVDvEMtkYIU9Rz0FfzrSoYyq+X2cvuP3&#10;OrUwtOHNzq631I9L0O7u4IXlu0tw52ttmwFUj1IXIz3x+fOe40/w1fBkt9JLTQ+aX88OrOkgAygY&#10;kbsBs8j+MdxluK1T4r6Poi3Au7C+iOD5HmaNJGpjJIBG9QBtHrjkGnaF8cNB0uwntNO8La7dSbi8&#10;aNp6rE+Y/k3SO65XAHK5zgYzW31PFuXJ7OX3MmNbDOHO5q3qS/FjUvi74fsv7b0Sezew04XN01rD&#10;AzXUhji/cwkqcYMud2MHAyCO2npMXhjxf4QN5d28RF7pqbknMYS3LKrSZwjAOh4JORlD68YmifFv&#10;VtDs7PVPFUkyStAz3SNbWqqjHLKVAnLIFI/ix2zywqTxL440XWmbSdO8FvcQXNlMnkTNCshmwdzL&#10;umDEHLAhRnk9OlTDJ86qycadGT8rMueY5XSpJzqxXndEHh34wWnxH8NWt3pEclzf+F9Ymhs7y4t2&#10;P2plhaETBY0TyiwYHaFK4zjJDAei6FBqPia5tlm04skmppm48zd5iiRTkZUHPXOR69a+f/Dvh/w7&#10;4MvdO8S6hZpNe2F2gEUniEW1tAAGyi20QLiNRLuV265bljuFepeFv2jdJh8QzJZ+G7CJZbWKI6g3&#10;iKRoV2gnzEPkbuCSThSQcVFThjiPk9o8LOz8mH9u8PynyLEQ5luuZaH6IfsKWk2j/AXTIr20hja3&#10;lMZ8vzMHFvAAQHGQSMcHgdiRg16dqXhDWdXQWtzPGYVumltleCMIVKnEZzk5GfvY5x0r4M+Dn/BU&#10;7R/h54Vt/BNn8F7nUpGuJHa+TxHAschKqgWNAm//AJZgA7ee2c5rV1T/AILL+LbzzYPD/wACrPT3&#10;tk3Ida1R9hUZG47ACD8yjp/FzjFccOHeIJ+5PDzv/hZVbNMnu6ka0Gl15l/mfZtr4YisZJdeudQa&#10;NYz+72kBUClwRg9mzn8B0rT0GC2NvJcrErRmP5SHHzZ7gdfw9M+tfn/qf/BY74rX8iQX/wAOfCcB&#10;lQbQs92wjJIyHyRz64zjjB9Lvh3/AIKxfG67ub2w0/4beDcaY4M4uXu4VCABGcMznlTsG04b94vH&#10;NemuEOI6Uffw8krdVY82PEWQ1X7uIi230d9j72u7S6fTnhWSNZFVwixx5ydpIIQ9SPfOecYzVQW1&#10;zNbC5061j/fWwkW25T7y5xu5zwSDkD8q/P8A8Q/8Fg/j5qVjc6fp/wAPtA0N45hHBqUiyy7B82W2&#10;sTyCu3Zycke+MVv+ClP7TfiXUPJ0v4k+GhLcTCG1lGjxJ+7dCdxeUoiY3YycZ9D1qVw5nEKDrSpW&#10;gvtPRfLuavNculilRVVOb+yt++q6H6Mx2EiRI0l0yyRSsoZJH2hcjK4BC8AkdT2I6YEttZagqwwQ&#10;xeXFDKGuFmdZfOQg55PIxwf0BHf4T0z9tX9pHw5YvF4i8d+HbyDyQMpbWSqyncCpdZSGYBTnBzk5&#10;IGQTo2v/AAUb+K+qNb2l5420LToWkdfOuNMyoIzneYlfg44IyK8hZdjtWqcvLRns82H0XtI7a6o+&#10;2b7xL4W8Owm68Ta5DpnmT5Y6pdKgQs/lAZJHHHQEcn3rS1Sz1CKBpbJA+M/Z5Rt/ukhsE9AevU9M&#10;A1+bnxR+Mx+K3xAXX/Ev7QXh8X+kWSQ2d/a3kxi2uzNIY42g2/KR83Abpt3cVLJ+1f8AFa01HULO&#10;X9pa+EkVuGgvJNUZYLw4PEZEBONvOCFPIzzmr/srOozUJUJXlt7rV/w1FHEZROk5xxEdPifMrL8T&#10;781vxzpulvdajPFOljY2zvNNErkOVznb5e5sqylSMZ7YFcQus+HU8YW/iddU1C1h1KP7JCl4oljl&#10;kaVGRUWMhlcjHzEHhVBJO7Z8WWf7XvxY1vT5JPGn7TL6fYO/lyhit3IqMM7ljESEhjkHBz1JFV5P&#10;j/4V+Il5Z2vi7463F7Fb3y3S3Oq+HJYrawuEYJHcM8cjFMB8BwuQeMfNR/qTxRjnenh5NJ9mL/Wf&#10;hvL1y1sTFNrT3lqu5+guqQpdOllot3Hi2m33avaYDRbD8quCu1g21txLcAgryGXlbLxd4W8R+KV8&#10;Er4stJ9RtdHjuWtW/fqbaURlXcjBB3KCDkblPGSGI/P34g/tCeCtKjaTTvih4g1K+vVP2k2GrvHA&#10;m0nHIl3sCBwSqEAgYrhU/ao8G2FydW8P+J/F9rfvG++GK4fewVB5JMokG7n5SCPlHIyOK6sN4XcW&#10;4j99DDu3zMKvHfC9KTpTrq5+mWp2/iGw+KenprPjG0XQpNKmhj0K00pkmnu3eOQXL3W9iFSO1uAI&#10;FQsd5YswQBeRvPi1qMzeIvBmi6X4mnubKyks5r0wWkUavtfypI1mmDsrqyE7TnK8Beg+CfDX7Uuk&#10;axcy6l4/8d6xcXkBnWDUbe6dzHFHA5hLF8NjzJZUJG3Cux7kHY03xP4P8eWsviDXbjWtQt5oR5Vy&#10;dLYq0mSOHcMjgHGSWHH0NTX4E4hoP97ScLX308jahxbw/NONOupXttr+R986X430fX79DdfD3Wre&#10;8t7t7p4rTXdLjLOsMYCybL/ILRmMbSdjCQFgCSR1Xh/xRYeMNZs/Emr+EtW0afbIkdvqOoacotYy&#10;yGQB7aeQncURuW52jBxkV+aniRfgVo09lbaB4rac3Jmhlnh0JbhEYQW8vlKy7FaRHnMboD8uAecg&#10;1wGheKLexXUPEEGpR3D6frIt7aCXTVtXjMUjjy2UEgswUg88D1qsLwnnOL5Yxg7Xte2moYnO8mwi&#10;lKVRXs3v8z9UPibrHwv0XxVaa7rvxPWxtYm8+azi1KIyyiUfOjBHGUUhDgq5HGCvBrzDx38S/wBk&#10;+bwvoM/xC+IuXt7i7lazutNe10+8mlRkAlmFuxRohKWVkYDMhZg/G386E8S+I72QTIYbe2V2dYUj&#10;2o3fnON7AkjPOO1WdJuNZu5E1BbmRppbnYbcQuz3IyTsT5TuYMRnnPzDrgCv06n4DZzicKq1SvGK&#10;fk3Y/MZ+NmSYTEunRpSdvx1Pob9k39o3wJ8NP2lUvrq+0S60m+iurVdXuL7y7fSY8tKuHcLvDlEX&#10;5li+8Dnjn7aH7S/7N1t4hu7GX4q+GIpEt454mj1JV85ZYg+8qcBhtiUhwSGVlwBxn8p/E3jTxH4j&#10;iew08xaXZOWMgt2VsyYIyzAlioGAMdlFdl4S+P1/aiXw94L8DT293dyxBJbPVWlk8lIo40RFdGzw&#10;HySfmD8575YnwRxGWYP2tbEJNO2uh20vGTDZxjlSo4eT06avzPt3W/20v2OfAnhNvBmnfG2X7RZi&#10;OKyu30G7ujGVlSRTvgjQyJ1YjcQwBHI+U8741/a//Zt+HVgPAWvaV4rnN9IuuWk76Hcz2brdN5yh&#10;MAFosPuUEDcR/DnFfFnju68KarqB1S61LUbW7R0ARpTc7VjVhjbuCKvmhVA/hUnjOKry2FgItO0v&#10;wtql3rGpxoktv5FgUZLokYQqS/m7TkY4ye1LLfBarmkJVZVbQvZO2j7v0XcjM/FzCZRUjR9k3K15&#10;RvrF9vU+8vhv+2j+zDoPgvQtP1XxnqcEVtpIMloPBV75fmvEnmOpFnkHlSyiU/fOCegi8Zft1/sr&#10;674cvrHX9A8Q+IEM8SXMdj4bkWQ4zIMeeieUNyAfM28fe3LivhjX/Aen3HhaHXdQ8VxJrUl7PDJp&#10;U257i4ZPJbzWb7qKTM4CtjmCUdSAXfDLQPBk11JqPji1uZ7J7TbbKlwIY2kZgCGYEHYMgkgE17Ef&#10;A3JpUef67drytfW2j/I8f/iMuZusqf1KyevmtL6n1L8Mf29v2WfDfhBPA3hH4UePdF8wLatdx29h&#10;aS3ULzzXBDNLdKIld7l2CRkKDLtUqpC12XjH9sDwTqVtrnhzX/AnjW30UaXKLjTYYNHtXubeYQrH&#10;N9oS+8yMozXC/uwVYXJLAsuV+C7bTdZv2W80+GSe1tVEIkaYlINihVRWY44VBhfRRitvwdpVzr2q&#10;2/hHSoC+qXS77WyjmQ+c3kbijNnaoygZRnHynOMcc2K8EamAzCNF1G6TTfNpf5o7sF4yYLH4GVWN&#10;L9+nZw1s/Rns/wAXPGHwA+Mel67H4a8PeKrJpCH0yXWtbRlLLtQecvnzsIymVaMHAAGNhya4X4F/&#10;EPXf2XRcw/DvQ7PxbfajFt1G9s/ENrZp5KES7Yw3zIS+0yFg6v8Ad2rs3NzU/wANPHV7NB4at/Dt&#10;/DqrTSpaaZIwaRnDGJwI92RkjYOOWBAJrf0j9mf4r2+kz/278PdUWOygiMtpaaX9oXMsAuYGZoWO&#10;wtGWHUZKhcFlYDfE+F3CmDwXNPF3kmk43in5v0DCeJPFWMxCp08JaDi2pWk15Jvuey/DD/goh44s&#10;vCWseENJ/Zy0rTprm3knF6nxCVFtnCeY00Kw2c8sm0jeVZ2B2lQeNtaVx/wVFv7HxPqba18C5GW4&#10;0z7JaGy8VFUSQg77iGc2DRLnKMm6NduwFslitfMVn4Z8SZGl6r4A15ZrS5Rn/wBFdFghVMybyVzG&#10;NuDuOMAV0/hvwJ8VjZ2HiK0+H/iC80e4KJPrN3p1xHaxhdw8szbPLXdk8+uM4xmvSx3grk+FwEcR&#10;Tr2Wj1a23/LY8TAeM2Y1sxeGq4e8tUuVO7e23k9z2nx9/wAFJfH82ijQPAHwY8KaRpaI8jy6t4gu&#10;7mS6kbIaQyJYQnJaYDI2hS5J4bjgvGv7dXx5+KcGm2EPiz4deFbmK6tpl1XT9Fv2uYZIE2gtcFmw&#10;GchMiMqT8xZRyM65/Zu+KfjDwH/bL/DZre/s/s4gJeX7XOv7zET2z4DDbMu244ULblMhnIqtefs2&#10;fEG08CWZm0WW2vre7uIrmJrCeSVgW5AbYIlUAHBDncxGOCSOvKfC7gzGYaE5OXM91f8AHqc+ceJn&#10;GWCxM6dOnFwjs7bm3qv7VHxRs/GbNqWs+FNet9Kjlj1Ce4i1G4gut0jkTbGvMOp884cMpbHzbgFJ&#10;6HXv2zfj2kNt8Q7LV/CVloF1Zy2tta2OjXUay3CRrtJt31HcSwjwJPu5UYDndt8ysfgx8SfDRutL&#10;j8O2xa+sIjLJccRsVlVgQCVyRs5LADkjty7SvgZ4gurL7R4juLa2vIpBcXVtda9YmK7ijbbGwVpx&#10;swW2bcc52jDMK1xvhfwZl9BTryfK3ZOzb+5EZf4lcZ5nX5KNKKkldrS2/dmh4j/aO+JdhdTapovx&#10;ZGlX+slPtd3pfhCJEMRRsRtGt42MLIQGP3Q2Ap2gDifht4isPh34hPjTwl8QrvSdZFokKTaJoSoJ&#10;UIDTLIXuAShUcgL8xUllw/HRXX7NvjDU/EC3Oj+LvA501lO6FfGVp9ot4gBtXylc7ieSxB4IJwa0&#10;/DP7M2im5huNb+MngBZI7lGkhufEysrxeXnY/lRvznOQCeG/PjxXAfh7hYyjKU78q2Ut3t0PRwnG&#10;/iJXmnTjTUXK17x2Vr9Tfu/2vPi3qejO5+I8+lalb2n7vUIPD+mQbQiOwUGGCRnV1UZTPIDLnnNY&#10;l7+1V8SPFF23hbV/jD4sdJopIbk6XcWirczl8qYiYIhFGWDMFLb/AJ0z84Za0tM/Zv8AhrOsa+K/&#10;2gfCdxatPHGtotzdSgxM37+SOXyNm4KONy44OSAKxX+FvwB0bSpINc/aY0IahZQRLpEWmaVcPayI&#10;STJ/yyUjClduDjOT3rDIeB+EcTjUvYynC2umzNM9414rwuDk/aRhO6tqnp1KEX7U3xV1LUNM0/Wf&#10;jJ8Q4rOECO5u4PEVyt3FOqDZtRXEC4mUE/IcJjq3AveGv2v/ANoCS2sfA83xg8deabmMrNJ4vuHL&#10;9lUt5gaMDHZguTkr6XtO8Pfs4Wi3ejeMf2h5fsghS40t4tGdNzrGMEoMDI3vjLHd5Y4beAJviJYf&#10;sW2+kTXmkfFzxHfazdRJLJK1hFHZoVZVUqEBkYMA5K5Qg47dPr6nB3AuHwvtp4SXuu11F/jc+Ljx&#10;fx5Wxio0sTG0tdWtPuKGrfHb446kkt1deO/E0Z1QpFqiXnjG8f7VMkEcbNuSVVcZT5gwYqqqpY7S&#10;Tzo8SyarazaZrFxqN1HctHhnvrssNhdXRNkgILBhiOMhDjLEqu5NvwN45+AXw3t7LxL4j8W6pqeo&#10;zWAzpa6Aps7N3UrIqedIQ+Qxw5UHBGAMcyaT4/8A2TPDunWBGl+JtZSC/We6gmEUEjqgZVAkX5kO&#10;0kjGcHHpXl4fgzJsZN1KeE5Yyfu6LWy6pn0Nbi/NsHQVOpiVOUVeWrWt9k+1vIwNSk8baRqNxqd5&#10;ZWdtbuyqklxql6EuRgkAK0zOQmQoIAJ2Ly4GTbm+JmrxeHpPD2lXtrHLHfh71ZLZkmiYD5gJZC0j&#10;xyKJMqqr0zjcoNd7pX7Tn7JEMDab4Y+DvirRXQyvJqR1mG4JQhgFPmRZHJ56kkd65fxR8U/gNr9w&#10;2nT/AAturzaGlnvPti288szQqY3J27cpIpfAVS25gT0xy5nk2ByucKNXBpyure6k7db2bR1ZTm+N&#10;zSE69PFuCs7pyvZ9LXV/wOa0zxDrN80ENqml3shmQLKYi0x4Af5mTKkDaQSoOcgYBLB95D421k6n&#10;qGhwPIuk2iC/k0+yEBhhWbCgxsysBvc7gucnk8AmtvwF8fPgr4b8Dz6JrP7PVhdTy26i81O61CRw&#10;lwWQmWJBwiDBBGTxwD3rO1T47/CvVIimj/Au1V2ZftNy2oyFhIMYMaHhSSu7I56DoK9WXDuTYqrN&#10;QwiW2uiv6W2Z5kOIM6wtGEpYtt3eiu93u+60OSvkudW0+PVNLs7C1EJZCkWk2w8xpQIizZIYr8z7&#10;uDkTAblyKjvtY122sJtEuUjNpbxtE1obWF0VDuUIrHJUBeOAAcdARmu48G/tD+BdMt7iw1/4MWGq&#10;2s7SRKCGV4HX5MLjiMjchJ/i2DJ9ItT+MVrr+prq/hH9nzS9sUIieNNLllRhuJIbYDuIYsQwwcHH&#10;as+H+H8ljWnbBSS5tXO1t7aM04hzvO5YeF8am+XTkTvt9pHDrruqahYSNbX2Y4UDvEiLJjJUcrJn&#10;5FG48HnOMjJakbXXju501Ai+kM6z+dICrIivhNq5ZYz8+4gq3IABXrXWyftBa3pSTp/wo3wfa4jS&#10;HNz4XI2DoM5IwxXjnnnvmqFp+1J4jsLu3uJfhx4QktkvFlubWTQ44xIMruQuxJUELjOePavuqnDO&#10;S1/ejhIpQs01bXyeh+f0OJc+oXpPFzfPdO+tvNanJ6JrmveH5xFpcsa3MUaxWbQRMTDsI2bUDBeo&#10;7jHqDT7y/wDE97IbXV5ZjLv2O32dQ6uzqznaMDc3ygk84ULnBNdTYftG+LvEutTXmm6f4WtpY1Lq&#10;mn2FnHI8x5G0exGcdBzWbpvxU+OvjrV57jTEg1CdW8ucrpduCWKnuE5YAEj12172Gy7I+R1FhIK1&#10;n037bHk4nHZ5KaorFzf3rTr1MeKXxBYTCaW6milGQkbR5YKwztAJxjntjr0NbN54J8a3utRaiLGW&#10;6e5jhNsunThgu5BMY5MfMrbXQjeAxGCR82ad4O8WfGvxldmx8O6v5MtpIsTedp8K4IIXIAiJZgfT&#10;LZ7V9K+Ev+Cb3/BQP4peFrLxvH420XT7G7sobmxfUtWa3eS3eMMkm1IMoNpXhwGAwCAeK8HPs24X&#10;yStTnWVOne6d1umuh6eUZZxLmmHnGEqk3o1ra1n5nwV+2B8Hfipovjvwd+0boPhi8sNU8M6vZQ6p&#10;ZT6cfLlhNzvSZgwJfB+R1KsChGRhTn1fxP8AtFeKNJurWWHxTHaRti7RESFEMjKuZEwS0fI+7kle&#10;FzxXYatrHxY+G/jnWvhD8QfE3iCK80a7NvqNot6JYnbgKweKU5UgllYYYexxXmviXxkl1HDLf6GV&#10;tQXW1g1CK0LBVZvm3FmOPq3Q+vFfj2EwGBr8RzWEpKdKabi5LTXXQ/Y8RmOY0eGofWqzjWg0pKL1&#10;stNTSg+NvxJ1q6N3YeJ767mYOYkW5LGJtjKHBU56SYO7IyB1PNSxfEz4s2+qRXs3iHU4YxOj3D/a&#10;THGI1YHaRkA8Z+gBrnbH7JpNuNfsry1sbmW2O1tOvUil4IJjzCvf5SM8Ex+wNT2XxF8RXsqvqHxI&#10;vkLxncsupXjsWPy4PygEjO7qfu471+oZfwjGniI1pUKcZea0/pH5lj+KMTWoOjTxFSUetn/TGf8A&#10;C6/EVzapo/8AbVwbtbgG38z5uSpRyUYHJbap3Z4wMYBxW54Wb42Jax67oc2tSKtq0dsLOWRgi85Y&#10;Bc8jOOCOmD1IO58F/wBm79oT9q/4fa18VvgLaxeNdO0IeXqUkOqxG5jB/hMM0ocj5Xw6go5jkCMz&#10;Iyjmvin8C/jp8JPADfFD4qfBPxNoOiiWOG41bU/D80ce+RWaJQgBfDeWRvICBmjUlS6Bu6NPI50V&#10;SnXopKWqulr23PPcs8jiXOFOpzSjZXu3a3oYOtv8QNAdmuNN1y3YzAGVbadd7KcgjaG/M1XstU1O&#10;8UDW5dciuJHEdm93p0whAH3yXKkjb8g2qP4s5G0A9x+zxb/BKDWprr9obwLf6hpk1izWSWHiO302&#10;SGQKzhpg7PIQwAVVEYIZxuwMke66H+zfpn7TnwVn8Wfs0/sT+NiiXM1n4a1yXx3YSRiRGR2QxTGP&#10;ztztLkpn7wAO5GrhzbOcDSruHs7xTS5rQSfazbVzvy/JcwdFNzs2npzSbXe6Wx5D8MdB1TZdS6t4&#10;205rNURncXu7a25TjG3cTjBIx/AB14D/ABL8P/h7pFnHcx/FrRFDSOrIhnaThSUJTyyR8w25DM2A&#10;CQM1zkcUmgSX3hXxNpQfxEk8sNzp95J5c0Plkho/LiBDOCO557D109C8JJrfw+1r4q6N400W3TQL&#10;lLePTprsreX0jZAS1hEZaXH8TkKoyMnmvGlHFUcY8Xgn7GpKyvo1K+14q+nme1TlhJ4GOEzBe3pR&#10;u+t0+tpPr5FnXp/BMFhbafY+NI5wbWTzHFkkMTSq7IHjaP5jklsKy5ON3GQFoWlx8M10PyNS8R6t&#10;LJHdBjHa2oEaDBJPzjJJwMdMY5B4FcjFoPjLxRraW9t4Z1g3Mu9gDYys7EJnlUTI4GOBx371s+Gv&#10;gT8ZPEWtWujaj8OvFGjJfX0NvLqOr6HcwWls8rhA00jKBGvJJY9hX6vl86eFy6MsbVjzpc0npv8A&#10;10Py/MsG8bmEnhaclC9op62V9PmT32q/DaLWpk0W71FbNZG8iR4xNJMOnPMWOnTbkdya6Lwb438H&#10;eFdWtrGTU9QdJJU+zpJYhMkrt+c+YxiG5j90ngZxk4HqniL/AIJqfCjw94budVv/ANtjwlcT29g7&#10;QW9ixlNzeAFhCVR2IOflyOhTJX5uPEfhRJ4T8IXmn3/xGFql9o2vq13pes6c11DeQxNueAv58BRH&#10;yCHAPCsCcHNfF5x4h8KYrASVCq6jTtZRabfTdH1WT8BZ/h8ZGo4cvW7ei+5/cjuYfiZ8DJEmtNa8&#10;G6peTWyhI5PPEJzt5ZNuWU5wQP6ZFVT498A6hpk+naT4K16Hzk2TJPcq8bQ8gu7CMliOfmABUAdc&#10;Ar9da5+2V/wS8+I/w9034LaZ8NvDM3hnxNp8lt4huLO90+1vtBzzhZFbzZJA2GDJJnp/u18N/HPw&#10;Onh3Tx8Jfgx8T/Cur+DtGkSbQtc1jxDdWWqQu0rOq3BjVxLKEcp97ayQD5Bgkfj1fiujioKFPDzg&#10;07q8u29u197H6tgMjxtKrKpUqxkpRcX7j17X72H+CPih4G8PeJluD4aDJujjjup7wq8RLgM/OEIA&#10;zkMp9cHpU0fxI0TwrrkyW3gkTII9scLag7xxyFAWdQwIZSzEjgnDde4+l/A/7S//AAT3+PnwIh8M&#10;/tXWfh618W6LaLbt4l8BaJcxteKqECdnjtkQOW+8G4J6EdK+MotS+Dxa7nl+Ovh1GgL/AGeB47gc&#10;7yQnzxqOM85r9G4X4+4bzB1Z4yTpVIxUWpu6lbqmfnXEPBHEWGpQhhqftKbk5JwTTV+j8jq/E/xS&#10;0vXXSzfwVaWd0kym9kEzMryKrDcu3ccncPxz7Ys6b8ajPaw+GrXwnp1nBbSFcR2DzM4ZSGV3JLOD&#10;3DAgZ4HauI0z/hCtQiN3bfFHR3i3nEyappsZXBPIE15GeDkfj3rO1f4mfDDwrDdwy/Gy+tHkK+dD&#10;ZWVvNAzEdG8q7O4Yz8w4z3r2cy4w4L+oyoPFR0d1ZN6+Wh5+VcGcYvHLERw8ldW10uvO9j01/jR4&#10;isriTTLrwroWpWkot2VJtBiBAQJtxtQFThQvHDZOTkZptz+0v4203R7fw/d6NoaGC5yhl0CAPEql&#10;SR8qqWz0KuWUgYxivJLX46fsuX9yxvvjJq6CJdsTPopSV8/McLvYbeffqTzSx/Er4C6hBG2jfGfT&#10;rWdmYqdU1Bx5hIIHAtGA9eT2615NfjrglYSMatdyatdJSV7HsYXgXjaeKlKnQsm3Zvl6+p6ha/G7&#10;xZcvHqE5sWMkKpI0MEcSnacru2vtbuDuHOevpPJ8fvE81hdaRZyTxwXcQa8isbaJUllEhYShZPMC&#10;HDspC4XaFUCvAtc/aE+G8Opnw74o8dJJBAxja40TTQPPx0YOyqSDxzj8K66w/bG/ZYhvZtRg0TxJ&#10;eTPKv2GzivRHBAp6kj5i5JGB04J96+bq8W8E4+hUjUhNRae7dn+J9HHg/jXK6tOVKpCUk+iV1+B6&#10;jH428dXtqwunnvIoLcGK5nie38sKS2xvk2HAzz+JKgVN4S8Q+JvF3if/AIQf/hKvK13VG8qSfVNQ&#10;S2tolV/MO+7kYQNkKrAFlzvCjJXB8p1L9sG6n8+ztfhZ4wfTrmMNbErcNnqS/wB0jBxjngdc1heI&#10;P2gb6xtZ/FWp/CZrayiI8ybVrSB3jkY/dUSYYYQoMAHCgZ4Ax+ZYfNMhy/ETq4SElJ3sr3Xkfqlf&#10;AcQ5lhoUMVONla7sk/S59cfE/wDZs1Xw/wDDvWvFMn7TngPxLdaRbG+Hhjwn4mW51O5wVLpBFOIo&#10;5mVGdtiy84KpufareW/B/TNP8eeI203xNf8Airwjpr7vtd74r8OmGzm2bh5am0muJXbg4PlFcqMs&#10;M182WH7WGgL5l1pWlXFvPdBYWUwxEep2kj93uwM8AYHsKg8JftmeKfCeuv8A2XYWzyyKzzzagISX&#10;UZOCQMMRuOMdc8Zr08F4i8U4KDw8Ztxvo1HVeh4eM8L+G8a1Xml7S2t5aP1Ps34zfs8eAPBfhS/v&#10;vgV+1XovxDv7LT1nj8P2GlahazXVzvANvHJHDcoyhQSruUyxwQqkuPINCsPj2IpLDxp8H/EmmWM8&#10;G/7dLNBOsTJggFfNU4yxw46EjIxkr5Hff8FDvEdhZrOvg4hrmNxO9jqDq7Byxz8mSn3mGPr0pui/&#10;tmwX+hXAn0V0vBG9tYwNrFyHCSqQQI9hVwT1+YE5H4cv/ERuO5171PfimmrrXT8jrp+GXA9Gjyxf&#10;LJpp2fc9r0rwH431mJLuXQde/s9ppo47xbBWbcHZPu+aAoYoeSckAEA5GcbVLe1sp3tJNZuI4IxI&#10;zTXFrt+aMLlXEcjnJLAJhSWyeMBiPJNO/ay+Ki3UQtNG1m0tNqxi5t9alRWUcjbG5xjOT+Na99+0&#10;j4i8Tr/Zd6Lxpic2bItvvVnIJ3MIgTnB/M+tfWUvFDjmpT5aeDi1vfU+bqeFXAdKo3UxUl5aHqWk&#10;6fpsO26hsNVJjYNLd6bMJ5EA4dhFsXccZHLqOvzVb0+Pwt4rvrrT/DOlXN9tVRa6hcziGFCzOdzA&#10;sTlh2BUBiQd1c5a2Wu6ZDag/GPWdAtdZ05LmX7PbKJAXB2x7oX3HOcEkAc9K6L4bfB7UrDXI7K0/&#10;aln0qK5snki1HS47p0dlJym6JgQdo5DYKnI4rzZeMebxSlOjF1Nrpvo+qPT/AOIMZJKMvZV58jd9&#10;YpvXsyXS9Lu55ms7/SdJkggEhZ1161hmDbccbpnH/ASq/hXYw+B/CPinw8954d8GRXElmCGa/wBe&#10;gkUMTxgQtHgc8NgjAycVyeneEPg7pHi2AfEn4+eOUhunmR7vRYr1J9xHCgzE7tzZXjPPHvXP654r&#10;8Padqet2Fj8TfGV+GmeO1W98V3Nu8jJIwDSBQSTt468HPFefiPFrOsdiIVvYwUovR2l1PQwvhBkm&#10;Fw8qFKtNxlv8OvyNK80n+w7qTSLrwd5stu5WSSEyurHqcMJQG64yOOOCaK+W/i18R/Ht748vobPx&#10;Pqc0Fq/2eA3l89y4Vf8AbkbcQSSccYzRX1NPxM4zlBONKnb/ALePl5+FXBEZtSxFS/XY+zfCb2Gp&#10;6Tetc66tk1ragG3bzZZblmGPlkC4Qd8HAHr1JqXOg61rmi2+qnV7SGzt5Vijs4LwI8UYAAcqW5ID&#10;ZJ4IAB6DildeLdO0WzOlPEkFxvAmnjcrKCOdrA+x6dsnvTbXUNJv4oYQ0js0srXJeXKygr8oVflI&#10;bCkZ3EZKjjhW/ZpZRluAxFbHXikrcuidl1fzPwv+2cyzHBUMBFSbbfNq1d7LXyHwabcvYzWl146F&#10;ulsXNtaTmSaOcsCDjYjKDg8E4wRkEHmq9loXh2y0aG+u/tV5qKP8yXcW+KQYCKu9pSSAqjHydsHO&#10;AK19St/DOjuJNXu7m4tCrohsLCcsGyCCPNjRjkdwhI9OayLn7Brbtf8AhfSrtLMt8kWqatb+dGgA&#10;DDawiYncW4VPTqDuPHhOL+BsTieSk+apbpDT77XVz0MVwhxvhcG6td8sF3nv20vroF9p/h0apbRe&#10;FLN7GL7NmWOW8ju2aQ4LgOsMWBlVwh4Bxz1rY8Q6j4Y1d9OXw1HrDHT0ZbibUr5QZYxjYQgUsm0A&#10;DBmkzgZOc1PZ+GNU1PwreHw/8PMrAoka+v5PnXDBQFAKEsQW4GV4yRwWEGj+HvHFpHH4il8ALMY2&#10;dlhxIyA4wnIA3nOWBB28DrzW2BznhSrmyo25a8b7qyfz6+VzmxmVcT0MmdbmUqErXSd2vluvkUIr&#10;DTBf+R4jtrifeDFATMjNERGyxL8yn5Q2AVGMBQPTF8afPqs/2CSFUjjszJKkSsguCAPkIj4UZwQo&#10;ATKgyB8ZGr4tj8fazfWWtweA9Thazs4hcS3lhIoml2gsQQCMbiyg5yVAJxzjBk0bx9Jus5dNdZSM&#10;/wCpnYkAYblV7j2Oeg5Ne9jYZZjKsOadoLp5nzWDq5rh4yVOPvPq9dPK5BBBotlqZmvIbqdGJIur&#10;W78q5i+dvmyDjccAEnICtxWVPpVqj/aLZ2EkmUAJ4A/3888D8xUKXmv+dJayR6cswGHSfVLeNh7Y&#10;Zhzx69vSussdJvbHwn/bEOu6Q+oTNk2KXsTyRhQAEfa5Uq5bICknCZyGAByzTN8rybLZYlQ9pLRJ&#10;JavsduUZRmWa4+OGlU9nHW7bdl12MvRbqLRNUmF9plte2j27W8thfxE4BbJdAhBR028MDnqM4Yiq&#10;ptZ/EWoQ3Ot3dw4iINrb2xLCIK5CxgO37tRyAB68dTUfiXWPFWrSR6nq2r6Da21xETIXvmR2kXg7&#10;UaPAXPHG7HH0qlHb61BbeXb+M/D0kSHywYdaizuPzc7iCRuZvmxgZ7dK+eyLiV53iKkK+DdODVru&#10;z/Q+hz3hhZJh4Tw2MU532WljV8S2A1rxPcSaQHuZ5JwqRxwgnK4wvy5znHT8Oa0Nfm0/QPBFnJZv&#10;La3dzLLayQRuYWkUEBlfYVMnO04bcOBisrw34h1LxBqdtos/xUt7KK1QxQXL29wy24BJ4eKNsjPT&#10;Hc8nGTWt4n8LW2k2dnd3HxE024vlLD7Ra6Y6rOmQDkuCQxxwcD0IFfnfiPXvicJgsFTlyp3a5bJu&#10;/ofoPhzhqlOhjMdjai5pKybabWm++5x9xfamk8YitmEkW1WeKEoDk52sF4bBVeoPINWc399eSQ20&#10;IvZonjdIyUkQ8ZbKtkZweeOKv2ep2ujyE6X48TT1MoecW9nKZGJyCAQpVm44BIHPUU698Y6S90I9&#10;O+JWvzmQkySXOjwRBeMgfLM5Y9BwO9en9RzOtglWWD99K9td18jzo4nAUce6H1t8u19Ou5i6l4f1&#10;eO3F3taOKViRGrIdidQeufU8jpWivgfxLNaNfwqZYoyjXE8Mocx9RhyvIzkDGce3FWbbxFBq/m3V&#10;/reoSKrFoZI7GNZJCD/GSQqglucM3SptR8UNcRRy6fqE9sGg8u8RbjYzqpz0QfN9fbtXDj8NxZi8&#10;Xh/9njHl166abM78vlwtg8HiL4mUubTor67qxkajFe6teppt5FJFLEg8mORZFjjUjIUFhgcEdOM5&#10;p+leA9e1i3ks7S+s1hW8QSRm8jTbKUIB5wVPykenH0q0fERvWN7rvii9kSBjHFFa3R85/mOWAJUF&#10;RjqSMggegObrVxpd1qv2vSrvUGkYgu9xM4K4UZHAbPQk8ggEcd6+vy7DcS0eWjCMFG19tE/vPlsb&#10;U4cqKdao5yle2+6+7QrePfBWr+GI0e+ityxYLm2ukmZmxu/g5bp3PtXD6kuoWkzfatGvdq/MIzaY&#10;ZumcNtz9MnHHvXVQHS5rd7O8+3tcB90YmYeXtJAxhck8Hjp/jjPp+nyXwkm0eGQK5V45ZZFWTjjo&#10;wYfgcdiK9WnhuJZ15xlNRXRqKV/xOVV8go04OMG77pybt+BsfDDwYfGF0ouHujMqGVbUROrlAcsV&#10;JBUEJufPopzjrXd+JPA0WlRiSz1e3nt8CSOOfVRbvDIU5BXkAq2enUHGQea5LwheW/hOETwaFHfX&#10;E2nTW8bxzSRGBnXBkyjjkKduCCpBOV71cXx7oAu4brWPhbp0hUMJo7m7vFErFslz5cykEDjAwPbN&#10;fKZ1wnxRmeL96t7neyR9NlHEvDmX4ZyjRXPfa7ZsWketPrtrr2oNHNHYRLBYWb6pBIkMBdnaNRvX&#10;au53cgAbnZnPzOzHpv8AhJPhD4b0pPKttMuL3IlurJLe4BNyoP755Ypkb5txyA5x6HqeP8M+F9Z8&#10;T2rQeFrO8ublY1uBaWNpLM5iwB8wXlVJbHXoVG48E9nrGlfFGw1hrdf2b41eAQvc20fhGZ0UNwpZ&#10;Z8tlm9fTvXg5NhsXSzVU6tSNRwlazskku/fU9jO6lCrlLlTpumqkbtq7bv27KxaPjD4N6h8J7e0s&#10;9AvJta/tFz5jauSWwdzTPGEBZmHyZLY+Xdz0PI6l4s8ELZrZWmlGMRxMkpdt/mFmJ3HI4OBxj+57&#10;4rqV/Zz/AGrrzwi3jO3/AGcmtNMLNGl1d2NrZbQiKSwjnIfbtIO/BUljg5zXAjwp4nS9a3l0bRLK&#10;6DqnnLqtiyK5Bzu+dx65AwVJHIziv1/JsdVpKrCM4yvK9r35dtD8izjLKNRUZVFKFo2va3N5nXeG&#10;fHvhHRvDax2XgC21KSO686W/lsozcQ8BdquwOF+nQ80y0+IXw/uY7e/m8G3RaJ2eWR9Uk3v+8fg4&#10;GCu0hQSA3AyasaFq/wAddLji8LaX4x8D28175MMNs2qWMDqzMFTMjlUQksoPzgYJPQHEHiOH44eG&#10;9UuNK1f4h+Hrq8+yNI9p4S1y01YPzgIJbE3CLI33sEjH8W3Iz8pmuWwxuKnSxdSLc2pWu9l+R9Ll&#10;mZ1suw0KmDXKoJxukru/nuXdL+KPgC/16ztfC3w1ha7jneYxMbjzpwInJJbzQvyAAgqobCkbs4K2&#10;fDP7QviDw/c3nhv/AIQa0u4rje0lpDaonnOSCrS+ap8zAzzIHIzgEVyMPwj8WeJbJdQ8e+PtT0xE&#10;cvbpqGgaqzKCpy29LXAGCeRnr9cXvhd8Mbaz+JdnrV89t4msIXd5rJ75LWS84KsALySM9WVgSD82&#10;0bT92vSw2CwfD+RtSqpwitr3s76JHHi8dW4gzqMlF+0b6R8t3ZHXP+0taaO93Df/AA78EyTXskaJ&#10;OlvG93YKvJb7QgXBY4TGNuC4KkHFYuoftZa7DI+leH7TSY7aW4El062qSSXEYBUQPIiIzRhCy+Vu&#10;KkE+uK0rzxB/ZelXFiPFGviwVJUtre9XTi1udyCUFopSUCru3fK2A6ggEhhx2nQajoehXmj6b8V9&#10;Nt7Ca2ZZNOhvnhmmjB3bW3W7o2MZPzjp1FeTlOGw08X7b2vPazSbtHXpbyPQzTH1oYP6vOm6d9G+&#10;X3rrz8yjP8ZfFttcm9jhhETMI5D/AGfGihQxO0EptHBJwBj2rXuP2mvijqOmw6MddvxpNreLdWkF&#10;vJNLGkqArG25zhSoBXCgLgkBeTU5/af8d6JpVrolv4x0u00+yURx21hpenvkDaA7Iq/PJhRl2IPJ&#10;9TVDVf2k/ilrWssH8ZWjJLDtaytbO1jt3RV8zOyN/LDd2PJzycV9FnGHhj4wnWULx89LHi5LUq4P&#10;mWH50n2Tu2S2nxA+OGvXp1PRdH1jUnLr5kI8NfaFJGNoIEZJwvA4BA4BxWnp3xL+PjpbX1lN4nEh&#10;fcwhtb0NDs2lcclwCw+Y7yHK5YHFcL4W16DTtatv7K+Ml1pBkm8yQx6pepgjJyTBBNtbIwMA/THN&#10;b3hjWdM1ifVNc1j9ohbaeFcww6jqUqmaT5m2tvVTgqv3hGcnapCk8fG18NkOMxMMTJQ926un127H&#10;2FLE8QZdhpYWLqPmSdrX03tfp6FnWvFX7QMV7DHqj67MZHf95dW0yqm/LGQ7wFU4JO/ggrkEFQQX&#10;XiX403VtZ6r4gg1BotRvFFk013lJJ+SqHexOcevAwOnSs8fHHwba+OdN0/x34rvdX8PwXNrJql1o&#10;UlvMZIkZWkt4hciNHbAZclWTJzhh1ztZ8W/DTx7eS3+g29po9hdahuhN3dWkJjDtj5kXdsjz1UHa&#10;o4BIGa9/E5nluMpLCynBwS1vJW7W33PnqGV4/Cz+tKjUU2+kXfXrtsS6jB8Ub7x//wAI74i0nWH1&#10;RtptdGmmmdnDKWVViRlwu3cSRwMcnGc7Xiz4S/GrQ9JS88eW19DAYjEEvw0KRJH0XOVD7Q5wOeCe&#10;lc14t+PHw48O6oZRrVzqdxbSLHJeaWzIAyIyExOYAQGXqVLA7mJznFYt1+0J4K17TIrfUTPeLuLh&#10;rvXGjVM8bSpX04JIHSuulneU0KMeWrTjZJbmM8ozjFV3KVCrK/k0d54N034gXV4nw+8Pf8I+Z7iO&#10;Oa4lu7uyDS28kSMYVmdSyttyCu485HGOe20v4V/GzU9EvLiOy0HdJq1q+oW934ihhM1lIGBlgCf8&#10;fE0e7lM7ssnAySvzjq/7SPwf0GRkudOsjKMbWXW4JPk/urwMAY689e/QbfhT9uf4L6bAdO1ezvbK&#10;1VJfLt7fxKkGwyIyO6kQSYO0kZwDycGvn87zTIMXhvexME+ZS0u7NHu5PlfEeFxK5MHO1mnd2ume&#10;oXHwH+M9n4uuYk8CR3NxZW8cqXFjcxtDEGTcql1A3ZBxxj0NT3Hga6utdkS08AeIr8QWTT38Fvpi&#10;TPCN2HO1JSFjI25PAHTB615Gv/BR/wAJaBrt/daf4hstRtZt4Nrqt7qF3kAuFcsqhXZA52suA3JA&#10;xxV7wL/wWB8WfDSOO5+Gv/CN2NwqPbrqFtpNxHNMjqVKSb4eRtOBkbfc9a+Czvi7CVub2Vp2WnS5&#10;9xknCWOw7j7RSg3v1sd5oButZntJPDXhZLeWWB4rm8jigjVyyMDubIzuj3Alsknrmr/jv4Ta3ZWV&#10;uy3+hW90NPNxK0msQ7cYBbASbK4yMqRnPPfFfNvi7/go1A+t/wBr6f8ADPQr27mdjNINMEscs5dZ&#10;GmMcg2k8NxggbjgdxoWn/BTKFdB/sy8+C+lQXhcMb7SPDWnW0pT5cpuIKnkHnYDyee1evkHEmS4O&#10;jGrVtGTWqXR/I4M94bz3GVXSoR5op7ux79oPwcufEMlmviC3sbG2u41eLXx47t/sWTIiDIETPu+b&#10;O0ZbAOO9Z+jeH/C1o8/hfWPH+lGVmHmXNlHqE/mMHOCCkckZUqA2do4Yc5BFfOtr/wAFEfG2l6ub&#10;3QNAszbGZZXj1Pw7ZzMeQdu9HUkHHIAHHNT+MP8Agpn8XdZu5V8OeGtL0i1ls1i+xadYAREgEFt0&#10;rs46kjBIHYCvVxfGeVzpOMaja7WsvxueXhuC83jUjKVKKffmWi+R7H4y0PxC+plNFmi1GBol8uey&#10;tbiVoTtyyFWAIKndyV/Sqpttan0tjp2n3UcsskSvGlhLEUADMwUkcg7c9T04Ar50H7cHxokJvJL/&#10;AFCyBBJMOrsCTknccDpjjr69K0pf+Ci/7UN1o0eif8LX1iCyQZigW8AX7pUn5lznaxHB6Go/4iJg&#10;aVCnSpUr8rW6fz6HV/xD/HVqs6lWpZva1j6K0rwL4wtrKaWPw/duFElvJL/Z8wRTkZJkAAJ69c9K&#10;XSfCXjCbVjb6PpqT3UORIJrgSDOOnzYUEcH6HqM4r5fh/bt/ak06H+ztM+LOqQ2/BMRuWboOcc49&#10;PTpWDr37Svxj8ZXh1HxR4oF3cSYVpihDHA+Xdzz1/nWsPETB1qjlVo3+X+Zzy8O8dSpqNOsl8/8A&#10;I+1IPA37QaQtqZ8MzppTRqsc1vLuIG4A4JY8554PGMgcAjR0vQPFa2N1rWneO7OO8ntgPIbXUiuS&#10;hySDhm3AgfdJ5z0r4RP7QPxOSKSC38W3METRGOSG3kKx7T6qGwPXpWS/xP8AH0sXlDxRP5Zk3MAQ&#10;cnPTn6nj/I4q/G8a0ZKlRa9Ejro8D1IVIyq11p6n35B8Fvidd6ct3q8ttoFhdQRfZ5tTuvJjuVG8&#10;qw4IkQMJBn1VgOhrMk8EaB4c8yLX/wBoPR9Mj2hQLa4md5MnaFVECkjHUg4r4jPxB+MWtLHBD4g1&#10;meK2CosCF2jjVWLKAg+6ASx7fe75NF14m+Ml15Uf2nWpzEw48iUnjgH7hweTxWFPjvOnhHQhQ97o&#10;7fjY6JcBZV9cVeeI92+qb3+Z9tax4Y8C6Cb02vxssLl7WSSKW2u5kt7kuq7gyxyy7hli2Bkcociu&#10;Tt5vhtqlsJbz4l2thJ5rIyXMP2jcoAIfdAWAB5+U8jFfKt0nxS1+Vb7VtL8QPcSfKtw8sjdM+sQ9&#10;ByT2P0FYfBr4rXs/23/hENQbfh3c8556/fGOveuPB8ZcX0q3tKl5Lso2X5Hbi+DeFqlJwpzUG+t7&#10;tfifcc8v7M9vpFppKfEbVrS62gzvPa28kM7k8SJsYyKu3HVc9jzXIeLfE3wrsYhN4Y+KtpLiWM3N&#10;hqDzB9u47kKpCV5wp3ZI6ZU9K+XrD4T/ABiO37D4TvjgFvLWRR8w5JxvyOp4xnn6Vcg+BnxWn/c3&#10;fgi1jl8ktJO13IrcjG45kIyM56cnH0PlYviDjjE4hwVSaT1ta2n3Ho4Ph3gvC0lOUYtrS9+vfc+m&#10;tE+Pvw0k0Oyt/HPxHe0uolAePSr+WJIsKcYU2fzMc4+9+PevXvhd/wAFdviT8Ifgr4V+CmgftYak&#10;dM0OMpbT/wBiQz3UEKJF5VoJHfzJYYykiRlmU7ZNrYVURfglP2cPivLD5r6bbRxhx8r3uWz68A54&#10;rWsv2NvizqDKbqDTrdTbmZXNwW2jBOM7evFfP51PPsZh4wxqckno2tn5aHtZTDh/D1pSwrSb3SZ9&#10;FfEH9sP9nz4tePNQ8WfGbTINbmv5TdT6hc6SJJ5rkgbpdi3qKrHGDtIzhc9BSar+2r+yno3h+PQN&#10;P0S8ubKC4S4stKawFvbQTiEweagS4ZkbymKllIZgWyQWJr5yH7J3i+DabrVNOSTzCi5YsARjPI+t&#10;XpP2LPFZnmd/G+h74ZNsv2mXy2QEZyqsRuHb5NxJHSjA5JxFKUHFSb3V9tLBjs64eUJxlJJdbWPQ&#10;9a/av+B0treah4a+HcSxXRRLW1j1S5jngEcwLSospuIx5qb0PmiTojJtKnffj/ba/Zym0DR7ofAq&#10;eDWNMk/0yyvrvzrXVIc/cka3jgK4yx3Y3dASQMVwvg39ja5167NhcfEzTmuHUtBDZ6fcFnK8kZkV&#10;V4AzgE9DVjUP2L9K0u4SfWviJdWlo8L7bldFWR3kAyIxGJRndgDcWAGecCvpa2Vcc15czq1NO0mt&#10;/nsfN0c94Fwf7pRg277xT/Q9Iv8A/gqRoZsobLwd+z54btbz52e8mvL+7QvIQz7I7idthBz3OSNx&#10;LcVNN/wWR/abt9KuPAniG5nvNBms3t20tNZmWEW7o6mLyn8yIQ7Xxs25IXBPLbvI5P2V/BSW062/&#10;jPVZptx+ySm1hgGwcnfHmQk9ej8DB71Pb/sv+Dv7LNzc6vePLvVI2XCkjGWPTjgj86wxPCnEOLpc&#10;tXZNff013NMPxHwthqvNTV36HYXH/BUf4p3GnxaTommaPYR2wj+zxv4Z0qZYto4IBsgOecjG05Ix&#10;jisl/wDgpP8AHzTtKmtNKTSYkuWYSS22nxwTlSMMkhgCebG3UxyBkOc7apR/sxfDm1soZZ7u+maV&#10;MnFwMZPfj+Vamn/sz/CRbloLi0vH2IzmSS9OSQDhcZ6EkH14rixfDGfU6KlUndebvt6nZheJ+HK1&#10;VxhTSflG2/oUdS/4KaftGeLtNuPDniS803+ypoES40wWMkdvceXym9FYLwwVl24CkDaBzWT41/b5&#10;+OvxD1T+1fG2pzapdRLstp9R1nUJjF6AF7kkAdhnHtXU6b8AfhNHp07N4fMsqbXBlmc5XkH+YpX+&#10;Cvwst7Nnh8IQSlJFAZyScFQT3PGSetGG4VzqWITdVqV1H4mkLEcVZDHDuH1dONr/AApnnjftkfHJ&#10;tMTSZPEcLxR3EcyyyK5l8xSTu3l85wxz2PesGL4//Es3y6hJrUcrAYMU0KvHgf7DAjt+JyTkk17C&#10;/wALfheIo7OHwTZid2fAkiGCeMHnGABxycdx3xfuvh/8KtE0/fD4WssRWq5Yx4HnEfMRlFO1fTnn&#10;oSDXrU+AsbNN1cQtdNZP8fI4KnH2CpaUsO9LP4V1PCJfjP49mvpdQg1OFTIpzC9vFJGBnnbE6mNT&#10;23BQeAO1Mn+N3xWutPj0+18c30djFeJdGytlSKB5lBCyPEihJGAJALgkAkDGa960S18F3N7FpOn6&#10;RpMslw+1IIzCGLdflBYZPByPTkVevPDSWl61tY6Tb3DO29RY2vml1wB8oQEkA4HTg8d6dHw3wzxP&#10;s51Y9Nuv/DBU8R8R9XU40ZW10Z85P44+I1+xmk1PUJC2NrIHA9eAuPr6fzpdZ8SfFnxbbr/wkniH&#10;xLqkAwPLu7ieVDgYGQxPQflgV9I3VlcaXokFzceGr6BFLMjf2PcLuPAyf3ft9KseF47rU7aOPT9P&#10;ugFgkdobzT5LMckZZWmCq44wMHk8DPNXifD7LaNP2jrK9/6+ZOG8Qcxqy5I0NPXufLtr4d8eOgtr&#10;DQ9TQRkHyo7diPToR3zVqD4cfEgTfah4JuJXVjhnskYFiMY5GPyr6buk8QaUks9lpbXkRnMzSWmq&#10;WQ2qoJwVknVs85wAelV9BM1yiWTQvp8SkPDLfMuwttCkARNI/XPJUA/pXVDw7ytU+f2t36HNU8Rc&#10;1UrKlZa9V3PnK3+DnxAu2Vbjwbeq8gzGVjRPmyfmyRkDIA4wOtXNM/Z8+Lun3CvbabehpCAkU10h&#10;Vsnj5ScevavoPWdOu4oILqz1fSbmWNDHIsVzcLhGbAxut+T+8yR2x1NSPJ4kluVS7GlgRwvKkkWp&#10;zE5ABAKm3G0ZIBIJIzwDWVbgjI6NHncnd6bBR45zzEVeSMYu2u/Q8Gg+Cfxf1CymWHw7p0MRUK8i&#10;i3Rm5XjeBu4OO/f3NU7z9lX4pXVqJjb2a4YKAZUYEcYGfx7HpmvpzQNKszbfYtU1+KCXy0M9rbQG&#10;ZFJVWIjkZoy33e6L9DXNePNf17wl4O1vWdL1bTru20vT57y1t59IlEkpt4ZXCtILjABxzhPSvPxX&#10;C2UUaTnyy+7yPSwnFWcYiv7O8fv8z4Pv/G15l7XS4VjUH74ztc4xu2jHPucnmq+j3upX/iGxllvr&#10;iSRLuMxEOflYsvKgfdP0rLg/1rlsYLdVra8ExmTxbpcZgMoOoQgxrkeZ+8Hy5XkfgK+Lhg6Tg9D7&#10;udere1z9PtM8beIfC/w0sfBcmn2FlBbqga4ayQXMEwUEMH2/MWx0fcFBwAetcV+0jpms/tAaTYTe&#10;MFt9Gkt2DmTT9HtYYpCsQjChIFjGer7sAHcTjJyfKv23/wBrbx58FvifF8Pvhd5dksVqlxIdRghu&#10;ZIklXckWSNrEAnJZQ+Rzg13vw++KOtfGX4OaF8TPFenlptQRy9tBLIkKSRu9vjC4BBEQIUk4GBg4&#10;ye/hXJstxeLp0IJtt3fmr7fI8HibOMzy/CTrzsklaPdO2/zPO7b9mfQ2SN28ZTkecVybFcqBjLkG&#10;TGcHOO4HarUH7Nng2S1M93q17I3mbVVRGo2jk5yp/n/Ouzl0eGUOYJruFXPyIl/KFU7hkjLcfKMY&#10;6VrJfs+mxadJpVnMkSswjntRukfJABbaSSeBx71+6/6q5PhqDl9W28z8X/1rzmtWSWJve3T0PBfi&#10;L8KvC/gnxve6DpUVxc2kVvCIvtd0WkEpQSuTtC4G2RAAc5655qvp722nRE2kUcTbclYIwucepUDI&#10;9upq9rV/JqGrXEz3ck7uQDPNKrOyqihQxXgkKqjIyPlAB45oKXiVNhGN3zHGQK8D+ycDClGdOCV3&#10;fY+snmeMc7Sm3okW7l7qQoZSWGGA+fgewHatHwZpkt14p06xt0DySX0SIxx13DGRjBHP+RxWTgyT&#10;N+7PKg9eCDzW98MNIvvEHj7SNH0u0ea5ub5IYIEmEbSSNnYoZsheR948AnJrVUaVHATm49G/wucs&#10;5Va+JjTUt2j6G+K+oyaX8UfEdtFMj+bfXEDeW0IgXafLSSNIkVAVUAArjpuOTzXFDTNCaK3uZtMt&#10;Ptaxur3cwaRpFSRtqnJ24OMgBertnPWtfWLPU7SR7KzsVcQA+ZNLYsp835i6lioIOTjGADgcdqy7&#10;d2lvczAZiYiRshsnDHjnsa+Ly7hXLMdOFT2aXNr36o9nMuLs3yuFSkqr92y7FmSz0trV4NQsNPjn&#10;kGDItiuVy4BHC8HkdOwqre2tpJYmKW5QrHGpA2YAG0dsfyp8pItDcIqtIJQRkjDHOeeeM4HPQe3N&#10;LdWt3aWqxT6WZjFbDzyd4GdgLAkcEA55GOnU9a/QaeRZFRf1aVKKfLdaK3Y+BWecQ4hfWVXk481n&#10;7zv93YpDxNFZqttb6dfKqKFASxyOBj+lFTDYrMkrlXRyrrxwQcEd6K+qw+RU4UIxjayS+yjya+fT&#10;lWk5xle+vvP/ACP2Rvv+CP8A8FX0N9Ps/iDrEF18iR3stukpSEIA6bSwLbmG7ORjpg9a+fP2sf8A&#10;glT8c/gj4Lbx7+y3Z2PxPuLdlW70DV4xaXqxnfue3wWSQKfLyjEE7iR93B4TVv8Ag4/+KBS2Phjw&#10;B8MhEkEccqalrc93JLLs+dwY5oNq5B+UjI6FmPJydR/4OPf2kGmuIV8H/B+1jjVXWaG0vpdwyMqu&#10;dRYE9sH9K/lzB1+NqdHlWIjy32bT/K+h+54jJcldZSjQ95bO3/DHwp41/bx8f6Tqd7oc3wptdA1G&#10;03wPGGlSW3nXgo6MFKFSCCuAeMVc+GX7Q3iP4mw2lj4sF5qss6vJrN9bXEyLpp8xlijKSsyyhlAb&#10;IIPzEY+Qmux/bd/bn+GP7ePjSy8cfFv4TfD3TdcsLZoG1vwxYahZy3iHkLOftTmXac7SQCMnkjiv&#10;LdP+Lvwn8L6Q2ieHRbxKFAV4rDyVDYByQnDHplm3MRj0r6bhevTw2YLEY7FqmlbmUU235bWMc9wV&#10;fE5f7ChhHOXTmaSXnuem22rRaPdTyaJPPbRynAMUpjkdc8btpAPGfWtLU/FEN9pFnbxyXouIA63J&#10;Nx+6YZBTaoAxj5s5z1GMV4hH+0P4feTyje28kgJZgPNXZ+cffHt/jJcftKeHLEFRp0twWOHCr0z/&#10;AHfb8DX7DV8QfD+jatFc01/c1f4H5vDw+4wqL2VuWL399W/M9aEB1J5bpFtkmhXezOFQgdMEY5P+&#10;NTabplhcsW8hWkZsRKTt+fI6k9B7+/pXkjftYaRAViXwjLcOYtjS3T71lIwQ2zaPmBwc57Y6cVla&#10;9+0p4r1ZZb+HwtFDCRtZ1tUABP8AdGwAHJFeXX8XOHY126eHnJPbRf5nZS8KM7cE51oRfq3+h7hF&#10;qkpghtdTmF3DG2V8x9+1yMMRn1wD6dPQVdji0e6xd2zQpAp2uflRQcZIY8AHj68+tfPNx8bfGkcL&#10;Xl14edXlA8vFt5ark9F24x/d4B6fTFO4/ac8VeR5b6FaSkdnuZRt7HG1sZ49M/TJrixPi3lMqKhT&#10;wc33vY6YeE2YTqc08XFPyv8A5H07c6PaancmWx1KzDzOIz5mqQhSzDgliwA57npmsq8sZtDvlsr1&#10;AGEhXdBKsokKkoSpUkMMgjIyDivm+8/aY8aXcflR+H9MhQNhRHJMcj0OXrP1X9oD4m6j5aRXcVsI&#10;AQghlmGcknP3wep5GccdKjC+L2Hw8bRwz9NBy8KMU2+bFJ9tz6TSRbC7S5e2fCycLJEwBwehOM4z&#10;iu/mj8P6v4N/4SjXNeh0hLQskdveSFWkY5KgDGTkD8q+GD8SvGl/m4udaeQtzIqNIi5zzxu/Q1p2&#10;nx8+JGk26aZB461G3hhOYIorm6KjggL8jHA5xjOK+a4p8S8dmc6c8Lh+Rxad3r6rY+n4e8PMJgo1&#10;IYqvzcytZaL/ADPqC0m0zW9YtbE65bWtnPdJHNqMqs0EQZwDIxUZIAyTgE8dKk1C+0vSL2aGK7in&#10;jhfBmiztYEZRssvQjB5A718nw/Ebx3PfSS2/xG1CLy03RunnqjnghQu3IO7POBznnpUOo+LPGK3K&#10;R3Ot6jdrKvE8SybWJ7DdtOT064rd+MeYOnGMaCvbXXQ414SYDmbnXdullqvnc+wNC1vwVfxt9s8d&#10;HSZR5ivcSI0iOh+YrhOSd3GPfNbNt8Svht4AuYtQuPF1le34KF9Ma0VFlHDEBpwUyCNoypPzE9q+&#10;JP7e1m4QR6jJ4hG5cEwWqEA9cH94ufqAP1qxfaTqst1aQaZdeLrkSYkk87TtuAOrKBcvuwM4zt6d&#10;R287G+IWeZl7yhaPZf52PQwPAOSZdpz80rrV7fdc+yLzx98DfFd5pmveKPixaI7xN/aNvYaekElt&#10;gYUII1CPggnOATu68CpPFPxL+AGgEx/Dr4j+bbNMRc3GoyIshgZFwqYXd5hYuTjACqoyckD4vtdJ&#10;8T3u+z8S/DrxPqMMTHyPs2reWu0HO4o9vIM4HIDfiamu/APi6Iulp8OtZjmCgoZpwUTJ4DL5ILYx&#10;zgjle1LD8XcUVoU4UU7R6b/f3ZdfhXhinKpOs1eT32+7yPo/UPjh8LJv31lrMDS26M07yyMzOMHH&#10;RSFz9e45rDn/AGlfhxHpvkT6BFdSSeWftzyvGIyGUtwCAQVBUj3z1rwlfg18XHjj1AeE3ZJAMbcK&#10;cjqeTx+INaNj+zt8UdW1BLJ9AhjkIJVpLhcZ644JINerLibjTEUnF3S6tR7eZ50OH+DMJV5lZt7X&#10;d1r5Hrtz+034OFwLKPUCvlSAq9tZh0JPRfmbn6+nWrkv7UnwYm02SOZ54rnkw3RgcAeoCAEDr69s&#10;V5A37N3xL85Ij/Z6s7YYPdHj8h7VMn7M/jnzRHc61pqdVOZXYD36DmvV/wBYOOcVSVNJ69eXU8x5&#10;NwPh587kv/Av8j229/b0g0bw2uieE/GU1kscaRSnSreW1knxI77yUKgHJXPH8K+lcxrH7c2sRaYI&#10;X1jVby2dmElrfXbXilWZGbCy5CkmMZKkHBIzgmvP7f8AZf8AEjSET+ILSNTzhYHbDY+794EDn3rd&#10;0z9kCW4hWe58ZqwYjdHDakY56fMcfT+VfM1ss4wy9+9HduWy1b8z6GGZcIYvTmu0kt3sjp7D/goP&#10;d2nh6Lw9ceH/ALZp0VzJcR2c1jAFaR1VS/rkBQo5BAzzVHSf25rrQbRY9B8EW24lt012CZFBwQoA&#10;cL6jIGcZyTnNULD9kTw89/Aup+Mr02zyqsklvGiMoPUglSB69DW9rP7GPgLQWYDxXqtyTM4XMsWG&#10;UbcEER88Ejg9+2KznjOL8PVWG+H2nZJX9WiaeH4Pr0XiXHn5O93btZMxvEf7ffxI16WQNZeXC8bI&#10;UjbAjznBG8sR1PfA4xjFZLfti/ELTNWS98GXN3p3lF3tRJIszRs4XcxlPzOcAc4GMcY61t6Z+zX8&#10;MotVCSR6hPGDgxT3ZVev/TMA9/XtWne/s3/C3TLj5bCe4AIKM13IN4K5XIB44P8A+qu3+x+LquIh&#10;SnWs2tNfwOZZxwjSw8qsKCaT1904zXf25P2ifEWlLpPiXx/q15aCQyeRc6vcOrOVCliGJ3dBw2Rg&#10;Y6Vz9l+018Rra1eysbswJNI0mY5X3sx6+2PYCvb5/gD8Jj4OXXLPwlbtcWcm2eFjlXJ2hW9T3HXH&#10;ToTmpPh98HfhBc+IUfVPAlh5FyCl1+5DGBm4DLkHAHXgexpz4Y4gzDA1J1a7apt3Tb3X/A1CjxPw&#10;7l2LhGjh+XnStKy69PTofPs/xn8W3Ya1vBaTLJ9x3hdiuOAR82Mg44IyNoqpD8XvGVku3+04nCAq&#10;EKMACe+N3B5NfWNh8HPBnh+IaefCFrE8bTwyxJEf9YrZUkqBnIx0wOnvWbYeGvBcVsGuvB6kqsmy&#10;OzdIdpxkcvG54/CufLuFcfiItwrK197s2x/FmX4aSc6PvdrI+ZoPix8VtQD3FlqkrQhGwkFqWCqe&#10;rDr71Wbxp8VJpA1rrOrs45DLarz8pBH3OeuelfVdxY6Np/g23iFlDbXbh2lwoG6LLYycAE8Dn3pu&#10;saFa2GhQawqW0Fu9w0ce3CvvCAjI46gg/iOea9GjwViq0P3mItq0rt6/j1OKfG2HoyXs8P0u7W0/&#10;Dc+WV/4XHc2rQ3EWtEHISY2Wx8dTj5R1/rUdj4U+M8Hl3FofEMjNETH++ZgVDY3YJ9RjFfYOo31j&#10;qHhe2n0uW2ll80GXy+Tjao2kDPHHTr+FVXsLjTPD8N7fWnkxW8sqOZEI+ViGGOBnGD/iM1x4bg2j&#10;9SlUnXXuys1/TOqvxtiFio04UXaSuv6sfKM3w6+NGpSrJqPh3VDJIFLNM4x6Dvx7cd6sTfs7/FqH&#10;zoJ/C7A24VJQZwoAY52ehHTr+tfS2u+JdE1q/sdF0vVRNcNsVYIQXIYDjle9dBr9hq1o2sWVxpd+&#10;vmX8ZNw1o5QcHCs6jA4IwM8ZGa3w/B+WTUHOuvevp81/wTOtxhmsOdRoPRfo3+h8iwfs7/E65iEa&#10;eHookXlvMuV2j3x/n+ta97+yn8RtNl2XFhYCSO0jlJEoOFYAAZx6EV79FNqrXx06Hw5qbSTrh8Wj&#10;KgHOPmYADuM55z1rovEfhXX7jV9Ra20gpsRIvK/tGAEKNnZpc9R68GvXrcE5FSxSiqras3+XkeTT&#10;43z2phnKdJJtr+tz51i/Yv8AF0dw4ufEOlQXMKqVWWJt5BUNjPfAIGaltf2N/G1xZxz6lrtisc99&#10;5BIzwvy5Iz97rivo7UtB8e6t4gkuW8I3DeVuS5ubvUbNVQgbQeJiePoT3Fblp8LdZvI9P03WPGGk&#10;wxm8kEamWZgnIypPkdSwI+pHSvElw/kVKy9o2+q69fI9VcQ57O8uTR7PTX11PnPTv2F7uUH7R4xM&#10;e5HL7LdWCjLZ64546VHYfsQWc2mPqVz47kEIuEQRx2qln5KjqfUV9E2mjfEue1uV0yy8MiHy2WGS&#10;71u4DynJyGAs/wB39fmPPfOa5y+sfEOk6TcaF/wkOmWl2unvd3Ucdo9ysTq5AAkMkOcsRztHBBx1&#10;FeFg8Bk1WpVp6txlFbPRHtYrMM4pUqVRSSUou+q36M+btQ/ZZ8rxAdL0/X7oukrwLIIlKrIDgDOe&#10;7bVz9fpXew/sheAbfeuo61eznzZEHlyhcALkN0wR0571rafoevyRo+oeJbBAAZZpxokss0rkErkN&#10;dhevddvUtgkCvW9L0TQU06E+KNR1ma8t9y3sdvdW8EMr8kkBoGZSOUwGxhRxnNfcYTIcrcVy0JS6&#10;/wBanxmP4hzSEtcRGN9Fvv8AceG6d+yv8OLO/KzXF1cxxsu+KSXGQVbJyMHswq2/7NPwnt7RLqbR&#10;5iZJyoQTMcgEAdxjPPNeu+INI0W48VlbOa9S0N0h+yTeSybCu1l3eSGAHGOcj6cVAnhzwpFF9hl0&#10;6XUJbnUFhj87Wp4Fj5wu2VZBs5wCXJHHQcmvdfDuVKEVDDO72vb+tD5+HEeaOo3UxOi3tf8ArU84&#10;039mj4X29y5fwwjpDJK217h2yqg8YLdx+NS3HwP+FC7ks/BMEe1vMCyIxLIcgfeJz2ru7uPw3AzW&#10;t1bX1rvuHgie316+SUsioV3SLOH/AIu5Iye55qCx+wSyrPPpa3br8kS3zmdeeCxWUlWbGfnYZB5z&#10;WeEyam3UTwq0t6/8MbYzPKiULYqV3fbY5kfBb4fTRadLH8ObN4kG6ciyB/EkDgZyOeOwqe3+F/gv&#10;TnjeLwHZRrMYjj7Hx1IwOOcMw+mcd67/AMYv4csprTQYvCOkgIGee3i0qBQmQSFyEyfbJOB+NYVn&#10;o3he81AWreD9A3FmaNrjSInVZAF2sVCjcRjjnjHvXoLLadDC86w0XaN9+j1tsebHNauKxXJPFSV5&#10;Wenyvvsc5beGPBaPPZWun6TC86rx5sKn1GQTnHOcmprt/CwM1kZdIPlSlpFimiKlQ3LDnkEA8967&#10;jWfE3iGaV7W41mUrCCFKtgHucKOFBJPAxSX93cXmlWs9zeLIFYIoYtvBGcZzx36969PC4OcqFOrO&#10;hCHP+GnoebisyhTxFSnCtOfJpfa+upymiWEXiK3e98K+HrnUoPtQLvpumyToCSETJjUgAswX8QB1&#10;FR6zBNp05ludKvUEkamMDS7jLjHG0CP8vWui8T+JvF2l+G7w+G9avrGVY0mim0+Vkk3wyCdApTGC&#10;WRR7Z49Ku6rqkuoarMS7lUuZJIlQ5WFyWZhz0VjlhgkBs4AySfLrZhVy/NFRnRio2tzW0u9Ff5nq&#10;4bCYbH5W60KknK/wt2dlro7HHyXk2pCGTTdMvIoLRFUtcWMkLF3ctkLIAzDkDIGOK0IbDxEjedqO&#10;kzOIIGLRxPCcgsOnz1ovJPeXYkkl/eCEbAw+/wAkY/Ln8Kv6dZDV7u5S3trW3WVFiUB5EiRi6qoX&#10;c5wS3JBJGemK9iUJYbB2rOMUle9tDxFiY4zGJUISk27Wvrt5GHp9tqyx3E0mi3YIYkM8Ua/fA3H5&#10;WI4PH4VevfCerxW91febYtJJFEYoJL3l4wQCCdvy87enpVxZdQc/2XpVtGkWMS390oZyCzBvLiyA&#10;OVBVnzkH7gp+qQvLA7zXkcgitwHlcqjsF6sQqhR0PAA6GvkaOdYfM82nClUso3vJpJdLJH1+JyrE&#10;ZblMalSmnKT0gpXkvU5zUvD/AI6j1SHSo/D0CRy7pRPHqiukYG3IYBeOG4HevQLbwNBHFL9m8aWz&#10;N9kCKs9rKMnZ1BB9D39K5DWp7iW8iuDeSxi2YuYc4BJTYQRn2z/9etK71e4TT5pLe4Yt9idkIbGC&#10;IuODn279fyr5niaGbzpuHPfld1otT3uHK2UOtF8lrqz1futFHxb8PtW0gw/ZvFGlTGGdkukaGVZI&#10;5CQcEfTaee1VJfB3iLz5pNXntnl3K0b2KsUG7uxfOMgE1Rs725hsILYTO7vteYuxLFm5Jrs7C7s7&#10;rRFvdQlWNNywSO7bQdqnPbj8a9zJ6eP+p0MTj5uN03o+nQ+f4hxmDhia+Hy2mpO8Urrd9fzMfwto&#10;K6Fd3E8OtAz2wL2jy6arGJgQCPv4PBPbtUXjqy8R3d3BZar4oN1BCjeRHBp6xRh2GCwAY85xkdeK&#10;37670oae9uluRIWItlV8zSoN3zYYqoBBPBxjbnLZAHLtfS29yVmQyRSNturWY43fiOhx0YZx2zzn&#10;2ssx2X5lmnJSryt0Tur+fmrnj5lgcxwGXKtWw8ebS7Vny+XkzPsdH0Z7eJb2a+aYRku6ziMPn/YK&#10;Erx26in3HhXTpbRZoda1OMiRwkYukIzgc/6v6/lT9RBtpIri2uhNFMjMjyMC/U/K3ow9uuafbyx3&#10;ML7HAYEZV+OoPTHHbpX0tXA4e15aq6ufP08xxXM/Zu107XSLNpZaXbPFcm2acAbXjmlJRl6dFxj8&#10;O9dDH4T+H2uWLXreF0iaEBpFi1C5UKF6EAS9Tk5+grnlceWCzEqMnGOnep5ru9g042sUavBPLm57&#10;gADge+ePbj3r5PinA4XCZY5RTc+b3de7R9HwrmGNxWbRU5JQ5fe07IbY6R4Utp2k021eGK4vka2+&#10;0zvKYI2O3DeYzFh/Fz0pfGsHhz7dcaTY6TYTWUUqPE0tpHJ8wHzYZlzjdn2qjJqU00QabBXsSAM/&#10;l+GPTvVeQCQn7LGzIw4+b7vPcd/rS4fynD0qUI4pPmv1ejehpxBnGIr4icsM1yW6bpf1uE1p4dtd&#10;KiW28O6XDKtw8hkh06FHLZABDKuR96rWn63q9lamzstVuIITHgJFIVT9Kz5riVLdYniYOkuVPbGD&#10;ngfUUkcynhycBQfmOBn8Oa+zWWYVQfur4n0/rqfKzzPFzd+d3tbcvjUtSSYSrfSzD5WdnZsZI5B5&#10;9yPw96fLJPOXt7q4ARWZoiTjZhSTj69APWqBdGImVSecHcecce9Et1GsZ8xsgYA3DjGc4+uf0zXo&#10;Sy3Cqqqigv8ALzOD67inT5FN/wBdCS6ma6tooPMLpEGChjnjP6VNZzxpaxpI7FESRAu4gZ3g1n3M&#10;sfmJJGygEHJd8BT16+nai81G6uVjiM+UjDLtUjahPXaOgH06k5rkxuHpOjCHLrzHVg6teEpTUug6&#10;wu7a2MUd1HviWZvOX0G05yeoHGPxqEPiyjkCnbv27vQ9QPyBNQbnmimzKcygEYOMgMP1qG4lm+zY&#10;MhCqc4HHOcZz34rPB4SccRUqTel1ZdErHXia1KpQp04Rs9bvvqW/NhkRUUsrMcOCeoHX6c7f1qwu&#10;o3h86WG5lV2AiQhsbVGAV4P+yPrWZazAXGGRdwc/Nz0JFW0bh9kg+aXJ7Hr7detOeEpzacldLX7j&#10;D6zUpJqLs7Fu3uCsgKvtIceYfTBH+B61kfG5Lm++FniX92kYTw3qBXGACBBIcj14BrR+2LHNkElu&#10;nzE5PJ649v5Go/FVhdeLfCes6BKCi32i3Vo04QkQtLC8ak44wC2cd8e9fHZ7GpDEeypq6nFq59Xw&#10;7Okqar1JWcJJv00ufAFnpUR0efWZdWs43ilVBZO7ec4P8SgLgqO5Jz7Vq/DxY5vHWkKihv8AT4jg&#10;t97DDivaIv2ILJYIm1L4lyLO8W9kt9GEid+jNKp/QV2vwi+Bnhf4V2V/DNef2vLqDIJJ7uyRVWNC&#10;SEVcsRknJ+bB2rwCuT+fYHg/PcWrcijHX3m1+V7n6nj+Nchw1NuM3OSt7qTV7+drbanoXxH/AGWP&#10;ht8VYtP8b+NtGgublIBDHFYa2UkYH5x5u2NgAAcA7s9vatmOytdE0m38NafpEWm2dpEhtLOJNvlo&#10;Q6bDwNwVoyFfncDnJOaz7fVbrTvD32TTGMatKVaJWZQwwONoOKhF5OLjM/zNyGdm5B5A6ivo+F+B&#10;8dlOPhiqlVPleyW/+R8dxPxzgc5wNTDU6UlzbXlqn/kaNtDHIkkrz7tqhvqen9TUWpzIlhMfMjKp&#10;ayPvZSQmAxJ/SqsF/mBWj5YcE5IyCe/Pouciqfie5C+GrxzIygW0i71IU4Ix1J75x/nFfrlSpF4S&#10;b9fyPyrD0ZfW4LzX5nj1xK7Sl5FRWZvuxkFV+mO3FMCgfKxH3unYUTGD5wC2/wAz5X3cbR2xjOff&#10;P4UxSSxRBjjHzYOPzFfFSSVOKP01q8rllJXMhYAZxxzkcdD/AJ9K1vB9vrN34u0ux0Gwe4ubm7VY&#10;okiRy3IO0hwwII3djnGKypTZvNI9nuERbcikcrkZ249s4z3xmup+C89jL8SNON8LkxxbmItTGHZ8&#10;fIP3h27dxG7gnbnAzXhZ/Gv/AGHVjRvzNaW3PRyapRp5rTnWtyp632Pc5PGdlJZtpWp+AdI02VQI&#10;0SPTfmCqCB1c5PuQM+gqoNdsbYSCe3tEdZZIzLDYx5ZflIJIGPXpz19a6Lx/8S/A3iMXsVp8J7e0&#10;FzOZ5HS/gR4GyeIjHaKwUjqHZ8nniuUj8VeGLPT2sovBkM0ySCRLy8vphMoyQUH2cwrg5BJYE8DB&#10;AznHh/KqmEwOHSpzjJL3r2bez3ueXxNmlLH5jiG6kZQltukvK1h0FwdScpoE91dTHlIrezTdwO20&#10;Mc++K9Iu/Cv7T+heFotD8QSa5p2h3VyLe6sJ/FJV4hISp821SUSKMZyGTH51wM3xWvpYYLew0bR9&#10;LNuWaK8ttLN7MGwTkfbZZAD05GOnA7UmpfGD4n6j4eK3PxE1om6mLXVvFq0qKWGNshRUWPHJ4BJ9&#10;c9/r8fgcfi5Q5KcUrWfNr91j5LLK2CwLcqtST1ulHT87GDfpEmqXaAxkLdSAEnr8xorMeUli0xLM&#10;eWZmJLH1J70V9vh06VCMOySPDr/va0prq2z5kt/BnjO4QPB4Q1Jhj5Q1k44J4IyORVqD4W/Et1Ev&#10;/CG32CDtDxY9D3Ix0r6XOnraO4u4ihXBbcdpX0JFTPp86ac2pywFbaKTY904/dbtpO3f0zgdM5xX&#10;55T8OsvTanX29D9AfiDjnL93RX4nznD8HfiVfwx29t4IFvIQQZ5LwZJ4IOC2Ox4Hr7VNZ/BH4roj&#10;wXOiWJPrM8YJAx+X417y2t+H42R59cs/9ZtYG5QbefrV5rcY86GOQwvkqyQO4OPTapFefLgLh6ni&#10;FCVbdaptdzeXHXEXseaNGzT7M+eZf2e/ibqGqHUJvsNr5jFhHbSBI4jx0AHAwPTGTW/L+zt8Tr6x&#10;g0q98ZQtDHGZY08ocHPPQevvXr8N5bm/W3mgvI5nJCZspPQ85K/j+FdJHod61lbpdWcpP2UmKJ3C&#10;nlzz3wfauTM+DOF8DKHvXTeupvhOMuJ8QpLls0rrQ+etD/ZA1TXbiOxbxFF57zrvxlQCW25yTjr2&#10;68Vfi/ZU1Eb/AA/L4yu2iSRg8Cy5j46n721ue+fSva/Cer3NvqJjtfDN7bGFd32mREyxUPJwCegI&#10;ycetRvba0uoNPbaPbABvmRb1IyxPWuLCcNcOyzCvTcG4qN477nRieJ+IVgqM+ZJ8zT22VjzTUf2Y&#10;LK5hbR9U+ImtPJEwMDRXTFU2kno3Gc55A96W0/Zb+HUKssl5ePIrBpP32N+cHpzyTn8+9evQG7v7&#10;pLe80iCyeZC73st+HwxJ4CoDweMdxzTYtHu7uVtPfVbNfMYCOf8AesFYnkN8udu0HHU5PTrXnLKs&#10;hwlP206UpWs3o+50SzjiDGVPZQqxg3dLVdrnm6/sxfChYdOvhb3RW4gMtxGZScYLDgdugNO0r9nX&#10;4XPcOtxou6NXO0tKWbGfXPTmvSjompwarPay3lkLG0GyIRwyO5jJyCfugHB6cge9Ja6NbSIbW38T&#10;XEIkB3stoB3AGcyYPTP+eOzA0MhxWHqVKWHla2jttqcuPxmfYbE06NXERTvtf9ThNU/Z6+FlppFn&#10;qmn+HYNrb1kD5+8G+9yfTFaPgf4W/DsazEkvhWzEe9cqYgRweevFdlpOgaXBoF3Za9qV9qL2l0Hi&#10;ktlits7m6EbXJ6dc/wCFUdF0PSrrXEii1fVbVGbEflzQnbyO5hzjivWw2Dwc+G8TTWGvKN3eyTs1&#10;danDXx2Jjn+GlLF2UmtE21dOz/E7H4XfDD4Zx6vrDp4Psc/YGEDeSgCOJP8Aa9jkAAnAJGeai8Z+&#10;GvCumtoM2m6DaLI0pkSVIcfKXxk8cYxmu6+HWm/DXwto2p+J7y31C/u5YBDbwaje4jcE7mkUQrGQ&#10;27HfHHA5Oa/xY0X4fanoNju0JoTOyyRm01S8iMYUA8FJh3P068V/OdHEc/E8GqMrbW7u1vQ/esTQ&#10;cOHZqVVX3uvU8j8XW+lnR4gukqrvqNxIx8tQADswABgjofbgYxS+HbK3j1fS2gsk3i3lUKwA3ZVz&#10;tyfXH4frXSeLdJ8M2eoR2Nh4c0+GNZnnTdbi4fzDjJEk25zkgnk9SfWjV7fTNRj0CPV/DWk3TWsx&#10;WHzNJg3JlgCoYIDgg4Izg4Ga/Ysu5nk9KEKK5pt/JH5LmVWEc3q1J1XyQS/4bc4iO706XSzcPe26&#10;QmSPFwZVAHPBz+P9Oad431PTGu7vXUuozZTy4juzMBE7AEYVs7STz8oOSegzW+l9FoMd1LoFpb23&#10;mTFPOtIUiYgt6qATnHOa0PH3jHXL1Ps82tXMsbkb4nlYrIFQLscE/MM5+XkHAzk9Pew0swwGJpKn&#10;Ri5Sdrfdd+h4NR5dj8LVdWtKKjq399kjgdJ13Stdshomi3S3U8MjO8NqDJLtIHO1QWPTsPWn+Tf6&#10;VrUU2o+Hdaj2YYr/AGFdMxyvoI+eSfqMVu2Wp3bafdQvezKtwqmYGT7+CeD+dX7DSbvVbkQ22Gmc&#10;BYombcZOcDA6n04r7CvUjglUli5xhF6PyufK0bYqrTjhKc6kuiv2e+hzOj6FrnifUhDF4T1iFVkA&#10;mlu9Ma0wp5DKLoxB+o6HjIrT1v4WeMrSR57Xw7dX0ZJKNZ3NmxH1AuOo9K2tS1nTrqZfsYJmUInn&#10;7sLuxgjb69OvuMVnXeqX9xFc2lzOby3mYiSO8fzEIB6bT8owB2A6V8os+znFKP1G0or7VrL5H1by&#10;fJsG5fX7wl/Knd7dTDtvC/jCbUDb3ngi+jjHKz3M8EYb/ZIR5CGxyDjHJzjHPWaZ4IuHtpfs0Fsj&#10;BUVIn1hi0eT82f8ARgGIGcAHrWTpviC7065hWMBYYT+6tgQERdx+UBRgdycDkknvXR2euf2pbyvP&#10;bxwSSHdsUAKwBzgfyx/KujNlxBUivrNR2drW7mGW1cgU/wDZoJ2ve99jIHgzU9QcTW5020sYfmNz&#10;JLLNLJz0KDaAMYHGOldfrPgjwfruiQyQ6+5ntbIJAraU5jK78nlZ88ZySc9ulclcai0rRo+wRbDh&#10;No4kJ7enH861rXW7rRrm2tYgYxLEUJD8Mp6g4HIwT29K+axFHFYicpuclOEtF5Lc+gw+Iw2HhGKp&#10;xlGcdX5vZHM6DbXmj6ykOq3OhzaaLhPP2aI3nsgYFgrPIwU4HUgnGOK6PVF8ON4bjfR7h0vLiZyH&#10;W2tyIFwqjC+XwfkGD7t/eOMG7tLiKWVJSAgdlWRhgAEcYI/DipZ9SvhpttaJdm3iE+77bAp8yJwx&#10;LYIPfjPGfl9697NcvwlLD0cTTlOpK60UvLueFlWZYytXrYapGFOKT1cdN/8AI1vD9vfaJdvr+ueI&#10;NQliBRpbCS0hjjl5XjeqBgCcHg9hWXrjWtlrl9DYi8tkLt5JS+ZWQZJwO4xmprfxNcXMU8VxcTX0&#10;cKcSXKcZHyg4OflyQRnpx3qTTL7RL7RLho1dNQZnaNYyUVAFJG3J4PDenp7V6eWZXhliJ1KilFSs&#10;nG7a1PJzPNcX9WhSg4y5LtSsk2kbnhvSreLw7YazeaLJNcQzYlkmuWldoRtADYbp29ePbnAt7HRf&#10;E0lyYfA9pKsc28RQQPwCfY5NL4K1n7DPHBNcALMro7MCQcqcE+4JJH/16y457zQ9QmKFmkib9yCM&#10;q5PBz6Ag/rmuOGWYXLK2K5Y3StKKbezetvQ9B5pis0w+Fbmot3jJpLdLT7zR1XwlpGhw2WpR+Dnh&#10;mjgEdm09swATJBxv4PB9/wDCx4g1KLxJOkVzpliwaBdzNYIzZyoAztyQDnjOBz2rNlvcW8QuYScj&#10;naepJ5+h+tT3N6JGSO0ysQiAOE24J5P57T+npXvYfCUqyp0qFO71ab2Wn5ngV8fiaDqVMRWsk0rJ&#10;6vX8DflSPw54AijtdLhti9wAxggEBGVO05Udehz7fjVS78QSz6RFJpUtzDG8uZoROWG4Iqtg9weD&#10;68n0qpqNzLH4Rgtrm53LJcByqnJBAIAPqRnp71QbzBpsKQpIF8xiZCuByo4B7klT+VZ5fkWGw2Gn&#10;GcLydRtvoXmWe4jFYinJTaSppJdS34hv57gW80c0rAWoV1yTzkA59M8de5FWtUu7q5nayuDuDNa4&#10;kWQbSGRSvI4HykZ545zyMVl6hvEccXloCxyrKD8x+Xj36frVnUrN4UZ1VgrpBtJbnGwcD9a63gcB&#10;h1TTS3f5o44Zhj8T7TV7fkippht4L8y+YxG4Bww/I5+v4Vs3F9ZTa/eT3sjFWK+aEU/M24E/Qcfh&#10;WLZbJL2OAykBmRS2CQO/51JLKJNWu5WLDEhK4z/ePHFTj8LepPEObilD9TTL8W/YwoKCk3Nb9zqp&#10;9eU29062KrdzMS+47ghGcnGRtHzkDn1qjda/O+l2kEpRYHY7lUHO7727nJ++cgewqTUJo2sbk3Eq&#10;M23CZ75AI/nWS32eWWxtmbfEOJI1YrlyMDP0xn17dCa+UyHh6OKoyr1JuUW/yPq8/wCI6mHqxoU4&#10;KM4pWfbbQ6ezvVudIRImeNAGmKBTjkg8mvP/ABXa/ZLy5127EuGtpIRIRjK7lPQ/eB46entXWf2l&#10;DpwXToXS4WGcBHkjYLKPMwCVyGHHOOo/Cub8T3Umr6TOXl80xRhww7ptK9uPmATJ6sQCcmt8syWh&#10;g/bua1lL3e2j3bOfMs+xGMqYeMbJRVpd3fovuOT0y3gvLq2sXcMkvl5VWzmMg5Oe2PWu1t9Unt7s&#10;yBd/m5R8jO3OezdcHIz+NcP4OvVS+jtRbgCSFBGwIJHOdo7j/wCvXa3Plwwi2sdQV1utrhQMZBYs&#10;A3oQeor7fLaNCtgZUpaSa+7TofI5tVr0cbCa1infy32Yur3O+7F7bOwEhQgM3zZxjb16is6e4luL&#10;Fob24LSmViQjgdzjPPpVjxFdteagoBOUMSYK427Uxn69KoyPIsQcXJ+UZQdiR346H39zXdgcJXlQ&#10;pVK+s0t1pocOLr0Y16kaGkW72evoGoKkszy3NyzGO5MgZ35ckAHOevQHPqKZY309nOl1bqAUkHzD&#10;Hynk/jx9ev1pJ0iTelwSAMo7PnA+bHHqeP1qPRZEnae7jgZWSRkCyD5pMYHc/U4/wrzs8zLB5TTc&#10;W/fnoj08my3FZtJyt7sNX8y0mpRyX9xLdtI87NIwk5JY4OTgckUlrqKxzpIqdjgh+FJwOevYfhWZ&#10;ZeVDebWYO20lCfl3DnBzn/Oavae1sgJniSV5G2QqXwE+7uZj25IwcdVz2rWliZSw8puPu2VvSxhU&#10;wkViYwUtdTTN9NqFwPJhJklADIG3FjjH+HSnzTuLAR6VNBcFmUNtYlUB53ZxhjhhwufcgVj22uwX&#10;L3IuI5ltMnZbbi7yAtgK0gIG1RgZ74zjtV611XSYgg/sORIhCEx9pIKkHnGQR1PpXz8szzXOOalg&#10;4ONGP22tXb+X/M93+ysqyZRq4uSnWl9hPRf4i1YG5lvLawt5S83mAiW4mVAXA6uzEKOFX0AxQ16Y&#10;ry5hicFl3KWHKOQcFgwPPIPTr171Usru0W43XMxjARhGxOSDg4B/EjtTJpgV3xL1HIz619RHKsM6&#10;dNct9Nb6/Nny88zxPtZu9rvT8tPkW/OaO8iYHjy1JAHu3P61rxQpJob3MMRfyEJSOOTIVuu89Ocj&#10;vwAD+POLeXMBNwYAR5WxtyAjBB9RwfQ+3HSrMGsMPD88GPlY/MM9DweK83irAOvQo2Wl0mujV7np&#10;cNY14apVf2rNp9U7F/T70RWe15NkijO5z95icAE+o9Pesi91VYnkV5PMDEhwVyH5Oc56gg/Wqt3e&#10;zz2u2SU7BgFRwCenaoZEIUCO6VpPkYIqngENuyfbC/i/saihk9JVKzlFKLW1v6sOea1pRpcsm5Rd&#10;7v1JdPvbm6tZlcO72sbFvNGGlQMAMZ+83zD06Gtm41OOLTs+S5WOJg7JjAO1AepH+c1gT3CEohcn&#10;YR5aMCVwTyR2GPTvXS+HtX/s7R7mZ/DWnXs/2iRlfVXHlY2jK7OFJHBx2O0DHQ/H5hhfZ4GFN+87&#10;28z6rBYpVcwnV+FNXfqczLqr+e7Wb7VU8lT/AIV0umvFq/hC0S9ul8qPWC00DNtd1EYYDuCN+M/S&#10;q3xd8WQeL/GTa3byQlf7PtIT9mUiNGjiVSFzzgEVa0jTIIPDNhKXYGeSaT3J6AfpX18suhicopUn&#10;HlbWvf0PjcTmEsLj3VjK9pafLW4+/wBXEgVJogZIzK5kVcMA+AAT6ccDsc+tczPqji8VpZAdsfzq&#10;7EjB9+1ampPArEHKTqoYjdgkHODj8Grmrm423T/6Oo2jac559jzzW1PK8LHGx9nFJKNvkOjmGLrY&#10;N+0k3d3+fmaGi3MW6ODUtpjYbTIONrkDLcj164z0p0lyInNi6bCpYHBH3t2M+1ZP25XeNnt0RUyB&#10;5e75xuY5O4nnnHGBgDjrmSS/lFzHJGdxMW190IO0cgAZHPGOe34V7fsowpcq/E4ZU5SquT6nQ6Vf&#10;W8cMi3QKkxsI5HkC4IGMdRnNTRahJdq9sduHjG3JAGfb065rlrm8uZnR3u8sQCq7s4AHCnd/nirE&#10;eueRC8UEKfPnJmGRjn+hPfvXwufVI80oyjdRd42Pqcmw8lapGSTkrP0sW55pLcG3kGHjkxyM8g8j&#10;9MVFJdtZgwMGQqBhcc7geh9Kzpr668tZkEaFTuPlHAPue+B6ZpA81zNHvYlZE/vD8cflXq4SvLEw&#10;fPS5YrvuedisIsNJONTmk9NNjVmvS7IUiALDB2knqOe/U0t1K0EqxTrsb5dy5zgHB/lWeHYFRDKG&#10;KFto6YAA/wA/jUs97PqEqPe3ErqBtDSuWIUDgDPYV9Lhq1KpRUoO9zxKuGnTnaasTTziCbeufLB5&#10;J5I/+tT5HW4tmkEqhQo+Utyx47elZ987BlWFsqGPUdRVK5vZIk8yFwqY24J+6M9f510V68cPdyV1&#10;5ajo4V1WktzUMrNArzTKVYEFN33e3PsfWoIruNf3BOFXG2RUYg9euBn9ORVa2nilkCPPxGSrkdgB&#10;zjpjvQ1wiTO6ksiJkFTyeflP6Z/GvKx06lXAKVN++tYs9HCU6dLFJVF7t7MtwXZkIkjHmRshVSrZ&#10;HUdDjnnqKLueK5eR7SJo4mlIiU9QnYH144z1NVVulVGQP5W9t8qrnbKwXCllzhiOgPXsCM1HbXEM&#10;cEaxMDggMDyuQSCPfp+NeRk+bYupivquLVpa6rZ7Hq5hleEjhnicI246Kz3V7/5FuPa7HO7cSAT+&#10;AP4fWpHuWRcqDu3gjB6c4qJ7i51K8kub6TzJHkUuSPTb6Ul1O0ebdGVwGOWK8gjj155r6CpO0dV0&#10;Pn+T3iSKSNm3MTnzDt3dRk9/frV+PXYoNFutJDqfMnV2bfjK7HBUn8vyrFidpcxKmCWIRWIxnpSJ&#10;Kom8sEKN7BjkAEYIrysTQp1pRb+yjqoznTg4rZsv2OsLp2qpOArgQNGUIBwGU+vv39qzbqR0hKoN&#10;xJGefcf/AKqiN3JcEeYpyF4B5/nSTK7REFeAOT6Ef5/Su6hHlwTst7jmr1uZmpJcT2UCiRAfKuVk&#10;aM+mzIzzUBvPtNw91KwLSHe4C9S2Sf5mqiX0t1DO15Mj+ZKjiMjIYjKnH4H9KSykiWJ0mRiViURt&#10;kdODk4HOfTPFcOAkqK5Hrbv6muKpqbc9E/IuRTPDEADlTISQG9iKoeLr6SHwheyKqMGtpAS5GFDK&#10;VJJ/H86mhYeapB4PzfTjr/Ksr4kXAPgy7MErL8qng5zuZc/hXfiqqWCqejJwNLnx9NeaPMkdmP7x&#10;iSAM7jzS+btcEsQGPNRxq803Cck8gjqKSZonXCALg4GT718hJr2KPv3G8yzb3ZMZJYdefyrrvgtK&#10;E8Zw3TypGiph3deFyCOPfP0rhom2SMpPGcg113wxVRq096s2wR2zMW5+VhnjIPGRnn61krV+WnLq&#10;cuLXsqMpLsenSzG4tRPJfsZljA2hdyke7Z/GoIL7d5khO4ljsDDGOajvr55ACkshXaDiR92eBzUJ&#10;uzGzRJKWQvkc4A4BP1619hSpxpuLfT/I+BcZSut7l23El26Wts0aMSVVnk2jJHcngD6+tNmvpT4f&#10;gs0kDoX3OTKCQxPYAfKMKM5J9OMGqkd5HDZ7ljjYlhtOMkc/l71Al3EwcorL85zvfJ7/AONXVcpV&#10;KSi7K+vma0FGCm5RvpZeoanqa21wI5LkL8gwOOR69aKy9ZRLq5V3VDtiA5UE9z3+tFd7xMou1jqh&#10;h6PKtTvZ9K0vUrw3mraXa3MvkKhMkak7VQKByOwAHToOlXdMjhsdMlsdOVbe3kG5oIhhWbtkDv8A&#10;/qqKKB522rs5JxvYKPfk8VOhRYwuOPUNkfn+NehSwGHVZycddD5ipjMU4KPO7eo2CJLZzcJbQtsG&#10;WWRAQT1BxjP5Crd74rury2Fg7oFhDbXSIq5ZiDg8kNgdxj7/AEqvg5BhbLOPlYnjFNvRMY4ykWTn&#10;O1R90+/HvnHvXwnEWRUa2f4fFOdop6pdf6dj6vI89q4fJ8RhXDmclo+21ySCeNnN3LqREitsWMI5&#10;YMRwSVBwp5H4HpxnVRbxreyhs40lLplXR8oGOSOeBjBrChtb1z9rjtpET5d9ww2oozj5mPAGfX1q&#10;Wxh16G8COA1nLEkgYOBsQAhT6FeDyOOK+X4rzp5TmUJVKkJUX00vF2Po+GMkWb5ZOMITjWXXW0l9&#10;2hp2+owWGn3KwQo115YV51nyFQ4yAMck/dJz06d85yh1hjlMRZWON47nHP0I9PerU1jNb3S2zqUN&#10;wvmJI7AJKoUfdbPXrwQDgZAI5qG806/t55bRZVaLOYo0UfeYAfMzMF/EdvWt8HxHk1FqvTmpKbV3&#10;2VtfQ5cTw3nNaMsNVptcibSbtdt/idDq+iWdv4K0bWICDe3bSEwGbdM8allEuztHuQgHud2OhNc+&#10;t3tRI0OCSScdWOCSDx/n61C19qll5c1oFkJKlXDKw2Y/h3ZXBz29eDVrVYLG9uVWyjdpVx50Sw7Y&#10;y2zc2OewGegHJ9Kmpm1ClmUMBOHNGpG6l0fWxNLJsTPK55hCfLKnKzj1S2uWJblo7tmijCkRBNrj&#10;PTj17YqtbWs8FzErkKM7lMh3ZHOOnTp3/Gobu6jNzJLb5MZOyPacBh07dc0QXUssgjEu5o8MnBwO&#10;Tlfxz+dfUZPg40cunJU1sz5XNsVWq46P7y6TNJre9tdJvm8xS0kse9QsikDaWyCVVW69VLAZqloL&#10;xW+qwSujFA43EZJ7cf8A16sfaoFtJWleIlkUJKfurk4Iyfu9AD3HHaqWkXjxiW3lSUXGzbCo4CHd&#10;nn16mvHy3MsTUyXHOpFN6pW7WsfQY/A4elmeCjSk7NJu/e9zvm1t59BUQxgCW6WNVQgBQA33sjOf&#10;mx2z9Kj8Z67Lc6kumxkvBaxiKNMk4UAZIJXnjjFUbMM+nW9i1vveHVFLeYOB+7OcjsvA/PtVHXYN&#10;Wtps3ltOAy+ZEyrlSGPJJ5GMEd+9fhuS5fPGZ7e9uRN37H7VnuZQweQ6xvz2VhfFN7ZvfwakkrEl&#10;CCCoPIOAcZ9AAM8cYp9xeafNZ2lzLPcq4n3LGIFJLDAAwGAGc9cfnVDUY7sW0Em+BRJGHzLcohcb&#10;jtYBiMjg9PSmPFexypO7WpBBbK3UeSfY7ulfqmU4WdbDwq/Zg2r93d9Oh+VZxjFQxFSivjkk2uys&#10;ra9SuBZSW5ia6nBLZAWANgjockj+VXvF2gX2nRWH264H2i5ga4NvIpEqRlvlZl5wGGSDnJHOACuY&#10;bGS2gjhmuCjzeYTHCw3ImMH5tud3HQfnTfFV7capqjavPq0U7znc7HdknA45UADAwAK+5wipSx1N&#10;taRu3+R8VWdRYSeusrGbbGSAg+WwHmD5s/5xV37ff27oLe+KQOjb1jcgq3ACnpnHOMkevWkthFwd&#10;RnCqgHzLGWbOfTjt60W2k2WqvMbfXFxFE8ssdwBGCAMlVJY72PZRyc8V4/ENOhnjcYLmhF/iv0Pb&#10;yGvicimpT9ycl9y/QqPtUxybw+c/vnP+sIH3iQCcdAOOp5wAas2GtQxWlzaNbiSRuUd4+F56ZGCD&#10;75I/2eciKcWNqyyuGmRF2/LkYPPGCPr+lNe5he7S4j0xm3NtKIhYOfTA69q3w+Synkyor3eW1rab&#10;O5hVzlQzl1pe9zXTvrurEKKJwFIHGcEdhnFbGnXAuLCSK4eN5YhgSupOAATxg47c5qvChtboyi0t&#10;o2YbvKeXkZJyOvy/8C56UQ609u5EVxGN+D8sabflOcHI719FmGEWLwEKtleNvmeBg8RLD42cOkro&#10;XV1llEl/JIDJI3nSqqg7Nx5weBnPTbxjFXA2sfZIbw2kpRQFjfyz0Y5znkA5H41lanr2pX8oB1CZ&#10;w3DrGSqjjAx2xTFllgKX8cygxug3BlJBwcDafvfdx0wO/avCxeV0Z4d1JRWjf49D18JmWIp1lTjK&#10;TukvuJ9euZo5Ht5VwAoIXGAcjJPAz39+ar3M1pLo6Zm2lDtjADDcPlyeO/U5781Xu7pFvZDPMXTP&#10;BbtgjGaW9RFhCTSceYXGc5wQMZ44zXUsLzYTD2itH93qYrEOGLrc7evmdD4N1i1trO90qbTIGtNQ&#10;02ZJWuJGmxN5RUSZiCMpQkyonILIobeODQsNKl/s3UrG01QSJDKSbi1SRkmVQ3zAsqnaQDgsoPPI&#10;BqLR9St7PTZLTUJUhRocwDyyxZ9rZOQeCRtBOMHjpim2moTQaVKbOfyzcQFXVWKb1+YkH1H+FVTw&#10;la85Qa1ZNXF0vdjK9krIseFLG4upLeCW/htobrcu6csodUZScEBhnO3ngeuOlXNY0zMi3NtfRXau&#10;uA9qDg4cKMhgCOvXB5GO+aw9NZmhSaTDGMbWVfQ9MY7YH6n1qTRbi3lv2sdo3XIaOMKn8Z+7jPcn&#10;FeNOr7fFVa04tezVrd+57FOh7DC0qNOaftPee+mmiuXrjw/fW8LSTssgRQEWGdWA5x27Zz3zxUE2&#10;+NUVflwpz05xxjBz/k+9UpZJI2EUkXKryE5I4zjH5VeuYLzT7aymlmVomtleFwBwzfMQR1zyvX2r&#10;7bAYiFaMLWStt8j5DF0KtOUr9+pbupIhotpbRyRF3dnd0nHfjHXmprm4it9Mt9NI3SEGeXGcrn7v&#10;fuPbufasq4VrtbS1XAD8ISOoyK0JbyCTX57i4YNa/acfOclkEhAI7j5D/KvHWOjgcTChP4akpa+Z&#10;6ksDPMMLKvD4oJK3dCavJol2ry6eb2JgyiOF1DqwIO47sgqQduAA2cnlccySa419p0dmkKsYggLI&#10;33tueCMD19+3PaszUr4BhGLhjAkh8uMH5FyeuP8APep4JYHtWlS5CTRsNkQT/WZPYj2xW+bYWnUV&#10;NR3V2rbbGOU1qlKUubZ73GWrxSaum6KRY8orqGCkEZxz0HOOx/rRcX7Mskpgj3iY87cs53dScEf5&#10;6VXt7qay1VgHIKuGYqg5BwDjIx65/Ckac5uYgCV80kEjqMnrW+FhRr01CaveGxGLdalN1I6WnobU&#10;OpCSJrS4iSRmCmONjnb8o4GCuQMdB0556AM1G/jH2aH7JGuIvmYFh19QXIPXrnP1rMgADQvdbsMq&#10;rLuOBhfXHrn9KZd3s0k7Tzoq5JKKrD5VGMDH5Yr4vLqGJyDOfqN26NS7j5P/ACPssyxGF4gyb661&#10;avTspf3lfT5mpdW5uLCC4t7ogTBgP3XIyc4zknOaydS3RWF8bdyqw2oVVRRwAec+hwe2elbd7NBJ&#10;bWslpIixLAvztwzMQC2VPIxkj3xWLrCxNYXflSR4MIBO/A7Dofcn8666MoU6MnOWzf5nBKM54mCj&#10;He35HDWdneeZb29hc/vY4kkVkcnaw2upDZ5OQByBj2Ga7bT79r6ZLW7iRJyzeYioFDjJ+dRgDHHQ&#10;AYz0rlPC0o/tSCIGMgxEfIAf4c/zHH6VtXF21trVpJE+9V34/h4wPWvoMDPloqpF9NfNf1sefmMZ&#10;VK7pSW23kzRuLlXu2nRTjftyyjGRVUXG5kQBTyc5OMdKkkuB5zTRyLgyMRhhnOeuAcg1X8yUMI2j&#10;GC2F9Of89a+hoVXToQcXpoeBOHNWlzLUsahJLfSmeSIZkfeQvAYnJJOPfPbtVa0eYRLbgZZrplid&#10;gQxywwME/XH/AOurkgdp41yu51BB3DP3entzVG3S6trWJrqYmYTMTKOMnk/nx1r43PcHhcRnlFTj&#10;dNNv8vkfU5LisRQyWtKD1ukhs0kKwGD7BEJEY4kAIYD+7wcHjHUGq8siTlhCyM23BUHGBxz9Sfap&#10;dRuSLiSOQRglsNhsY98+nTmmvCfPK2UciQSAtDLcfxlT82GAAbHt617VarTqUlQoaxcVd9l2PMpw&#10;nSl7etvfReY23OFWOU5wCCSO+fepEnlaV4phjdjZs5H+f/rVHJKXlI80tKx3M27JPX/9dIZyh3ow&#10;LFsfMegJwfx4royyjRw+UxjHSxGOqTxOMlOWrdjbtHggs5Z4MtcrkOrcjYUbLfUEgH8x3qTxF4fu&#10;vDHiG88LvrGnam1jOYjqGj3q3NrcBQB5kcq4DIeCDgEdCAQQOfjvmtnMcJ5RmASTo2QVwcezH86m&#10;tr+KW3e6hkYZIVVb0PUZrSGKgsTGHN0OaeEl9XckupYmmdI8G5JLcZHOOTjvziltjbfadjSO8Eal&#10;mKMEZ/YAggE8cnIHv0NS3iuL27VFx8zHYHPHIJGOO+f1qvLceW7NEfmLbWG4A8ZyDzXNm0o16VOK&#10;bumnY6sBH2Tlpe6ZpXyShnt5GQDIB2PnacdQw6jP86ZK/kR/bBKwK4wR8vcc5/D/ADzUMDzTo5eK&#10;TAbLNKuARjkZ/wDr02V4BAydVbGDnByTXeuWcJNdjg5ZRlFD/nieISjHXDHoRmp3umbS54ZIcbbw&#10;FBnduBX8h0z+FVWf5jCzCRCPvRhsICOmD39fUinXdxDFCzSNuYFVV/Tgj9a+HzGMHWpxa6n1eAnN&#10;Rm/IrT3hkVlAwAWckKuc4HXHYeme/vXZ6PqElx4Y0pcjEK3Afnt5gA+nWuGkDGUoAvPG4dOh6+1d&#10;g+bPwvZPbyENJp7OjEccTkduv3a+qT92EfJfofMYuCla/f8ARmTqeorc3htghJjtlDSoduwgE4JH&#10;PIOPw9q5djcbnkc5beSGLZ3ehrSgnE15dSM25mBUMz8qARg+vPPXsKzhchQCwI5w3y8dMGlh/eru&#10;T80dlKDpUlBeQsczRyxg3B27shgucDHvinQyebKf35yAN2FBx/if89+KzTSNJGoCHaoHyt1G3/PF&#10;NSWFZ3y+QV3Dnpg/4V1TqRW/c0cNC20kMUweQ+Ygm+TcQPl+nUcUI6yWwdUYfKDlun3R9OPT61Az&#10;EQs0gwMlgzDr9M0y3kAs2aZlC7NrgHA+ViAfzHSvmc3hQjeSPVy/2knyonMhZkdULocFwxwCO4zj&#10;9aVTMDDciRSFI24blsc9vx/KqRvYUjjWctHHK+Gdeu04B+nXP4Uw6hcIrS3DDc48twqgkDJODzxX&#10;zmLz2rCc4Uo7I9zCZJTnGNSrLqaSXsk8rLtILSDajnt8zDBx9fy9aka/aQFJSSd20Fm6/THUVlfa&#10;nklilmVioIKbRyxxwPyz9elWVu7h5laRxg4LjHTjGTivosjr1Vl8Ive/y1PFzehT+uycVoi68uCN&#10;8g6H5c8+/NVrtI5t0DOSOOo4xyp/qab9qAuCiZIDEjnpx0prTeapVOvIIzyetfVVoKtBxkePCLpu&#10;4j3c8crSRgbnJ3NHyDnr0pWnRMwIjM2MOQBnBH8veooHZ0Cv2UE7RjPFPRUZWWXklQY2D4Ixj8xj&#10;PH+FeZVpNUlZm90paj0P2qAI67AoLbh8pXGCCSevIA79aSC3uLKONLpi5wN0oOBI21dx447j8x61&#10;GXeRTMVAXkAqcAHnA/WmzP5pAB5/2W4PFcawtOpiY118UUdKq1I0HRv7sv0NPT7hxKyhDny9/Iz9&#10;0Ejt0ziqvnSNPj5Qc+nHWoLe/W23PLIQCNpycbumB784P1FW9F8QJo+oHC2si3cTW7/akDqA5HIz&#10;0YYyD2rprYmHLrJHKsPNS2Y22vZba4S48sZRwdvQepH+fem6jLFNcvMgwjz7gCuAucnGAePzxwKh&#10;t5rS7mnjbU4FkgjO1Xc7pMdh2yBk8kcL+B1dH+HXxJ8RW0F9ofw7168trr/j0ubbRp5IpySBw4XB&#10;Ge4zXnYnMMJCLvNbd0dlLL8TKzUHr5GMkxDH98GHBwRz0Ht/KkkvJUBMTEbuMBevr/OvQx+x1+1H&#10;M3nQfBnUSZTuHmXdspI9gZetSn9jT9qx3SJvgxe4DAAG/tPvE8A/vfp+YrKPEeWUsLyyrJW8zs/s&#10;XMZVPdpN/I8wjnkkU7AAFzgv0A4/PJ49Oe1Sw3Q4kcbjypPoM17hpv8AwTm/aNvIokv49GsxMu5E&#10;mmmJAzjG5YWT8N1Zlh+wN+04NXuLLUfAqWdpbJvbV7vUohbzZbpHgl8ndkbkXhTz2rwKnFmU0E5K&#10;opW7HqU+Fs0xDUXTav3PLbfzZJGMYd1CkYCnp+A/zisn4kzzJ4TneOMoixKH3RHBG7qc9D+Havqe&#10;3/4Jz+Mb4pZ/8LM0mzZ7UpJBNaSO+MEk4JUHp97A98ZqDxd/wSn8c+I/Dw0W1+NulhcdZdJlWL5T&#10;n/nrz6V5646w+KhNVHGMemuv5WPWp8G1sLVpyipSldX0Vj4OSbZKsqyfdPOO9N84kjD454P0r7f8&#10;Gf8ABF+YXD3fxA+N7NBykX9j6UVKtj+IyFhgjpjuDXQXH/BHD4QRRzq3x41wSNA32R5LKFQkuPl3&#10;rty6kntt4HBOa4J8WZXazn+B7ayPHNfCfALyRxSfezuGOAf612PwluQl1coA48yKMIyMB+83ggn9&#10;a+1LH/gkH8AVkQXfxl8UXLOuVhSxhyhzgKSo6/hgdzXceC/+Can7I+kabDLaS+IHmkjXznuNSdHk&#10;5POzb8h46Hpg1EOMMqp1E7t6kYjhvMa+HcUrNnxO94RAfLyMg8Y9iaje+l8wwu77fN3bd+PmIHPp&#10;X3VqH/BPv9nTSyg0/TdUnl85Gl+06vIyCLcNwAVQdxXIU9M+1b+nfsefsxW8SRR/CeCQsq7/AO0b&#10;mVyrHJzlGB4XaMV7NTxGydP3Yy08j5+HAObX1cfvPzya6jcK8K4Td0z3+tNN9gNGxAydwweMcdq/&#10;Ru3/AGWv2cfCd8t7Y/BvRd8arJG5czKuVzuPzMhx1IznjHrXQQ/C/wCGIjF+vwy8O5WL97btoFuw&#10;6n5lO3Pr+Vck/EvAXi40W7eZ2w8Pca96iPyw1M3Mt67W99Ei4GQzkc4HsaK/VzS/AXwPa0Gfhb4V&#10;yDyH0e2BHscpmiuWp4k05TbVF6+Z3w4DrRil7SP3H57mGRbh4rp0iARtzIcggA8AjryMcZ5962bf&#10;wfqEumJfW08csQlRJTv2CNTyd+RuBAwccn8qwRr7fZ9Xk+y2sL3EgksLGEuYbRXIkKh2QhDuA53E&#10;EbutUrqe+u9F8yQzwDdHO7mUeZHMpbOzLKVOOpLAHAxgjDfO4zxczrEUpTw6tZa+Xmj1cD4RZZQr&#10;xjiZN3enn5M6+x8OSQ6xJot1pwGIiYHluHZGPDbl4Qkbee4wT7Gi5hs7UTabBZRXsZlDpdw2cJYM&#10;sYeSIPJGzYA3fKMchunFZ0t2J9Jgvo5rqDULZXdb5LrcZHJyefMZWPT7o4xjHeq2sJq32OPUF1m4&#10;d2i3EGNmjDB2TfuPy52sA3AJPYA5PxmO8RM4x2BlQnUu76Pr82fZYPw1ybB5lHExopK1nHpfvYs2&#10;cmhaheTzW6QXtvcK3mx6qJXIbacuqGQAkYBGQy5AyMDB6fVND8Prc/YLbTLP7NJcvLbXjz25VZNg&#10;ZgfL9WJHJ3HOe9crp0ETaja3+p69bwksEET2RZWkEbEZXy2J4DZ4KjqQBzU8t1qkMs0N4LGZ3LCO&#10;Qqx8v5uOBCgwRk5ycegr8/lmFaUnKUm799T9F/sjDOnGEFy27D7K18m4huFthvXG6BcbGGRkNlR8&#10;ysScZOQQew2yatDq13fzX1xqBmeNsqWkfzHQDOMHIGCT0JHPSrWkPb6fdrqGqTzh5UkKkLbOy4C/&#10;dSZldgDsxheVOSR3dFd3t1emKGzkusWZmZ7u3MWWKksflJQKAc7i2MgdK9bK+IJ4LFKry3js10PF&#10;zjhmGPwXsYyaktVLr3MeXT/Ks4TYiSdYbTNzcjcEwuNhGTu+6wByOoB6mqtjfxZkWYv5jDBkL4Z+&#10;oB3dnG4gZ4IYjvzPrRi05DJp+wkffkhJVpVPzdBkYAIBweucZwGOe729wQw+zxQyW6yJFCdzKQV+&#10;Vs9G4JPsRxziv07hriVZ5j6eEnHSL9x9V5H5RxTwnUyDLZ4yO8l766Pz9S6trFJqqDUJn+xPMC12&#10;oLYTPJwecgdhg1LNHZwwrLHrcSSNGN0EcUmWHbJA29t2CT19ao6bdF4381H/AHsaEhQPl7k8+1TW&#10;ul3Or6rBpdr9+cosbs4IXnPJGAMA8++a/o3K1Uhg7S7W9T+dsY4vEtpWJtSvdMutJmt7y3T7R+7c&#10;MoyAp6uP7rcjI6HiqemXEilZS8r8BpDG/UY/lzSSxKWngtplkRXCeYyBdwH8Xf0HUj8aj0G1mN0o&#10;kDqgK5fGRt/DrxXy7oUsJhcb7NaX/G2p9LGrVxVfB+03SX3X0O40Wd3tLN72IF31eORFbG4jYNp4&#10;zwcN6d+5rH1TV7aK/aONQXaIBFXGBl8kZwPQdqsaPdtZalaWdos7Qf2rAVlmgyOrHcDgMPl7ge3f&#10;Nc9dXccN84nJ3oTgKowWHRSD7/pX41w3ennFeU9U01b1P1ziRqrktCMVZ3V/kXbLxzrOi3qa9ZXA&#10;ecLcRq9xEJF2ugU8dgAxxjpg5z1qgk0v2Vo3hLt5OIczbdjD5idvRvlHT/CqkjhIoxD87mRv3W4A&#10;kMq+/fnj/CoZLn7OI1dlVzIuQYySpx06fn61+qZa3h8mj7Puz8wzGKxObS9p2Wpenvbq1aKznVoi&#10;y9SCDgY568j+dTzu02IrZmUrCVVkjyyk7RuAOMgZ6Z/Ws7Wr6+OrJqOo3oncbY9skL5A24C5x8uC&#10;PwqW/kzD5kDMMoT6Ecgg/wDjvSuanmtXMfbQjFwlt/XyOuWVUcvlRnOSlHf8NPxJoY40sVitHCwr&#10;EVXBY5yeT14J5OaZbXc5muYLhwv70FDtwNuBwB/j6VXvbmO1twY0YkAgJ2OOecEjv37Gqpkub2eT&#10;yJkDbU5yN2SBgDPDdCOK+nrtZa6cKFO6iuh85CP191J152cn12NqLVZrV2lhihl3RbFE6BgBuU5H&#10;bIx1HIyajk1WSZZYorkIrZXzEQKwz1AOMkc9CcVmR3TREK0IACsAQCRwFH4c57f0p4eTzWjLKsbg&#10;87hyPXGa9KlXrYrBN3abWxwToUsPiovRpFrT7wPCrlsKv3y/yg57j9f8mrBlJLeUHwwwcYx1HYiq&#10;tvEZbLYFD7c72Z1GFyccE9eTn8Ku2ySKiLuQEA5IP8OQOa5af1yjlqpTflsdNZ4Wpj3Uh89RkzvA&#10;wBbzETI2ysPl468U3V7cWTjZclwsXLxghQCo4ORngEj8/WlmWSR2LTrswMqXHJGadHa3ktrMyrny&#10;41LtJKAFGT2BPfH40Rm1gkp23IcZPGe4nsVp0bJmjG4feVWGSckDH86WR7iZmUMm3bwC2COAO/Hb&#10;tzQI3ikZdgwNoPJ6kZB6Y/Wl8+2+zxxPbDcsrlpY3OTwu0EdOCGbIAJ3EEnAx1QrRq4aHI07uzt0&#10;0MZ0Z0q79omtLm9BYJZ6iyT68hkjxuZLjzN2Y2OCWXnBVeDnBx3AqroV1e21lIbW9ngE1u0MyRyM&#10;qvHySjYxuXgfKeDisy0gEaMk1xjD7lwpx1PPTnk10/g6xhvPD93eTu/7iNvLjxgEbTgZwT1wKilW&#10;p4CEPrLS1t5E1sPPG1JPDJvRM56ETR3JhEikBMIWQY4/rQs8QmjuDYsoU/u1WQneR1P8+mPpSbSb&#10;5VtEYySJlEOSR07Hnr3zzzRJaXFvqKrcurGNt06xNjbg8ruIxnGRxuFeXmVaNGrVqQXNF6+V+3zP&#10;VwEJVYUqUnZp28/UsapcrNco8iLHGVLJFGeAc84HQDdnim3ms3dwkdlNIPJt49oMc0jknjoWY7Rn&#10;HyrheBx3pNRsSLWKyhmE7biYduTuBZhnnnPyhsehqiJ2YpDLMiIp4VWH3jjOe+SVH6VWRSqV8Mqr&#10;0aumvyLzmjDD4p0ldrRnQ63awjQdN1ay0RIIJY9jSi53F5kABfb1Q+vX14qha3PlyIs9lGIQqjZG&#10;Oi7ApA3Z6kE/UnGKGDtp1vGt2oBDsiSthVPU/nj0NVJhP5zRLIqqhK7VYkZ46cd+eP5V41Cs6uFq&#10;QxTu4uTT62voetiKMYYmnUwispKKa6Xtr95f1HzLHY2wDeMquW5B5HQjOKueLPEdrqrwS22h6faL&#10;EgXNokhZ1I3ZbezAtluoA4AGMACqTTNqQ8i4nR2KgRySPhSxwAq9txOFGe+B1NR6j9lSBEFtuUxK&#10;XKr904wR+f8AOu3LMxpZhSprm9+N15epxZpl08uqynGPuzs/PzXyIY1kt7kSfKhwhjVF5AIBB7ZH&#10;f8vWnCO2OmXV2xIlhljEagAgg7txOOc8DofX2pst19pmSV7kySOcSB4ynRvfIxjgY9AeMioL+4D3&#10;MxiTI8w5AbqMjjH64rtwuIxMqnPTaS5bSXWyeljmxdCjCm4STd5XXzXUvRXFhFcn/RHZAo+X7QBt&#10;wOn3eR9MVDHLF8kaqFTeSMMAOc8DOcfX1+tQJI9vdrMiEqseZEkYvyew/HPHb9aZeXJkbZ5UcZKk&#10;88gfl0+hrwcbipYjOIyjPWKZ7GDwsaOUyUor37Gs0lxBZ2tur7sx7wOvPT+Y6Vn6nd6RfXcgihfy&#10;0XKJu3CVwn8u/wBfpVm7vZobNLm5jlt2iCqm2M89WzknOcHNZhZpWG59xPCu2ehyM+vqPzryMJWl&#10;mFR072Su38z3MTh44FKolzXsl8jmfDl/Gmr2sUkJUIxBhjUAkKCS2VHB4z69q6W+SOfW4ZIoJURU&#10;fKySbj8x7EAeg7dq5vSYpdP8WtbTYHlhyMHO5TwGH51upLM2qSPNOPlRAAODzyT1/wDrcGvv8FSp&#10;U5Qbdna1vRHx2PqVJKSSvbW/XUtzbIpHTLEqMqobHOT61GJjL5czSohYgAEcE+/+FQu6faGaUnEb&#10;NiTsxPQZOMev5Adahl1Ai2KSwwiRzkMz8x4zwBnnnr9K9F4ilTtThJNdtzy/q1ap+8lF+pqXLOYQ&#10;ySMjpGQGVs9Bwf1x/jTp7yJ7dWubRS0kSqsce8g/dO7ngcj0/AdqqXBubUlMl1jCrk/KUy+45GTu&#10;zt/Xr1qG4DW0SsXURoh5RucjtjOTwTjAJzgYNfE5hjI4zPoKU0oct5Xei12PscFg3hcjlKELzcrR&#10;t6b2I3+yPvSRS/OQcjOeoPI9KS91O5upo5JnyYI0jjDsThFG3HX6/mKtQ+DfFmpNNc6Z4dkuxHAk&#10;zraTRzsqOAQSkbs69QDkDB4PNZuv6ZdaKI57yJ0EkYdp3G1QCisAc9+SD7g+5r6WOeZXW5FQrQel&#10;tGuh4Msjzajd1qMlrfVMW+1D7RI7+U2yMFjtJHODkf198fjVK51RbfUh50wXy8fJt+8TwCccevp0&#10;GK2/BPgL4lfEKzuZfh58ONe8Qoqjzf7E0ia5CgH7xMSsPzNaOn/sz/tK3+pmyi/Z68bF2bGZPCt4&#10;oxzgktGAOT3wBzWWPzfL6eC5faxTbXVHTgsqxtSu26TaS7M5lplksnuvs6mMSjLeVjDHJwM+uOP8&#10;aZbaruu5bRQVClWYFByemR9RXqmn/sAftj64NkXwV1AM1q0hS6vrSMAK2GBJmAU4cEbtp64ztNT6&#10;h/wTr/bT010eX4LBd0KgCPxRpR3ZUEEYuuR3615GOznLr0qkMRHmg7/EvxPRwWU45KpTnQk4yutn&#10;p2PK/tOTgDoQwAOCMdOfrmnLqP7k+cys8YYIr7j3znByOv8AOvojwj/wS1+Lsl/GnxD+J2gaDBPY&#10;eai2Xm6jcq+QRE0IWLtuJdXYDAAB3A10k/8AwShZrbzm+PtxL5iHyooPAxDu+R8oZ7xVB9dxGAR1&#10;5xdfjjh3Rut7yfZv9NgpcHZ7bSk+V/I+ULi4WWYyyIr89lGDj8OlPe4CxEgHHTrx1+vv79K+xPDH&#10;/BLj4aQxy2fjL4zeItRnkUNbXWi6JBBBHnOFdJJJHY9CduMZwQCKo6f/AME6PhN4a0YT/Fbx54pt&#10;hHeLHNrFh9nisgJJRHFkSROVJ3IuSwTcVBZdwqJ+I/DicrTf3DhwFn0knyL7z5JtppI3Rtgyw7r6&#10;ZOcYxUt4XS3aWSX90WwFIwd3+c19i6//AME7vhH4Ptnj1TVPFn2KO+VZb26e2WSJWZVTdst2Crls&#10;MxIVeSzADNdHa/sB/A06BZabceC72/1CK0ia/nXW5oo7uTZ88sce9jEjE5Cl22jgs3Jr5HHcb5XU&#10;rwlG7SfY9/CcF5pTpSjKyv5nwW/nCPcfl3Z2s3ft19M5rZuPEJh0WGya7BcWBjRQnUGaQnnPHNfa&#10;19/wT++CCiwu08CX81sk2bgf8JFc5VMFQoQBtybn3FhtwUHJDMK37j9lr9mm2SPwqvwz0eKN4DHa&#10;Xs9gk10ZWwVHzsGZyM8EMOvJ4z61TxNyaHK4wk2l2X+Zxx8N80q/HKK1Pzvgure2mZbhWMdwCkjI&#10;wJUY6gHr17mqyajbC2ljlALMQ0bqM4IzkdeAQffoPev068P/ALLvgrRvD/2vSfhNpYCuu2PS9IFv&#10;OiFY1Lu75V8EOxCHOMgBiMVU+LHwg+Cep6PPrXjm50Dw/b2TobjWLiWKwh0/MoyJLlgkcCFtob5l&#10;UqAM4Jryf+IqYWjNyjQb+aPWp+Gtedk6yXyPzTs9O1G4KvHYzfIpKuYWwe3p1A9+ueKuWnwy8caj&#10;ZzavbaDcusCcQx2zl3z/AHVA54BP51+jfgv4cfGPWdA0mKx+HVn4i01oBNLqF3pUui3kEZkZo52i&#10;mg/eAptPllYjhPMQFZFjXqNU07wvpepp4bs9DMOprsSWIqkEjFonlTCcNl1jfBAOcMMja2OeXi7S&#10;rLljS19UdL8McVD3nV09D8wfDWgap4u8SWnh9dC1BoY79bS6ZLeR/sz7gr7htIUqc5BxjoabF8Nf&#10;iTqsMj+HvCOo3cEUmJfLtG+YZxjkcYPFfp5P4T+Htje21z/whUlvcXN8zW19NGBbzTj5W2ujAGU5&#10;KBWwSwAYr1ra0q18M6XZtcTfCTVvJkufswura2W8kEymTzonFtJPgq8RVnPy7/lYqVIPiY7xBr4y&#10;p8CXkeng+BaGDirTbfyPy7m/Zj/aJaVzD8Gtfd1hBXNgc7cjAHfuD+Hauv0P/gnf+1LqAtLy68HW&#10;VvDc+WqtNqEYkjzwCy5J65465r9CvDNzZapLqvinQP8AhJWN6FhXT9V0q50yS2BiAASO8WEFz03R&#10;4AY4JBGag8F+MdV8Qabb6hrHw8vtMSZCsdlfOROgB2b3j3l4y3zOAcsVKk4YlV4anHGKnKXJTjHm&#10;+Z20+DcNHl56jdvkfC2k/wDBN79onVddhs9mjw2DsVl1WS//AHUDjeCpUAuxyuOFOMjtXQyf8Eu/&#10;jBFaG9vfib4TgTzBvWSS4BDlgoXAi65r7RhtdUvNQd9P09Lq0S3jktbqOfd5wDSGRMDlsJ5ZDg87&#10;yMZQ1Fdx6vpVqmmxwWl3qMEBkNkx8wKOdrFc7mAIOWA7HHIAJ/rznkKahGSSXZB/qXksqrlOLd/M&#10;+TrH/glvq0N48HiD46WUU0USeYmm6S0hUtnH3nQgHscdqszf8EwtGOo2llbfHK8uFuS4luP+EbTb&#10;AwXKlgbjLAnjgdiTgDNfUmpaTrK6k3iOaGGFzHHElnGjmCVUDq2SchmXJ27QjKoRTuAqpq0F5o8B&#10;bT0jjuDKZrgXG4xQwK6bwQcZbyySBkZcLngnI+P+JpJ3q/ga/wCpfD8f+Xf4ny7Zf8EzNCWZLW8+&#10;O7RNIwUo+hKx3/xqg88ZxjvgfSqmlf8ABNObWFtoU+LV3a3bKJbyyuvDuBDGYyfldZmSRw7RqQDt&#10;wWOeMH6z0vx1osep+fq9vdMgixKZrVGQDg+YFbL9ABycYz7VLo+qaRql2/8Awj+riUK7KUuQYmKl&#10;soq47AEAEjJH3ueahce8SW5fbfgW+DchevsvxPlrSf8Agm94V0KdU8d+L9WnhWcYksYY7UqpySX8&#10;zzQ3Ix8vPOcGukv/ANkL9mj4a3g8QXulfbbRIorQvqlzO8TyF2XzCoOPMbKg4AQYBCrmvedRlsUv&#10;pY01RZH3KrwSlC3zg8YLg55DZ5yPu1maq9lYTzXX2OfZlWuVSMn5tvTIJ5wQcAe5PNefW4nz2u/4&#10;7XzOulw5ktG1qS+epxHw7+HHw0+HXie11bwV4A0KzvLbf5E0WmoHjLAgOJmUybsEpw2ApbivVdLs&#10;7fXb06lqa2Ud9Kix3Fw1nGfMx/AXADY643ZFeetqekPrMxtbeWOHyjK0krkMGG0bVDDaQQz5O4EE&#10;cA7iRc0fxnp/nI8VzG0HysyzTjzM9wzD5Sc9cHGfevOnmONlK8qjbfmzuWW4GCtGmrLyR6LYzwXE&#10;STWMsF7buFktrpNskTfMQCNpAOVGOmCDg55zkXguf7TlxpszWsMgaOcTYG7JH3CceuTtxjiqmmeL&#10;tB0CBLWC3ijtpJmdBaHaqrg/w8AncTxnH8qry+NtCtZJL37GofdjM9x97njBbAA/A4yPrWbxNWa1&#10;kzSOHoQleMV9xNJ4pn0ezupjYyw3BQq80EUToR2G0pjBz06AEgc81Inj5rm3ZYNJMJfaIRHne0g2&#10;knnocAYIycZ+lc5b6jrOmWt5Jq0uq+JGmvPNttNhS1jksomLfIHBQPGgYAbsthOSS1N1i/8AENnZ&#10;C88HabqaSsYnuJRoc0skSt8rLGAgw2SjEruICtjPzY5KmI5U31NoUYuSud/pnhb4sa7p09noNqbA&#10;SW8gGpLH5TQF+A+HLCVlJB2kEHacg5pl/wCDPiN4fvLDTLzxBb6iqQhb6Z9SFtubqMmOJg0pPzMu&#10;1VDOB2BrrfgV468Maf4Li8J3Uss2pcS3kslxMLldnzOQrxlS6jBA3AHDZBxtbzn40ePtd1y/vbPw&#10;bcPql3Jqcv2TTbrTY4YZrZZJB9rV45BETuMm+OSSOYCIYQ7f3nnSxNWW2iOynRjZ36FPWvEviPw/&#10;4nsNLuvDF3El5YPPbXKXayCWNCNwRlCqMEgFQAWLA1TtviNpr38K32nalpS3SM4vZLQm2kA5wZV+&#10;XO3BIx39Kj0y51RNctvD+uXs+oW9sqXDNHBGhWcOqs5WGVw8UcTSZXKO/mhtgWI+ZCuoapoOlSJL&#10;oFl4XULL9sur6QXKxszs0j+UXMMUbACQASEspwCpBFWq1ZR0dzP2dLm1VjqvD3jfwdfW9vDpWu2z&#10;PJCSkcAAYqy7sDIB+VdhIGfvDOQQK0NU1Tw7qMBS5tlnXyxkyM7A54UYyQfxxz3FeSaP8M/FPjm+&#10;0Hxfard29ssVtdXmrataKon2bSY4Im8p1PkxqPPxjnoJYmQ2dW0vQ7K6XTNP+IurW7o5E0Uti0cS&#10;ECNSjCSSVwASSvkq24ty2ORtSxilokTOjy63Oztbf7aYLi5mImiQBHazyk3uFLHYMngZPB7dK2bb&#10;TL0Ilzp1zbyS2qkiKXHETZJRTnCrk9s9O1cxe/DnU9E12RrfxyjFysUbvLIzIitkH7OR5YYlipJd&#10;d2PQCrd94XsdE19Y/E73c19PaNCxiX7MsseCQP3e7AyS3yk544wDWyqKL0Mpa6mrPPrdikktxZiO&#10;QycKswC4GO5XIGOx/OslJjNdrfW0JtygGGu4FBI24G0qOnQ/Vs0/xf8AD/w1aWD3S3esxlsmOKe5&#10;3K49WGAT+BAHHBqTwR4C8G3em6nF41tJ18iFm08b5GcyZQbW2g7BgtjIXtnFaqq+xF0Y99fXdtDL&#10;BHexjbG20MwQYJKsSBw3UjP19TVbUrnT7ILq2reI9SW2sysURbUnEUZyAqIRxGhP8C4BJJ5JNek6&#10;H8JvAFp4fe6bQ1uLnJ8uHzC0ax5xtC5bI5yc5HfIrT8FWngnxx4cu/Bl/wCFbK50idkcx3UAaOTb&#10;8wwpwcq2Dk9OPpUOvJ7IpHnFg/hqe0SbRvDd9JG2TJK14wEj5O5gECgD2OT7+hXvVt4L8CrCEuob&#10;S3dePLSIYAH0FFHtKvYj2kb7H5Ba19o0xkvtIRLq3ijZJLgFJAoGV77gpxjdtXjqKzrO4MVkWnct&#10;EkvmTpZp9owGGFVmRc4JVSM5GAcYJNNstWtNP1SS416Ke9ifLKFlAhKnkgos5IHQAcqo4VR3xr2O&#10;a61SW+W2t44WQrHACSsal2OF2KhRcEAgE5I+9XmvAY3H4m+CpSV91/XQ+jo5jgMvwnJj6qdtn38/&#10;U6y01CC8thqVgyo0Pybr1yxIIwFIYduuTg96k/tO6u7iGaWGbcrBUaI8IOWOB2BYngY71zl3rV5o&#10;GnOsSJIghCyIU2KxP8RCFR1PcH8ec07HVdd1WGNLq/kETb1kHzYGM7dpDfL3OAPxPFcGMyLHYfMJ&#10;Ybls9DuwfE2XVsrWIu5K79T0G/1CzG28gmtrJVTfGNw+VhjjafXntWZqHiiz17asV4Nkyq80qsUA&#10;Yg54UjgcfnXJpoltJ4eW2lt0MpmDzStI5LgHPB7cDjIP65qbT7F7XS2tra7CMoOzy2JA98nrn869&#10;LBcJ1q2KUat9r6dzxcdxvSo4fnoJaO2p0KeKYZLK8vLXRk8yAANcIw3Ovl9wMAjBU/XnqBUdtqUg&#10;gKyWse5xgAdcYIB4xzg9zVK1srDTLC6Q/aJ7dhzLcIokAK5ZA3II4GfrnA6U4Tzx6dKhBKx4aTa2&#10;B029MHjnpX2GVcIYD6xGNWHS+vqfF5vx1mf1aUqc7Lm6ehFqlrdsUmspnjBYCVy+WcBen+fqag07&#10;Qo9OWQo7EklmQY+YkDg/57Ve1hJ7O5jhu2xIsSsyBgxy2GHTOPlI4zx0qGC62M83k4Ctlfl6jg4P&#10;OO/6V93l3DmBy/Oo1aUUkn09D4LH8S5jmWTunWm3e+/qTQW91p6LLc24HI3AnKkg/l2rS8Oara6R&#10;eXGqXC7nWzk+yIuCDI42D6cFjnsRWPcX5lJDNlQpAXJHOOc88c0hvuE8u1BIHGwdf++jj1/zzX7T&#10;hZQlhHFaK33H5NOlNVm2ru5YtLZxaS3KSjeZFYq5ByTwep6dOKjs5xBcCVX2qExknJzirEN3Ilnc&#10;XclspWEqWyF4XnHPGeePXn6Gs/Trq5MheElT5R/eKACe2AQP8K+VnSp0ssxcINtLq/NH0dOVSrjM&#10;NOfp+J1EcTyQQXskkzSW94kiIGO3GCC23pnG3n29qh8YaI9n4juX0+1ZozMRF5YzvyASf1NSWZl+&#10;wSMV3bhCyK0hwQGZScnnqccepqr4nTy/EcsXkpvEgVQCNpIAGBjnH61+J5cqlPOJyj5n6/mnJUya&#10;EZeRna8bi0soIbmAxzAtuYsN3+sbH6Y/P3qq1/dQuJWmf97hN5P3fU9eDx1/2j35qTxHNFFDADvI&#10;eMADOcYZjtz/ABYz1P51nFY9yWcbsFMu6SPd1zkDpj39P0r9WyeSeV07vds/Mc1p2zKdlsl+RrCx&#10;vHI2od4UMuy42nPbHp6H6VFdoi22QkkUoDF5FmJJ4J49+cd6pXE4QGZEY7RuyVwW9xSSsrW6LKo+&#10;Vcg7vY9PwI7f41OBjCln0o3bUlt8y8Vz1cljJrWMhVE75VHddykbmcgk4xVmGPUNQUPLt2QxANKq&#10;r90sTyT947ieSc4wOwqr9pdHWNCMxkgLjOc+p/WmrI/mNEZFJSM5DqFJPGep68n19q+5qyhzJbaH&#10;ykIzauTXqnzWdZfMXAR2xj5iGA+uQOTS2txIsfmyP0/iP1qkCrQS/MGJTcqg5x7VNZnzSsAlGCFV&#10;nC9iPT/HvVRxOGwdHnqSSSQ1hquJnyQi22zaljm0h1+0MN7wLIiK2SFYAjI7ZBLfjS2zNKVYsfmO&#10;R8pwef8A61RadoPiPxJqs1vodhLqFw0u6Qafas/cjhVAwuMHAHAxWxZ+BPiReSQ6YngrWHYEpEh0&#10;2YjJJIGCPXqBjqa8jMM7wf1S0akdfM7cHk+J+s3cHp5GXNcI7HkYIxg8D0/xqUFFgCbtyFfmjL4x&#10;yMj09PwNejWv7G/7U1/ZLe6T8B/E0scyho2TTXOVZRyMDnv6f1q9o37DH7XGvCSzh+A2vwFGCmS8&#10;tvs4JPUgvjjgZ6evbB+ao51gsVlk71km27anu18mxWGx8OWk2klfR9jye7hZLzzHjALKoBJJwOnT&#10;8KJfLkMbO4wp+cDjk8j9CK+grr/gmF+2X9li8v4b277YsqDrtmrMcZx/rTj09q6vSP8AgkF+0/4m&#10;0eK91LUPDOiTGFC1rqOpO0gIHTMEciHpwd3pnHSuvB8V5Ph8FRhUqxjJPX5f5nNiuGc3xGLqTpU5&#10;NPb5/wCR8riZWXzdqMQShyMdQQc/hWzpFpcW/gvUwZDtawZoSedpV4xn2yDX1N4c/wCCNvxsun2+&#10;Kfij4Ys43DBGsobi4zkYBw0cfr68muwtP+CSDJoc/hWf4/SQeY203LeEwUTGCcD7Vn5sL6HjtWeY&#10;cXcO1p2dTmje5WA4S4jpwbhTcXb7/I+CrGeTaFWQEc/ePpx/Olt5LQkwX1tI6MFw8ZHHzLnIPtn8&#10;cds1+gvhv/gjR8MbYGHX/jdrd5JNn95aaVBCikgfwsZD1B6EZHpWlYf8Ehf2co7WVNW8feO55InA&#10;kltbuzt45BuI4V7ZjgZOSS3HYV5uM424YqU3GU/wPSwvBnElOpGSh57n512+q6iksctrM8MxUpIY&#10;zgqCzZBPfg9arXCtbnykXB6kE9eSO/qPx4r9IZ/+CQn7NMcUdwPEvxDBlJAVdXsmJGThuLLtg45r&#10;ofC//BK/9lLwlpkttrvgS91+Q72S61TXbhbkjK4DLavboVyWwdpOc8k4NcGC49yPCq1O9mrNW/E7&#10;8VwRnWLd6lrp6Nv8D81ZNSkOgw6ZPp8LruJil4DoehGRyR7e1UZWkmkWZs75WBZmbaSf0/wr9RNW&#10;/wCCeH7I6uNOj/Z9lSPyQ32uLxNqkm1yASQBOuSOnUj61N4M/Yl/Z18HzMum/s76TejgRtrYe+Cr&#10;6f6TJJjqc9MYHJwBXAuMcohKcuRu9/xPSfCGbzjGPPFWt+B+VrSG31CJxcxod+Mu3B/LsOfwrf03&#10;wvrnjQxWnhzS7u/vLpWEcVlA0pndecKIwecAdB61+svhz4IeBPh5dzaj4E+HPh3RlvkLXjaNpEFu&#10;xI4CMVVd4UEnGSOO+auy+G3ij2R+RGkYQ5toyjM3B5A+bGDzz25z38OXF8KE1PB0+Vr8dt0e3T4S&#10;q1oOGLq8yflt6H5OwfBz4wTzWmkyfC7xKtyXISGbRbhADlR1KAD7vc967Gx/Yy/aoila7tfgdfSy&#10;OXBEs9u2QckfI0nHPev06tfD2nagBPf6qFXfu3cbhg8HHHJzgjtjr6kmk+GIpkjudSMmcdiuVOOR&#10;gZHXrn8Kt8e46F+WC/EX+ouCk05Tbt6H5l2H7DX7SeoaeILv4WT2F3PKPMur2/hKRW6qNuBG7EHc&#10;Gzwc8YHJrYi/4Ju/tFajc+RJJoTo9p5iXEeos6yKf4fuBg3GcEDoa/Ryez8NzH7VLLtUkAqyKAGx&#10;yCcdgPbrUU2t6YwaC1tnMHzLsZEjBGMHBbOV5zleoB9q8BcT4+niHVhZN3/E9v8A1bwNSgqc7taa&#10;eh8H6T/wTR+LHiaC1bXvHWk6U3Mb28lvLM2RxvJUYOQMjpxjp0rQ1b/gkz49hSY6T8YNCv0IQoqa&#10;XOGUl3A/3fuFsjPBHTOK+5m1PT4bwRW8Bkby8CJtoDDHOMngEY7Ux7wBJFify2ePdFNlSYiGPyqB&#10;8vPOc5I6ZFRT4nzSj8L38ip8NZbUd5J/efFPgv8A4JAlJX1fx/8AFaSZ0uol8jTLAqksAydu6XOG&#10;7d8ZFeiSf8Ewv2WLVxfww+KV5QyG61YE5wNyYEX97PQk4HY17/drq+ofZrbSkZG3ne9wypkgcEbS&#10;STk5+6AMCp/7GtrWa3vrxZklIxPCJHlBHA2IwRSg+uOeSfVYnijPMRZOs1btp+RrR4byeg/dpJ+b&#10;1PKoP+Cf37MBSGWX4VWDPAHLStdXZAB27eTJljnqMfxD0rVf9lH4Cx6W+lRfCHw7BApfaZNMikkO&#10;RjAZvmzxgc/rzXrFvq2gPYRx6l4Uu5N6x+VdS6pO8r5YrhhEdqHgDOCuDk8cVTude0m8Xda6FYNG&#10;YGDNPp7NKnPCs6yKC4XA3MpOcnJNeRHMsxU7qpL72ei8uwDXvQj9yPOtI/Z0+C+iQS+T8OPDjxkr&#10;/o954btHWFAowisY9xyCCSxY5zzUlr8CfhXKItW0v9nrw67b90Udl4Zt2OVwQ3yxEYBHXPf8K9Dt&#10;/HOoeGdGGm+FZdPttt0fLhbLGKUqsjFVZsoCCflDBSCfqMbxR450a6W28OyXVvaaihuruOGBlWSZ&#10;QYhOyq+S6jdEN2OA2AfnO7KWKxzbbk233e5rHDYaNrRSttoea+Of2afhZqtve+L/ABL8H7K1kuZ0&#10;jea8LWltuBXhlysYbGAOOuM964rV/wBgL4BeLpbK1uvBkVjY6zK0YSBI4E87IURuZo+WLMu3BOS5&#10;K7ua9ZTwZpmpKlhch5rEwCFbafVJ50aMKVAzLuYsVYgkthu4OAah8daQ2n6pBNeyXd3JNabLS5jA&#10;kaCAMibdi/dXcifLlB8isd3y44XSlfmj7p3KqrWd2efeEv2Bv2f/AIb6dd6H8N/jN4r0DbfCGaDT&#10;/F93DGHJxgRw459cY6j1re+BPhzw78KfATeGL/x7411y5laJgurTiRrcBEBSN3dm8vpn5vmK5Cjn&#10;Oq9vHql9E93Z3Nt5hETLdNIcKBk8HJwPl+bBPGKZPY6Vb2rvdwpNIsn+rgjKgkddqkMpXjOcHOaq&#10;EWpc3M7+op1OaNrKxox+Kre3tPtE2pXcJk3S2xDNMBtLlSwcjn7pIx2yMYzWF4g8RpKsQ0TxBcoJ&#10;XVTNFHuliG4ZKA8DODngjn3q8nhvwvqdhFpl1d3EbXV+jWtpdLHtOAoOwpteMblVlJLYZsgcADQ1&#10;HQ/DPh2aLS9UgNtNGm63ivYCylBg7hhQXA4IORg1uqkn1MeVLVowlmsoNahs5NSu9Snity1sJgSo&#10;RXbaAQOCF2jPAwMDgYrbsPFmqlBf2WmxnzZC00Btjsd9wBOOhO4AnPUZNa3h/wAJ/wBsxSaroawf&#10;Z7WFJJkMjRsyMdgZd7Ns+Xyz5gwxwx7ZqLVX1DT3t7Ow0plubo50+G2uEzcleWUlgykMPvYXeF3F&#10;SpANJzlU0bC0VsjmLy5+IetanJPa3TWtrcQhfJkgjVopQvzqJOSScjggD5eOafp114osbwabdTSw&#10;vArFVwfmUjzCueMjK9vfHOK9E03wnq2t6Zba14S0nSotNhbyRJJPJJHIBlMIJEBYAhhuwQcYHHNc&#10;/rd/4t8G+IodPuJYZPPn8h7pLmC0j+6cAorlywUK3AAO4ZPODPMlo2UlZHNR6fqusXMc32W9ikFr&#10;K8kkUhDAOM7SV4OTxnGAM+tWzD4idY54L60SOWLm7muHLZVVOEU8k7mPOc4Hvx1GpWt9qunwyaJD&#10;bi9u4kkKX1zcMOELbEwxVpAM4BYIcckYql4jstf0fTLNrHwnqeoXZvXiv447EusI8yTY8ZUShPlX&#10;ays/DcgngU3Uj3Is2YFzpmu2fh6a91nxDFLHNGbdBAu5ZdwGVBzgDOFweuDVRNP1/UZLFfDPil7Y&#10;2Fx5t5NNpRZ7iELkIGJzE2SpyRnBwBzVmeXTdb8TL4Bj0q50i+MRa6h1PS1EhjQEuykhGjfcFYMo&#10;4H8WeavaxoHxWij1DS9NUXEUavHJfTTxwidTghmWVj/u7t2crnjip59SnsTSz2s1l/YuheKbm4j2&#10;qoiNziRDu3OoYkFjjqDn6+mRJ8PrPVLO90vWL23utM1GCRrzTZ4FEU27CyLKqgh1dSVZe4yDmvN/&#10;i18R9N+BHiPT7zVvF2kal4f1K6itVi0OO5mu1lKF3MudqyYjlhbckinLgYYYx7r4K8O6L4x8L6do&#10;x1+21GCdGMdxPoVpFevEQAFMyQrIOvO4luevSic4rdAkzmbHw/baLcSz6L4Yiik1Ai2muNOKvtSM&#10;YWOX5gXVS7lTztywAxiub8daP49vLC51vwlcSfbAPs1sqTi2klhKP55hOHUSfJEVJRgPJywwTWj4&#10;p8L/ABA+CGsh/BHjAwagghh0iPw4Wt5BGQI22QA7Y1QY2gOOmM44HuiXdv470W2g8S6rrdrJHpCp&#10;Jcxyj5piwLySRsGDMW2liSS56525rLlpw1SX3FutN6XPNra21qyhS21ye+jxaFGn1SJ45JoduCzy&#10;BVzwTkjAHtXG/Hr4Wjxtqug6nY/GLXtB/s6VFto9N1QRxwzAS7W8vbuuN4doipYryDtJQ17tZ+Go&#10;fCWhTaV4ea4ulfJFyI40WIoMbYxhtnA2nIY+2MCvGPFPxK8Jaj4+uPC2m63YPeaJZwnUZgXtZvtz&#10;yO1w8MQQ7P3oLBRJkM7El2beaVpRtYiMuSfMhBBc6q0Gj+JPEupySNFFbXizO1vA05kA3KflkQ73&#10;CnBAAIzxk1f1/wAN+IrW6EmuTQTzocsbS4gmcEFzyY2PXGBjgkcE4rH+MniO41zxnJ4fvdBmhuby&#10;0dLK+k0+cR20rXUDK8chZGExiglTIK4LnB5YV6Z8PfA0FlpKyeNLwf2kI0+1Np0bR77YM5jiPksm&#10;7duwxxubAORkiqTUYpWJk23dnPnQA2mWuoW4syNSV0tIzIyTzgMRNlduUZePvlSc5GRg1ha7fa5C&#10;s7WVjHZ28A/0pZZwjA7WxxgjaRuP49uK908R3UE2iJpXhK/SyuI4/JDxJHHsUkbQpdSFfIwCMYGc&#10;9QK8H0nQfFniVptO+L+qy6zY3l6qi2uo1juCykggvBINw+78yld2Mgc4qlUfUVtCtrGpeMNElkul&#10;nk3Q2y3U7PL84D9FII+XPA29QCOnSsT/AITu6v8AULK21PxdpGnQ3siedHdTY2MfvyYIBJ68DqB7&#10;1L+0L4V0zxT4H1Obw+1wl3DdRNf2N7es3mxCJVSKNgfMkiy4Yg7gHUj+EVifCvwV4I0/w74f0bxf&#10;KltGl+Lh1sNNjlkkZVLYkKqSWbGzDBiUjYfxDFqo5IU2ktTP1L4lfDW01iaWHxlYXwtE3XF1ZKWV&#10;EZmwPXqAMDjJNZMvxX+HEUZvNHmnvbeQCaS8itlO0qxRgTy2RgLyB8zADOK6nxFpOl6Jp1vojfD/&#10;AFC/EVzM+n3d9ZTJcoDIHR43cNtU5LAHJG489Sea0b4J+MPGt3Yap8Ovhd4qu5fsZi1pjpTKs0pm&#10;Zuh4LBRHhgewPJLYhyfRilVpRQ7TvHmleI1u7bW9DvtQ060tvPsnuFRRFKrhgzK+cKcZLdsZPeqt&#10;/wCKIb/U5I9It9SvZ57VrnfcXIjVYSSTIpbGU4wMdQBjrXp2l/su/FnSNAntJfgTrj3c8xe3kk0L&#10;zPIJUqcgDbgg+hyeoPNWLH/gn58c9VgF3P4IadDAieXNdpazMUVUBLSSKwO1RkjBOOc8GtFJcu5i&#10;8TSW70PIvDXiaw1ea/0SDwzJcarFZG7tEa7QvtjMW/Krhs4kUgn5cB+4Ge3fwpcHSf7R0HwlZC52&#10;sL2G5jGQmCpI5OeTjP4g969L+HP7Bnxc8KapdTSfCu1R9Q2farw6pagnaWILOsrOccc4J74NegTf&#10;sT/F8edcWeueHle4j27Gv50CnGBwIGH8/wClZTcXIhYykvtHzh4dg0iw0OW48Z/CXc7y7JJFuGXy&#10;EKZKyoG52g4JAG0so7Gtrwn4LvtN0661PQfFsWgWF1as1ozosriJSz72yxJUAgeozxjNeq6H/wAE&#10;x/iLqU13J41/aDuYBevJJcW1kWuoy7sWLgskO1skcKAu1QuMVtaV/wAE0b7SNYTUdP8A2ir+CJbY&#10;W86QaNIrSpghgc3ZQZGBwn455puolsR9aoxelzybQdZ8C6zqtrJr1yl3JYJJHNLbEbJOQC7hA2Tz&#10;yM5B7c12tj8XfBMEDWsM32WNEZ4CYVWNWGMHBwc9OCPevUbH/gnp8GLHToLc+OfFgmChDdLfW25j&#10;0ABaBiOMDqTgAZ4rZ0H9hP4EaVcLeatDquryqW2Pf3yxMuRzg2yQnnjjpx05Oc3KD3B42mndI+dv&#10;Dmv+F/GGq3Gu6noe65sD5cBuoFMUiOCASqk5GDznnFZ/ivwx4ak+3X+h+El0lNRujc38unNsnuJg&#10;wJlLx4JY5YE5OQeQcmvqpP2Nf2cINXTWk+H0puYzlW/t6/Iz3yvn4/SuqHwb+EUlt9huPhnos8W3&#10;b5dxpkTjHHB3Dn8ai8ErEvHK97Hxt4I8AXXia4jm1zxLdXJhj+0QNpcBimL7pEK9SUUI64JbBZSx&#10;55riPjV4F+GHgvxK0xKaboeiGPzA1wtnFalcBNzBlUoSVTOMYOO5r7d8a/s4eENR062i+GNhpXhG&#10;/tLtZIL2x0VXQpg+YjRK8atu4GTnGOhBIPF2v7D2ja98WtF+JXxe8bT+J10RPOt9IXSobOxmvOiX&#10;MyLuaeSMZ27mCgnO0kDGcYqMr9Dd5hD2Lb3PCPG9l8RbfRIIbP4ca7PHLbAWv9naZLJgsJDuVwjb&#10;Q24dCAQ2OlZfh39k3436nqQ8VXnwt1K4g89Zo1l8sSEjG0kOwbIGQOh+btX6DwokahFG0KMKF7D0&#10;pyb0kDFsAD17/StITUfhRw/Xq0lqfI2ifs1/GzxVCHvvBSafNBIQrahcohI46FS3uPoBWzpX7Ivx&#10;Y1LVWfxdb6YINyiJ/twk8sKMDjbz2619RMckKjAcdO1OBTaC2Dj15p+0ne5n9arWtofPmqfsb+Jt&#10;QtY9Ot/GOmRwDhwbZy4BPIB6Ht1q2n7C/hlII/J8dXyy5zJutUYMefcepr3VGOWATI55zSoHeTBb&#10;A3fKSfwoeIqvS5Pt6zW580fGbwl8Kv2dJfD1hr/ws8beI7PWFvDf+IfDVokkeixwxp886YJCvuC4&#10;HoTg7Tj5e8C/H4aekkY0557iJN8ojjUK/Qj5gOCVOcZBGDX6M/G64t7P4L+MLi5bKJ4W1F3wuflF&#10;tITxkZ4HTIr8mdO1GDT9Hv2ghjlUl4QkA8mIEcK/yElyQCeSOo6100Lzh7x6OFnzUryPcdD+OaeJ&#10;bV9QXwzfz7ZNheGfKg7VOMg84z1orx7wJ8ZrXwJ4dj0MapeW+ZGlKWzEqcnqckc8fpRXVYpuV9D4&#10;ZuZWneK0i3SNIAqCJcsWPsOp9uuav7JJHS0jjj3SOI2Z+Np3DG49sY59O9eyQf8ABMn9rq7EN4fA&#10;9hYkRgubrU40IOc9Oe1Wpf8Agmr+1abjyIPDGlStkKpOvR4zkg8twccfTIr9SyHGZRhMdVliJxjF&#10;9bn5dnOFzTF4OnGjGTa6WPAfFc22BondlRNnKYPGRkn145plnd3Y1WS3u7fy4jEoRkxjIXgDHB4O&#10;T9a+kLT/AIJZ/tDahOtt4n1rw9pTAgGP7cZmycfL+7B9q6If8EivjLFLCJPinoBjYZ2Jb3OATgNx&#10;txuPX3A5r5DN8RlmKzyWJhO6vufUZTHMsJkf1eUNWtj5kUKqx2InQsGC5dwq8Y5LHhfxoXOnTTW0&#10;i7ZLaR0kRipAIYj165B74r7R0n/gkVolzYwf2t8cLuCaRhGotdCV03jPdpRxx1PrXaeA/wDgkZ8B&#10;rXRJpvGvxD8R39wXzDPAYbNQOn3Csnceteph83y2ji+e91bseZWynMK+F9ny9b7n58jzbuzltJVJ&#10;VicZOFRioBxz16Z/D2q7puoW8Gn3Vvd2/myIgS3V+AeecHv0z36V99eIf+CUH7O0N0o0zxh4pMCq&#10;Q8a6jAWkbKlSW8n5VAVwRg5LA/w4Oz8N/wDgnf8Aso+HI5xf+Fr7XZNyywz6rrUuYhwBsMBiBXPq&#10;CeOtWuJsupYt1VeyVrWMf9XMfUwnsnZNvufnDqET6hbTXFnEzfZo94faQXG4Lx+I9aht7iQr5pTA&#10;OCu84zkeh+hP4Gv1k8Kfss/sueFXM2jfs9eElimiCSPqGnJdZA4AHnhwAcZ+mBXTeF/gv+z1pOsp&#10;q/hX4O+D7C9t8eRcad4btoJFLZDMrIgK4Ut0I7DFVHjmj/aKxKpO3a+m1hx4OrPAPDuav31v6H49&#10;2+l313cC0060nvZJI/kS0iaRmPclRyDz0xXXaf8As5ftHau9uln8AvGvlykLFcN4Xu0iJPAzIYwi&#10;j3YgV+vmqaw9nbpDq13ESjlUkSVlyFJGTzgcj0P49aw7bWhfXi2+iM1tD9oZ3wgJ2s+934/iZ8k9&#10;zwTnoPSfitWpJxpYfV95fpY46fhvSqSTqV3byR+cMH/BOr9tPULKPQo/ghcIbthI3n6xYoVUYI3A&#10;z559MZya7DS/+CU/7StnbSXXiLXvBlmgQN/pOvyoqEgYLuLcqBnqc9+tfoPZ2d9qtwstlGILclcT&#10;y27gBvMHAVSu5TjkkjnHXpSw+CtEu5ItS13Ur7VPsD+Z/pE6iOOULy4jRF3EZOC2SpPGDXy+K47z&#10;jF0KmHUUlN3b1v8AmfRYXgrK8NXhWcm3BKy0sfDHw3/4Jj/EnxBaLfeKfiTo+lCaIxoqWM0xkO+M&#10;xmNH8psHDcOqsCmNvOayfip/wTF+MeleK57rwx4r0C9syVka4upJrZg5x8uwRyY7YO7nPavvXWPG&#10;/h+xthH4fks45ZsJGJo9nmNhsLjHOUVznrwaxJZ9U1CVna2aEAbJ/LBOO4I7Drx9a8LC4zF0K/tr&#10;+8z3K+Aw9egqLvynwh8Sf+CbPxIFzY2/w48baHrEQ05JNRuLxJLMQTlnyibfN3rgKQxK8sQVGOee&#10;0/8A4JuftF675lvaT+H7eZXXCXGoyABezZSJs89sds81+j2keD9Omgf+044/m25jl5dW6kYAwTyT&#10;+Ndfo/hnRLKzgiW0cW4O9ysQAB7bh/EevbjNexS4ozShRVGLVou60PMq8MZbVryqO/vKzPgLwN/w&#10;R6164u7KT4kfFy3SOa3X7VZ6VZYeOQdVEkrYPtlAT6Cu/tf+CMXwvm3mbxz4wiUDFsxFriQnJJyI&#10;z8oyB689q+0bufSvMhhh05I9g2pIg8sRjnjjHSo9moXUgeKIXCPGpJznacHPJPXj8vXisqnE2c1M&#10;R7d1LStbSyNqfDWUxw/sfZ+63rqz5L8Pf8Ee/gZ4Z1F7rxDrPiHVrYwr51nd3qReWd3zMDAik+yk&#10;+n49r4F/4J4fsg+DreS2vPguuqMYgWnvNTluHBcA5AY8EdMV7/dyXN1CUk1IReWwwJW+4AR0B4Y+&#10;xrPu4hYSDZfHCAlvLRQoyT8xOCefr6e9YV+Jc+xE/eryt6mtHh3JqCtGjE4PRv2HP2GUdtT/AOFH&#10;adazLCCoksCys2flPyEgDg9T/CRXYeGfgv8AAjw9YPY+H9H8O2sCKu+L+w4HYdlDHBI/H8q1Eknm&#10;gWe7nJVNxXzDuPK4GBjb2PbrilsrwBFiVzlWyZI4ymDnIx36cf0rgqY7MK38SrJr1Z6FPL8BSXu0&#10;kn6Ib4b+HfhTwZIX8FaZ4e0+8lky8lvbQwyMuONzIMkt1wOPlPPrsTl9Ogkjm1G1mkBDBYr4M2fc&#10;AYGD2z2B9qy7vxHfJprJa2rsCu/y1+XOQFOVHHXnr1NZtnZ6hqLK+q2dvDCAdhMKszcY5wB685PP&#10;88XOtJau5sqNGDukka51yXy5I7ZwzIxLpGmCeR07kYwCfWqTeLdXj1OK3t5bdYWLM08rqArYGP8A&#10;xzcTnBHy1m69dab5eJ7uEBpCqR3Mm1GJJPHUrn/ZxzXKz+Iobea5gkjtYIycbY5C3y5+ViSc57A5&#10;HpTSlctKB3K6x4i1O+WW3cTKCTusJ1+YA9iwGfzromvlRvLaK8lE5KszRndED3JLAe+AT244NeU2&#10;XjfTtOsBf6VrNvJs45hyysO+VOc4PX3FXo/jh4O15BJcyXaeVDlY44ZAgBx0Axuz8o5H4VFSM+ha&#10;5EehXul3dqkT6XfEgEL5U2+NgOnUBs+uMDPPpUK2NtHewTXtyzKgk862aVmTPQMGAGBnJ5Brkrb4&#10;4eEpYfsGnpdyS+W3mLFZOsiYwSCACRx3Har8PxE8Mz2y6gkl61sJTvb7FMQD2HzLj/8AVWcvapao&#10;v3WjsbP7FHFJFDpUbSxj/lpcsy5UsFLLgAAhjk+oGKga6sr9sDTbVYwfLMsLbjuGRhiMhWHUHrx+&#10;NZGneJrPxGiXGg6Rd3kNw22GRIgFJAzjBHTjv7+tP1PxNq9hLm30i7mlZAVdbc7UXB6uOo4z2rne&#10;HhN3ZaqOOxdsNDEEKC31K5e3VCizPOGAXrtJB9adc26yfPFF5ksa7WaIghe4OBnGPeuRm+IutXSp&#10;cWtzDCjyKGMUoc88AcguCBwfTFUte8calp+nHU4NdQi4MwAkMkrh4ygZdvfCuDj06dM1qqMYrchz&#10;k+h20s7fZd8hIUDl2O4LgZJJGQD3Pp7VlS+KNE81YIdUDPuIWKHBV26tnHsc44OPbmuC0nVY/iPq&#10;ZtLnxzPKkcaSvaoWKuUORuDDBDZwMetdPqvhPRdG0/7TDcIklx80d3Oqs3JwRtPyjC8cDpxwBVOM&#10;IrUFJt2HP4o8N6xcmG01hLhoj8yxsMq3TjnBHToehqVJbZLaXUYbhZkxiNoG3k89Rjr16++a8e1/&#10;xL4MtZjqL2GrBIrgCW9tLyOMSorqzP8AKmE6EY6nvkZBwbv4x6TY6otyl2IyYoldpG2faF2R8gqv&#10;IYluOMYGPQqFSn0LlCoke46la2BjnumuorYRjEhnnACnoc4yRkEE59RXLWCS6Qx0ux8u8tJ7kSxX&#10;n9pqVOQPkUsOnHHOOcZzxXm8nxs8PSeJXutD0m/vxa6lHLFBa6uUMa4aNkdHyhhZg7MDhsgAHgUz&#10;x38eNI1LTtV1nRvCFtps8cOHtrnSIJxbyBG5IdSXZsZBGMAcdzTnKMloTFS6nqusG0mj+0XeopKl&#10;veCGeO1m3hOFUu5JUIO/tnGDTZ/EXh6wX7NP4stEa/A8km4VHIbOCAQeuMADIJOPceV+Bfi/qF5Z&#10;HSL6bTbb7NMl5YGzt1jmV3lKzMSmFIdlGcDGAPU16J4u074neJtebXvhnN9nuVsdt7HPKFS5ZVaW&#10;JmKKG5cFCN2MSvyCaiLs9S9EinfeOh4fsptY1LSLmKO3JDpdoCvljJMnmxlkC9Tzjj8qzn/aI8F6&#10;ikFw/iCyhkYb7SPT7pZzKhkZNwC9iySAEjllI5wcdlovgf4r2GnaXf8AiIRPeTQE65baiHuFRCVy&#10;sRaQ8YBwu0jnnBr5Kv8A4i+GvAX7Ut9onhnSX1C/N/EdVMTNEspWPaYwu3LHcWbnKq2cAbcVanPs&#10;SlGT3PoDUP2o/h3aeJl8Oa/q8dlJETHK15MkbRynAXON20ZZWJbaAB3rkNX/AGvPBV9F/aWjapJP&#10;ZWkJnjiNrdK98pOC6O8aKwI6kuoH14Hg+vafrE/xZOs6Z8MYraefW0dLS0SSEuiMZZY15AbcqHdw&#10;Bgc9TXFal4h1SbUdT0K/8DLp9xBfH7NaR6fBDGGP3iSsa5jBcMF+6OMBcZL5mykl0PrnwF+0bF8Q&#10;IdLsPBunTXdxqdwIwkM0IltkDGNtytISdpZd3GQGyeoru73T/Ej6/D9ie7MTXCRXQaF5Y4CASfu7&#10;SScDkAjvnGM/JPwV+JGjfA3xVpulC5k1G31Ay3Mz2zbzZfNjndnJJ3dDkjIHU1798LtVbUvipa/b&#10;dSk+y3+p3EsCSuxWWFBmMoW4yB7cZ46UpSnfRi91HZ+I9K1HRzAfG9pHsknkSH7JEH8osDh/mUuo&#10;wAhwMjeeo5PP694Qvrt4Lu30W5ZrC8RYfORI3eJ5I2ZS7/OqOsZyCAC3l+gNa3jP49+CvDfxHm8O&#10;69qZkltCSk9qP9f8z/IHB6gqqnnsccV3Fh8Vx4x13TPDmlaNbx273UDXTzyeZLEAN55756HORgNW&#10;TVXqw5rO5wPjGbStHg0/SfD3hO5M+o6h5Vybu7YAKCC7RiNiwXk9fUdOlekafrGpfDfUrWPSobEa&#10;feFbS2hnT98ymPzMhmy28u5VQASCFzxxU/8AwhOjRara2jsV06FFgsrdUAL7FVQAqqFjUKuNqgKO&#10;wrT1rTH1CeRtQ0Te1lAV08IpChiDguzdcFF7Yz0704ya0aJlrqeV+IvEXxT8VMuuQ6pFqOpvYlNK&#10;s5Lst5ivKEVJJDCqDf8Au0Vjhdxxkc1oeLvhHJqWhwA6n/ZgtrUrqOoxSAxG5ZNyRqRIqyruJG9S&#10;duGzwFB62x8KeG7CyiinsRERKkkixIqi4I5RX4+ZVbDBT354NYOr2Gn6P9oLzXFvFcSH7RHFIVEp&#10;3Y5OOcbj16A+9PkvLYFOysjz/wAI/D/4kSa7qGl3mu2eoWsEcUFhq9qY2IIQlgpAxu3YHHI2AkA1&#10;1j+GtStPGVr4iu/EMmmrFDJG1y5Mskkfk7WTMv3VJHZvmJIGc11/w206zn09LqO1KQPcOtys45GC&#10;GDN025AyPUfWub8WSaXJqt/qga4kktYjbpBbwnygR8xAU4LDr65470lBMHNm/wDBXwxpg8e678QJ&#10;fEL6jfraWFpDD521IoYlmCbQGIbcpBGTkYHAAql8VfhN4w+I15pfiKe/1axubC4nlspUAlj2vE6v&#10;v8rcA5BG3LN/q+nzbTlfCLWZ/ENjLd+F7ieQfbg9xBdIVVJF++wLk4BzyQe/B6AavxIh8dTajBqO&#10;nNdx3MMMiAWer/Zjs2E/Kx4PJzz+tZqnZ7l85c8J29/oNlYaL4xuo9RhtY0gt7qJkRp44lH7xyrA&#10;ZLbuFJ2hgD053k8R+C59UiTSdM054VLNem7t/NkJJVcIA/yZAOdw6KvTHPPW8viOS9lN/dQS2/2h&#10;2topXwYYiSVUEqWLKuQ2ecnrgVyGp/Bt9S8V3/irRbm30/FijhrC1Aa4lXcxaRypJHKjgfx5GNoJ&#10;ThG4XVrs9k0bXHisna+hiihR90aPbrHGsWSFVVHXgqD7n3xXJ+OvibaeHXE2oX2IWv8ACwzSAb5B&#10;gCNcnHygHAHUcjIrzfxz8QbTQfBiJcPDb3UI82aSPM7kbBuDbSNo56nnp1NfNXja7+Ifj++u/Elr&#10;4t1m5srZYAbaAfZwmWk3RlF5ZgcrkEZIPTjF+ygtQTuj7OsfhRZeJfizD8cbO9UzC0li1AXhadpk&#10;d0kKL8xUIUVkAABww7AY8k/bV+Idp4DsrjTPCHiyWDU7q4VNQ05iClzHKhG3c5CxorDdnI5B54ql&#10;4K+JPjP4e/Ai/wBQj8J3Onva2RM4vYVUtjaBJj7x3blI53DaSa4rwVrHin4u+In1PxZ4W06fSIbl&#10;bgJFbAo8jMWZg7j5nGVLMAM4OTzTSS2FdpHinjHwF4j8dXdvd6vHqllHcW2dPmuzgTQxxRHzPMZl&#10;V1VEdUC7id4xg4NfWHwK/aq+HXhPQ9K0Lxjo9yxitV8rU7fbKW2puZihAbCheSC3TPauufR9J8V6&#10;Zd6fBDaiJbZzDbupeIBdrAFSApyVXcDuzk84xXiLfCu11KKW50y3ubRI9TjLCxZiIkO4kqcHJARi&#10;P7vYUOLe41JM9i8Y/FTwdq/xD17VdOmglfTYY7UTLEGdFJJk4UFxhgwydqg8d812mp/FrwX4P8Lp&#10;JLfKqyBkmuZpVXYREWAZWI5PHygE8c18x+APDeveCPFl4lvpa/2ZHNOGum2g3UTDaVGcAFMdB8oO&#10;eMHnrtf+A03xoGma34s1p7Dw7pmmzlQJipkcJmIbW4P77ygcffCjOQBQopkvlTPWPA/7QVn400aS&#10;4S5uILW4lZLS43RlZ0wzh1UMWUcBeV7jIHQfOWpaDqHib9ojWPFXxD8Py2GiRxELHPAJhf7khZJ4&#10;5FKozMSzkKSEb5Oo2j1DRND8O/DTTZPDGj6rOi2+xSqXBVYXBDOSo+6QN2fTbXKfHHXPD2q6HbWN&#10;/LCzWyKZmkUxMFXAKbkPQE5I5BJHti4pgtVoemeC9RuLTw9YaHZXNxqGntaGWHUNRuIjJNlCGRRG&#10;7PkMvQgg4zuJBWtmX4hWsN1Dp2nX320XJCKYN3yNw3IbGF2kMp7qQRkHNfOHhH9pnVvAejLo0d1d&#10;6tbESxCW6cOqKeEAUICo68lj1HGaLv8Aab8TX0CWem6DpFnatveJVtyjs5zy5VwCSFAIPHFR7PUa&#10;03PrVtM8L6/8L/EPxDtvijolreaY/mXOitOqyXMaRqzBCW3bmxxxyQBxkGvmzxN8eLuykvILAzwT&#10;RxsUW1lDnBb7yjkgkY+U4PTjFcQnxH8QeKY7geJniitYICs0dtJhDK5YI5GGJXLleMg89OpwvD3i&#10;LWpJLbS49VkjtYZ/3EDAyb2x0ZcjPPTqAGIAFUqaQl2Po39mq1+P3xJ1n4k6l8Bf+EVvfHHhvQdE&#10;Tws/jRJF06C3v7m7F15qKkn77ZYIeVOHkcZ2tk/cfw48DzQ+D9Jv/iN4D8M2/ipbGM6v/YNojQC5&#10;2/OYnaNGKZyQSoPtXzB/wSEt3udV+JXiGSJvLaHRbGCfaQJkgbUH3AnqP3/619oSwxTT+RKhIYgN&#10;83XJArCWrsePXlOpX5fMh82QqEctgcAE42jt9KQYOVPQA9a+YPjr/wAFUvhH8DvifrXwq1H4X67q&#10;V5ot39nmuIbuERO+0NxubOOcc15P4k/4LcSreP8A8I3+zxE1pHjD32ssrnPT7kZHp3rzKubZbSny&#10;yqK/zP1fLPAjxLzbCQxVLB2pzSalJqKae2rZ97F2bDMuD6kU0RkAyAAg8YB5r4l+A3/BWT4i/HT4&#10;2+G/hHpvwZ0bS49Z1iG3ubg38kzrCWzIVBRRnYGxnvivt65IjuXVRgbzwO3tXRhsXh8ZTcqLvbf+&#10;mfJcY8CcQcC4inQzSKjKaurNS09URFRjay4OehOaRVUDOwnPSkLYbcwAOc1HNe2sQz9pReeMuP8A&#10;Gt3pufFkuQykMfoc8mo7gRhCj88evSo0vEmCyQjKgHnaev5U77zYfB+bGR2FLQENgtBCXO9/nk3b&#10;SeF4AwB2HH86e6ZjIhbBHTHr2zWfrniE6LDEy2Es7zzCONI1zyT1J7DGaueaNymNiMjgDv8AQ0X6&#10;FbakOnQXdlaRxahfm4nA/eS7Au8k+g6VIZzhQfXrxj/9dNRCkR3SE56ZPSkjYocEDcGPPt2/GhJJ&#10;BKTk7slZWck7Q3ox7UKSDuVCegG7FRhxHngnceAe1PziAEsxNBIqSSFsYGCMgEdaeCWIBbBzkEfy&#10;qNMqqsw578c8UvmiJOW68YNMAjcMQVIGM8e2aeflfdjAB7DtTIX3Dc2MjJBzxSiVTJ8o+uD0pAOi&#10;kAUgAfLnNO372CbAc9BimQsEUhPTO49xUsbJIoUpj2A607xsB5r+2V4hTw/+yZ8R7+4lWJj4K1G3&#10;R1JIVprd4VPH+04r8ifh1fXl7onl6g7pPayKkh8sHecZ4AOc+wr9WP8AgolsH7GXjhZGYIbO1WRV&#10;POxr23Vv0NflfpltdC2iTT7uYxooKzSLliBgYJI7YHIwck8muugvcPWwith/mP1KAPdFrkBZMfMr&#10;jJX29qK14tOurxd9vCzhPlZzFGcsOp+Y5/OitryNj9DrnXIHRoNGufMLR7fMaJV2t3G0kY57dMjr&#10;ziuX1geJtfd/sGshpFmUM0EX+yTtbCqCOD3Przg1ekvby2tpToumxSusbKsbFUVnHO3jJ984I5NV&#10;l1TWraBbnWrm1sY2GIbW3uDL+8OQflRMn7yjP196xbb2MVFIfaeEdMt7aWbVdRZZQ5UPI5VVJ4JU&#10;qVIOScEHtmtAR2u5WtViijcEPNIchiODhgTuOck5Jxx6msq8OstdKIpXUMo8qNSUXPfOeg68nrmo&#10;bAWdhFFbtcQQBDJMgIXb5sruSQiDAJdnYnGcsc96i9nZmiVtUbkjRxRYJja3j/1MePlkyck5HOc8&#10;kYHT0NZ01/fzXy2M9jJHabHaW9YqIYtvQuCfMYnsQpHBzjrQ82qSTr9t1a1KiAsYoAS+SDhsnp1z&#10;kDnOKn1PTpZYpP7RvY2hZfIkTYg8zcOQcAhsgnKgHNaXaWhKTUrMxPDnhPRb/Xm8VTwPcTwSOlld&#10;3haaILMqF2gO9mjj3AKQyryuQu3ax35rS3urdLi78yTe4MUcFuo4B9ecfT06ZNZWp6rY+FtVt998&#10;xItg0EEUBO/JZQQ2QFxgg+2M8AVNo+qX2t3ChdJEBl+aKGS43SPzuxiPI3fL09KOW+jA1p9DXWYT&#10;YTWRgZxua2CDcpBz0XjA9/T2qC10vVNLtbv7Jp1q9vGhHmByioSeQ3DZyMdvUcVSTxLfS6h5huYJ&#10;URjIoskcyMNqkBzjpy3XnpxWdrnxwsnt57W1vJLJ7Bv35ZkjKjowBdxk4DEDgnbwO9NqFkiFeOhq&#10;3PgLV9Uu49YuLsLOz7y8soPl45BU4Pb/AGR16Vs6faaR4dt/s73quxYfNJtVMnoAAck5ORnHTnNe&#10;P23xL06SzTUdT1/zZyN9sLrWlRlU5ySBjsCc8gAVoeFvFXg2402LXYfFejmK+vZI4401GUzSyoYm&#10;fA8vEu3zV57DcelQlShsa++1qerJ4hlthKIiTI+RHAz52j1x0zx356fSsPXtS1nXCuni7nuiVLPA&#10;t2MHv8wHU+2ccd+tc/Y/ELwbc6n/AMUo9vqFzDtN21naSXDQjcBuIQFhgkZGDjOSOtaZ1rxtYaVa&#10;Xlj4SliS8jLSIYtrRBeD985HToV/KtounHUmSsjPtvB8zwve30TWojfckk+M7lJHmAZI2srHqTgH&#10;kAnjoNI09zG01750MLbQkizZAjB9PmCgAegrE8Taz4+0u/stRFxbW+mXEzC+ZrUyu4CZVRsHGdpG&#10;T0yK3Phb4x8NR+FrrxVq+mSalbSQM2L21LxhMEFPLxhhgHOAR+eKTr9ioxujUt9W0bToQja5DM0h&#10;81RKFRx0wuABntz+lSal4nsbayN1qOpwxJGBt8qQDGWAAJI4Byc/5Ncj44sNN162e88NaVqsF0II&#10;4ZYrMJF5S+Y+3aIyzImCABjHy9c5xz+sfD3xTpelWN34XnawjmSEX0GoXDSSyoHdnUbgwLbjGVOP&#10;lKCkqiErHotr4ustWgEtrIs4Uqu8Sq2cDG3A9D7E+9JeeNYLSARalPFEEHzRbgAAD1Ld+uMDHevP&#10;9T0bXhoTaFqHjS9uEcPKhhjS2CN/rNjeWuG2nKjnoOTzk0/hF4UksPEF34r1OJ5Ua7UxNf4Hk+Wj&#10;bcFz82fNIJ6ZHYYJbqPsVHY9JvNa+xwCee0lmMzeYs0UOT5anBfYxyQBkkj06ZqpdePLWSGRtM0m&#10;9neBR57C2MQ5zjJlCgrx0Bzn14z43rM/jTV/Hl291fa1Y2DTyLqUr3HlRxWwbLjeTlTzkYPGATgc&#10;1xHxQ8T+ItC8P2snhHUNZR41uY7y2vPtEzqiSRoq5U8EKu4kDB3DqTTU5A7aHv8AqnjbX7C9e11j&#10;W/DGhy+Tvgk1vXo1HODsESFmHfGcAnuMYNfxD8W/+EI0aO68U+L/AA/M011hLrTrwlFXcBkhwCQF&#10;5OAcjrjqPnP4d+PfD/j5tHt/tEJ1b+0Lq4lt9RvNgmsxEXYoOcy/ITtYgkbQB0z1UnhzVb7xWuqf&#10;Evwzp1y00ccMMFvMFQIGARNiOQvJAIJ6jnrVc76jPU4P2jPC0MMN14i8b6bAZXMk1tbiWeaNNiso&#10;EaKu9gMkglccDpglPB3xw1X4hadrFrqltNnTYbiW1+zO9r9qMcLTBApSY4YKBuGSCeFY8Hz7xPpP&#10;gXwDri+JbrwjG0+oSFXaUlmjlbLszmQkkjIUAdFYEk5IHpul6v8ADyH4X6hqnh2OeXUNQtdy2ltO&#10;rstwynG2VclQSMcZwMfLxis1OV9Cr3jseXQ/EC/+MEeov4e8LLGNKeWWSK6uXddi/wAZmQKA284G&#10;QcnsOgxbT4ySC/bRV03RhfyLOptomnSUoqMyEuZAmQQoKBWLkAZAO4Yfxn+I8PgfTm8A/Di2vxrU&#10;0SNewpI/lt8643lVyGES9CAvNer/AAE/Z18Pap8NZdb+LfhK2bVtbunkeV5zBJaRkFVEbAnBwu4g&#10;4xuINO82TdJXscToHjPx9ottb33j3RoPDcVzahra+wkwcryZZ1+z7yWIC4G0Kc/KR8w7jQ/i1rmr&#10;+FWeXxrp0d7BLvsZ7TTod8sO7hlYAKBhVKkbF5YEHBrn/wBrD4caZofgZoW+Ju/ToLtGmjvwr3Nq&#10;WO1SJuyDPC+5ryXWLyw0jw7Fq/hrx4b2102xD293An7tFC/OX3YG3czgEfLlc/xUXezGpXVz074l&#10;/FvTvCdu/jbxp8Xrq0MWorHcxtczI8v7tsIqom99zBDjn5mB+UL83B+Hf24zqfiCXwv8Mby91G3s&#10;I3aa6vikP2os7Equ4neufcZzyqnIr4C+JvxmtP2kvjLa/DrQPFB07TbzUCbrUvtW5VJOGcFuC+3I&#10;HOBXIftheAvA3wZ+JqeDfhf42fVrUaehv7yO5zulzypKnHAHTt0rWGH5tyudLofqR44/4KIP4S0x&#10;JvH93JYRXMUBjSxnRZP3bcBQkjKkmVHzYOwAgKwYZ5j4ift/W/xRH9t3vxHuLDTYEgCWltcw26Ql&#10;WV/mxIzSZAIPKktjIIwK/H+81q8mjaKe9lYgcAynoec9fWs5767lnFvDfSnLYdmlP5VosKlpcpTV&#10;j9f9b/bw+FtjFbWNn41spjdWxKIzFDGXG5k3tktkqQVwTjYCSSCczUP+Cj3hK30+LTNF8W2Rtyzy&#10;T3K3DRNbyAkR4SROVZXkDEbsgqTsKRkfj7eJrN/qDQvd3OFGOZGAPH8qt2ui3cMK/atRmVc/6pnP&#10;TjIHepVDUvmikfrp8Cf+CgegeMvCviLWtG1W3Oq2l3HpuirNEu2ZwmTI+CMgnaEVdzEnnA4XV8ff&#10;tR/GZ7GN9U1i4DXavDCsF3DJEiI+W2vGx+XqM5J6rgAAn8x/2Q9bsdD+Ldjpt7r1zFaXt0iv5EBZ&#10;4ySASB7DJ/Cv1u8S/skeKtb+HejXFtq2lW5sLlJnS1044lJjRlZ93zHIfksONg455iouR7EtpO6P&#10;MB8VtY0/whp0Wu+G9Vmh1edhHLBA1zHLGzY2+WZI+GYjAJLHG3+Imuz8MW/ib4gfEe71638HXf8A&#10;Z8LPLaQzPE0kyggozISAhZNoIKALtGM549D+Av7N+i6vBaat4j0Fbu6jvJAwuI8xybWOCrdc7W4H&#10;PTNfQGi/Cbw54d0ooZLKOCW4F1JPbWaPNIRhclzublVCkD6Vzu3RA5PufMI0fxT8RVmTwV8PIbFF&#10;uCNSne7g3NNBIjsGZGIOS/ykhi284A2yEdPZ+BvippFg1rYaWsEO+Q3F5NKblrlsfMQm7aueOSM4&#10;OMZ5HtWkaJ8OPDupSwaHbpArsWIe2+XYXJAB6cEjCjgcdMVq6nqFx4e0q5NlLBcLGyPaBlyygkDa&#10;QT6HPT1qlFkOTTPj3xB4X8U+G/F1zqa6ekt5NOkp8kkq0wwmGJGwqAFcDbkE5PJIH1F+zF421DxX&#10;4YB8TxOdRgcLfzQFdmELbN52hc7UztGenYgg8F8YNW0WHUJtV1TVraKwsLMXV9cvhAH3YJUDnJYE&#10;hRzVHwR+0eY4ofD2maTJpgvdPM1iNUjELXw82FVYsw5DrI6qM9QD05pxTUtSpXcT2T4t/F/V9NsB&#10;LY6lbWESy+YL1Pn8yLn5cuMAn349CCM1+cdrqt2/x0u/EzeKYbudvFayRajJArxIzOJSq7mDSkh8&#10;HKqSExsGa9U+MnjD4n6prdylp4wW/tJpPMuZxNtWzldc+ScdCoAUY4JPy7sGuC0vwDpU15cW13LZ&#10;hIL2J11F7lUZt+xRKp4LHDK2CMgZ9ADUpR6BGPKj63u/iJ8FP7UHiTU9Rhv9RgO1dK0/T3M6Nt2l&#10;JAEBD4VsDkEEhuoz81/Hrxp4GutYh8HeDNKnunvp1ktdXubNhPvcqvmNFuIXLBxtDY6YGME+teCb&#10;jwj8MtBvtat9furp7l3vXmuQR9mSJGYXMckow58xB8p5OSADwa0fFXhL4ZeP9L0jUtQ1NdQ1YX8c&#10;LRKrbni8xyJ4iQpI3xkYbByxHUVDS3RUW1odt8L/ANn208O/BnTtM8aeILfU7fTdQe6fT57GAGLy&#10;yZIhulXzUJfcjdWBZgAVJrqtG8M6Pq/iG38TabpMlnFDL+6tWk2xEMjHAzkLk5yff8K1tL8MifwB&#10;daRJffYrOK0WS4N4WMx2ZICswwzZC8Zyc4xzzoeD59FsvDEb3mtwTO2d5kG3JX1zjnrU68tmS1bU&#10;4Lxv8BPD/i74nweKr2zdYLCxf7JCkitEzS5Mh8sKpDE4O7P8JwcYrpLO90jQ9Tg0nStIi86WMojz&#10;w42EEEDOSSeM84yF7nioIviXoNn8Q/LsrW4nW2RVuFZTiKKNiGf5hjGTjn3/ABo6h4ts9H+Jds2i&#10;GHUbHU0kbTJYz5gdkwZSwGWCjcVDD1IHNNK27J+JnZX+vLqV61wLaLdG7CNDHgIDgcY5J+nH41W1&#10;DxN9rt7qyutUkeKIMhTGwMwTPy7sYGMdiffsPK/Gnxl0f4X6rFHYzXd3ZSlY7q8aaPZHMwYqrknI&#10;YEEEfe9QKxvE3xvWee2udMMBt7yXdYTyXClb13mFu6xg9Sqoctgc7hzg1TatdC5Xex7DBPba8gS0&#10;lctb7WChiwZBgg5HAbIIPfHTPSvP/j54uGkeHZzDdQgCaVwZI2kLoJFDEcjkDODux3x6u1XXV0TR&#10;tT8Y6OZZibRYbdVkLEPu37Sx+597OHAwMH1rxL45+OPF3ip9NlstMudPsZbR2gnBcSPGrtGpK47q&#10;gb3BB6HmoztuNRd7H0V+zj4n03xt4LmOmag93ZL5ZV7uIxq8mwrlQeSvz4w2MA8FuDXlnxC+N+n+&#10;E/H2raRdeKbCK20iR5b+S4TYyt02xCJsyNl8bWG45PTrUX7BOgeINI0XVtYj8QNJYXShYraJQQqq&#10;UBkYHBDZQHJxgDvmvLPiYloPjHrl3/Zk+oyPqUojgNr5nlwF8SMNxDfKAm3BxkY6ip502Ukj6t/Z&#10;OW1m+HEWvXF4zT65M89tcLbvHugDsqZVnJDH5ScYHzMe4AufFDXft5mOmTG2ntpi8c8Esm7cjAZZ&#10;QTvUZJaNgwYcbSMmvJ/CP7Slhpnw6tXfT54ZrAR2zWdy+0KQisWVsHB2sH7nlumOcy9/aXl1G3vN&#10;QttNX7WkAaW0vGLRyRqOHwvLHnzCAP4cd8VnZsOXqz1a0triwuJ7zW7lSIXMsalWBlZyCTtcjJBb&#10;nCgnuAQc7elfEDw3BNb2ukaxBE0bBdTtpY1DNISgRSrMvUseQ2chRggEV8/a9+1TcW91Ypa6JNJJ&#10;FG4vpri3ZXYMdx5xuPCjnjqOOTUurfEHTviBo2q6r4EDNdrcWjXFjcAGGNvNdVkkdAwQfNHgN8w2&#10;MOiHNKi4rUG29z1v4t67psPh+NrGO1kuZTH5sBt0XczSZVWD/cJyOoznBBI5HM/CvwbHH4RvLq/0&#10;d7C6OqPcn7RGfMcKx+fJkwuck8g5yc+g8msfF3iuKddNt76WPSoIkF5bQLgyPGFyoJ6DHHYEhiMn&#10;rs2PxJ8Z3+rTytotzqVvLBl7eFcSvFkkv8hxndu6gHAzxk0pRuCskeseLpNH1zwfdWXiyzuLqxe2&#10;N1/ZU/knzo0UEOEXoQV6E4OTyCRXym/xN8WJqSSWF3PLCjMlvFBH5cP2fHMTEqNvG3kgk4JIHQer&#10;al4ov31W91rT3luGmlFvBoiyIRDEFAIdAx8rafLGQSf3mcdK83vfDdlcardXVkJHsp5isEkckcfm&#10;TDJLgA5AaQv1xu+XrRZRRS1NXTf2l/HVwTo2hwQqsqwIi+SNkToJGceYHbc7hUUHkYDEjqR2Nprr&#10;toWoWMMH2e0vhM4iE3mmRmACxbmVsDazgnAPcD5a4f4feFdR0/xEt9rP2VC84CeUFPnE4LPtAwS4&#10;cDcB0IxXbQaC2p6Zc30upRxyQjfPJpxcbWViMhT1ddynjk4pJuQe6jrPDkKTeDRP4nu0eOC285La&#10;VY2MR3FivzD5jubBK9cDkAVgeKvjDNY+BLnTYPt1y8WWUyxhvneNihRkwoG/b1I4zgHBqayv93h/&#10;V/Dc1ja+abYy21xcqNyR7fkcMv8Aqy6sp2E9SBk4zXn2p+Lby1hg8PaLBCI1iBugFABx5bbV47Nj&#10;g8kgd+DdpISZPceJdY0S2gvb3UYHQySy3UV3H5kbOQzOAw2BVdv4/mwxwcjpyvjfx9rPjGI6nqb+&#10;YjXO8whGiCAxBD8qsw4fkZOSM5GFBNrxRPqOjLJ4bgSWaDbhLfBlVjuHmKq9yMH3yAPaqtnpFtdX&#10;CaExa5jw8TSW0bEXKxZCEA9OvfkdCODTVwckjktJha8M9tb2nnLDbhIt7AlZGyAWHcEAnDDsMYya&#10;s6zr0cGkrBAbu6JWNbK7lvkICqu1Qf4yVywIJXpgLwDWvoXhHUNE1j7TqOjTRryZJFAaNYwMspC4&#10;Y8BifYHNVvFT6Et2Le51i3Eyh1khtLcsF2jCEvtDHdggnAPzE561SvYl3bH2V+uo6Za6do1y9pLO&#10;Bbyf2iN5Ei4LMuDjy1yzHf1LxgEbWp1tY2mmaodQgmWV3cRoUJ+c/KP4uB0OB0461gSTi2Qx6YRH&#10;cNKMkqQItygLkkcfNt64Jz7CtvSvB99d6XczW2rsZom+1GM4LR4VhkAZzjJP0PNS2kXa6P0B/wCC&#10;Q93p978JPiJPZOCLL4mPYR7UCgRro2lXAwOv+suphgn+EEdTX1fGd93EgPzCdSR04/zjmvi//gh/&#10;cPe/s+fEi+Fysiy/F+7Bde7R6PpELfk0TD8K+zrTyPtyP5Sl0/iI5X+vb9K5GrSPIp3nj0v7y/M/&#10;Ib4qfCD4gftM/tz+MPB3gawafULvxfeIxJxHDHHMyGSRsHagCgk8n0BOBX6J/B/9jj4Bfsx/DKx8&#10;Ly+CLPxRr1w5Vri7sI5LjUrt0KssYcHyowu7PISNAzMfvNXxj8MvjF4K+E/7RvxO8S+IvijeeG5p&#10;vHF9mSzl4u4RcSboXVYndcjJV1OAwAPBzWj8bf8AgpPovgnwXdaJ8CNaudX8R6hpbaSfFd555lgj&#10;S7uA1wFlUBXniS2kwgAB68oAPkcHLLcFKpia1pSbe/RX6I/u3irDeIHGssuyLLVOnh6VOmrpOMZP&#10;kV5SnorLsd9fx/D0f8FT/hr4a8NarYXmo6ZaXEWvQ6OpW1sZ/s1yyW8YwBtRdozjcTywUnaPtueQ&#10;tK7nJJY556c1+Sv/AASoXVfEH7cXh27upJLmeBb27vbiViWObeRS5JOSSzj65r9Zi6tKSgJ75Fen&#10;kmIji6NSrFWvL8LI/DvpDZFPhrNsDls6rqOnRV2+7bv8uw1pLjZIUtjJhSQAAu49lGWGc+uccdRT&#10;VZXCmWMkgAgOASOfqakXjO5sj1FINigtGwye5r12r7n87iZLPvweuSM0yTaTnG0gE9Mj1qUqhOSC&#10;M9FxyaimV1BGfvfy9KAI7jZJDlFLKWyuG6+9KHRcAR8kY57UFkCqiRlegAA4FKZBvzjAPHX60ra3&#10;APLON55B4INNQL5fzDv6U8Ll9rz4+YcdzzR5ZZGdvmVcH/P4imA5QShZgDjgHPWoLpZliLW6q7AZ&#10;TJxn24qUNsUjYPu8fp/iKUK5VWYj9KAKlq9xBaCa7tiJVUs0avuI9s4AJ7f0qzKWeMllz6ClG9HJ&#10;H97+EUh3twBg8ZB/Wk3YNbiQAsoZUO3HY9qcQ6H7wyTjAFFsAIVRMnCgEmpAqEgDGRndk8ikk2PU&#10;jiiKSF2bIK4we1TBsEHoMYpjNGxOWJbPIApyDdjg5I4OPT+VQkkwszwf/gpLqS2v7LGq6OhbOr6h&#10;a2uY1JJAfziOOnEPXnmvzn0U6Q5TTr1nRI2UO0q4KkNzkYyFOcjGTjuK/QH/AIKd6rFZfArSrEzR&#10;pNN4nhdVl/iRIZg+P++1/Metfn3fXh06/jvbCEfZiMTxxyjnjnIOfavTw1/ZnrUNKEUOvplhvJEe&#10;0ni+clRCThh2PQ/Trnjt0oq1capomrTNPFbsqJhU3mEMeMnPyn+In8MUVvY1Wp9H+Iv2t9F8O3rw&#10;NN9lnhma3knyXVxwQ2F3bgQV5JGCO9L4l/aBtNG8GWvxEuNK1S40m/SeKO+CBwzIpYkEhTuJG3jG&#10;Mj618UeDfH1j4k+IC3/jmRbtDP5gsUuppPMIPypIVU8YXnt6kV6X4q+Oek/Fv4Lx/CbxV4cgW40m&#10;+e60bUtP/wBA+zM7AvEI0B3gDaoJALHBI4rj5ki3T9090tf2rdCstAtvEV5pGprNNLvdLmyG4xED&#10;5WDyEK3UZzx+GS7wX+0x4M8QfZ7qe1n08XW0F2KyxSFgD5jZiO3qBgHoBXyB4Z+HnxE8R2k+rWEV&#10;7rlhaRtLNGthMZkXGXbeM4XAOXOAOT71ueEfilcWWgrqLWEsFvYyRANp90qCZ2i+cHKyscHo2ANq&#10;k4GRkTuwSR94+FtU8Naz4c1zX9E8b6NPeaNpc17b2sMxYNGIcgMgCFPmKggdQcdTwn7PXgnxj8b/&#10;AIYjxh421nRYUv7qQ2MFnb71gQfL9xzlQTuwpYnGCfSvlT9nv46eALzxG0ni7XNT0XSdVW8tri9g&#10;iikYxEAl8bHZ49qPkAA52kA8V1v7LP7Qfx78PeCr/wAL+A9NspIhcmRLR1ieVZJBnMRDYK/KeCTj&#10;AyeapprQhw1Z9VWX7K3wnsfFt7d391ezTXaDdYtqJWBWGDvVI1VlbgN9/wDj6YxWRB+yf8P9F+Nl&#10;x8TdXjvr2we0RLHTZpbmRLSTne2d580MMYDltpAwAea8N0TxJ+0nZeJ9V8QeLvHl3au8uZYktVaU&#10;FNhWSQRSusClJf8AVgMxXBAI5r162/aA8d67eacreKdPsNInheETTW7CZ2UHdI4eL5R7ZHC5PoY9&#10;5dTNpq2p3XxD+H2leIbe08ORSXVtazMXu7e3Kxs42nILMDg5BJPv6gV4L+0N8M/hnpOoJ4F8O+B5&#10;7aLVhGLi5vN90pfzMhh5j4VgQBuGGIJH079vixp2p/EC1sbzWdRmgNhvupJQfJidi3ykyfNnGwbl&#10;UjjkgYNWYxoHijxVazPNdSabBeExyXFqR5UrJJjDFlJAKqT14cDaRu2zK7QKLvc8O+H/AMCfDRvr&#10;jxb4w8PXMVrBdKmm6UskgibDFQiqMK4wNo3DODkEYFe1a54osvD+kw6VZeC9P03TmLTxwptkRVWV&#10;EDDeoxJuznadw3DJOF2V/iRqFrGDZeHNAuXjjl3TvaSMZSTG2x1ZV2KQcnLZBIxgmsW81271TwLb&#10;XmmaPK0+nPJbXqR/v3RXUOu/ICq7FF6ZXbICWwQWmyuVzcysbFz4vtYtO0201K0tU8+5F5YpEziI&#10;K0bq4kxIC0hUEKy4K7+MZJFvwT8U/Geo+KLPR/HWl+RbLGWjK2Q3RlVX5WdiST1JO0ckY9vJ7DxB&#10;p2q63Bomh+IdLhv4I5opZ72/W7kbztkLsiox8tlYkbduFJJLBcmtrXPjC3h/W7FG8RafqkkdvIbx&#10;LJVZ/MOHZ/MQfc4+90ODgdFrZLQm1nY911PxR4fv7IeRrM6LLMio0gYKuAS2SCG6g89ATz1rl7yx&#10;u9evlOgyTrCgJhIciAc4DLxx9QO/0rk/hh4/T4t6mui6B4ZDtpREmp6k1xuiZB85igRA3mSM2QQz&#10;KNqbvlLLXp3gzQdUTRHsLzZZWKxHzpJYDHMvP3cYBGAPTpRypMNEcbquq6vpNwi+G7yMS3SukSSq&#10;rnAOQcHncxbJOevPHfXspPiItuiarKC8ccjoU+ZThC4ypIzwuDxz7d+hv9P8DeD9OhuYrRPty7oo&#10;7poFLnaVJ2qWBJ5H3e456iuZh8d297tW7muZR5brLG9syRRP8yozSMOT3Y8qucknBq+QFNvch1fR&#10;dS1a1vEl12dbyNGNrbvIYvs2CSRGByFwcDqTgdM4ry7xZ4quPDeuta3nie7YJe+UIJLgu8agE4lY&#10;ZJYKZMnd9xkGDwB6zNPa634anv5fD13M5he5t7VLlpJ38vLBFKLls7RxtJO4AA5APnfiSx8Va/r4&#10;0zxD8OL2yOr3EEpuJyFVYhEXMUgRQyOuGVydxGEBK7lFWm0gTZ5xL4q1OXUdZsr/AFadIdUjaI3N&#10;tLiV88ZDoVH3OMkkcnORxTNd8J63qvha71k6A95YfZd1ibdhshhIG0fIVKlcr1JJC4zxXq1p8FYZ&#10;tPjk1XTYrWCP5r4mJirAoFIUbc8g7Tnv36Z9C0JtI0vSJdEtPD8ckKAKtsEKpLuBYDLLgHJ7kHgV&#10;HNfYptM+GLf4d2oH9s6Xo5h1KWdhC93BvKIoBYNli/zqzg4I3EKWIwM+x+Bfh98TfiD4jjstT0aa&#10;DT7W3Eb3S2SwIVQcRlj80gLfwsSOvTFerGNrnxFdaBIbUbf3kLBUR1VwTtZBliAqsFYHBO4kcgi3&#10;rkF7pGn2011rZtHFt5ckbXBkXOeMqCNzE+gJJPAOKLSZXO0h03wn0vxzpsmn+LBD9lm84RlWPnMc&#10;YJ3biAMuDhgc/iQeJ+JPwc8SeEfDN3c2PjCBYN/mefJeNG0Ixyq4Yfe74wOMdK2NL+IE1p4VsYLq&#10;OezuHuTvtH4aAnqGOeflUDpgBx3Uivm//gpn+0p4c0L4J3ujWviCW3u74+UiQS4KMELAtjkfT73X&#10;irjG8iOV33PD/Hf7dfgv4Q+NTqEtyviHVrEb7dYrousVwXLlndcKwBOFXBAA9hXjnxT/AOCt37S3&#10;jbV7htI1xdItASsNvaY+UYI9s9fQZ+or5M8SeJw8hkR8bz0PU56Hr+dZd1re+TyTKSWPOeuOnrxz&#10;XdCEUapaXPY/Fv7Vvx38byo+o/EjVWZdxV1u3X9AeT6Vn+KP2j/jLr/hN/Bt34ruFsnctcOkrB5d&#10;wU4Zs5PAA/D0rzKHX47WQNIWxn5cDPNSya464Se3cLx1bjn09avlp31Q+aRtWfhfXdX0qTVdM0+W&#10;S3t8mefB2Kcep4zXN6nqGoTytezXTnbKAWZye2K+rPGej+FdC/YQ0vUvDXi+zWae4AvbO3A87ezD&#10;h8gEZIx+B69a8BuvAFrcpYaP4cL6rquolVWytFLO7NwFAHfPTPXrT5lb0JTb3OQ0zUXuZXyAqoSJ&#10;MHqeeen+fwp8mp2wV7ZZWZ/MBckk7c+nSvvP9mn/AIIH/F74peAovHXxD8Sr4ae4/fCxZd8iRlAQ&#10;jDs24nOOwrI8Sf8ABFvxh4K8Qyxaj4y86EyAO6wsCQWGANygZweefXGe/P7eCYueF7HxHbTZnETb&#10;wS3GWJJHvmn6nehIvs0LyYycGM4wf/1da/Qmz/4IcW2ratbafB8WD59zaLOkBt8tyCVQkMAGwOnQ&#10;HPPAz8d/tR/s5eLP2c/iVc+A/EsLxm33PaS44njOSrD+90P+etxqwk7IcZKUrHDeDNY1vw9qFr4h&#10;sgsM9tOs0DvChBIPJ2sCD37H8a/YL/gnj/wUEH7Q3w50/wAGeO/Ebf23ZSn7e91cNlguwKBkgcjp&#10;tGMZ4POfyK8Y67peu6Xptp4esTGLVSbqfawZzgAjnA9al+HnxY8TfDDxfbeJPD100F3ashXY/wB4&#10;ZBIbnn60SSktTVK5/QL4k1/xJrcVvbaLG1nF9oErXYQ8qjHcmQflDJnnr19jWrrGp67pOn/Y7LWb&#10;qNmKtI8MjEDkFgMsGA5yMHIGMV5J+w7+0VdftFfBCz8VX1hGs32ZYJniBRdzKMgEt14PJx0+teox&#10;6L4q1iSwisUuI4lgJuZBGGl3Luz8rlccpg98c4FccuVSIs0zm7z4jat4V02PStW04zuhb7LcWcbQ&#10;eeQyhQRkhhl/nPbKEg4BG3pfxV1K/sLd2KRSXIygkmcAhdrFDng4J5JC881534uTxdor3+jeI4je&#10;F7kpZalAnlux3JuHMm0xZY/dIyCBnpnP0m9+J2madNDHZacfKgZzHIHMj5H+rQruUkkYBwfu9c0c&#10;6GlfU9W174aaB8RfB50HxXokjrOqyPdkZERALBm5GdqgAAjBJ5HevnCw+G2swfGgCw1fS7i00e4E&#10;7rGZImlgX5NgLMBGvO3aowwJ3Kw4Ppi+LPiBpOvz6FrbyvbuWZoyjbPMMaHHAUoQHU9wd2CWIY13&#10;/hfwD8PPFo0rVtb8Mw3Bsr5p0mv1UvtEZXYV9WbaTu4+Udccwk07thdbHjPxm+HtvrUc1/qtna29&#10;tp9gbh9PsZzIquzhV/drkMNhBxgHA61zHhv4e+M9YGmXej26aalqwuH8xDb27qsbLEFGHeR1R2AZ&#10;1+UMw45J+xvI0QaJq2k21paWDOQSLW1UgsR/DkFWJC+2O46gYGo6tp8F1LBYaLDJBBEFnDDem3eM&#10;OZAoHzKyNgHjHPQFs3Nt6Djc+UNS8aeMjLpLXElzbS2c7JELdIsQQKDMZZHIDN86c5YHGcHmuh8K&#10;fFzxJY2Gm6W+iytpUN2VsXtr5vlg3F97IckS4ZTnIAO4YPFeieIPhZ4W12zkureWOMsJJVXak0ch&#10;YEqRk5VR16EdOeK850nwpZeF4J7GSK5E1p5kVr5yt+7ZsP8AvHU9cHjA6A57mrjK+hdzvNR+JPjz&#10;xH42XStHms4tPudPhmRYrrflDJC+070Y79voI2ym1mZQAv0H4J8NRXFpJaW7qYri08uGKaJZADjA&#10;OGJy2CSOc818/fCrxXb6ffad4dk8DBPs+nkXmp6P5LFIVw4SUncx3Mm0sAeXABAzXvPhD4ieV4VT&#10;WrzSF0ci4SDZc7mESRgKpdgTknOP4Tk4PTNVLn6Gcl7tzmfGeiWdjrSJPc3NrAUeGWe2tUikWJT5&#10;caOUVQXDhtpOSQSc7gznntHvtX0/xTp8ejau8PmagziwO8W3nJA7GYEksTghXDcksmT3qT4xeIZ/&#10;EWmXaRXG+CeFhMN5BPksS4CMA5IkedlZcAsOPu4rynwv4ie08SQGO/8AMWa9xaTeVvnjiChZF8x8&#10;KvfjcOV5xgEzy6agvIq/HHQzqd8n9nac6Ty6mwFnEZEc7ZIgm3JGMHcVIAAGQD6aWk6N4j+Ll1qu&#10;qS2Lzx2uuyxp9ou1hkjiZVLMUdWAYSKrkHIyxbA5B1fFmknxvYWN/f60unsHaHTpGtpHWQZyuXXh&#10;RliVLAAZAJP3h2Pwp+Fi6YtxaTu8iXE4NwsTFTKyj5mJKkEEANwerDBI6DasF2lZjPCHwKtG8J31&#10;lrL7zeTwSIzOodo0+5GxX5lA3MGZW55xtrn/AI82MI0p/DrRWbxR20NvBDHOdlrIC3mcBsEZYqDy&#10;RtPrk+/X82j2WnyafMYl81lQhHUAHIbjBzknpxzxXnsnwo0fxzp8uq6h4bdLd2JjBmOZCFxswM4+&#10;YD5xjJPBI5ptX1EnZ6ngHw6+O9h8K5JNE8UzX+oQwJ5MSRzl7eBmlUhi2PuhQeFXvgZB21zvxFv/&#10;ADfivqp8PWWpWlsb6cTSW87gyYfgbFJ/d7skLg56jHAre+LX7MHxJ0FpfEGn6XObKKBWjnQmRbQi&#10;XcoYRE7ctt3FiQBnG77tdL4U8O6t4r8e3HxDbw5LFp63cVpEsioGzGioDtZk4384Pz8j1oTRTlHo&#10;eb6Z4F8fNq39m32lRyWDKJ4o1tg0aB4ldBGrZw4MhBAA+6+CMkFNQ+Fvjdo5Yta065t5LhGW0nto&#10;zHncjnLbQPMXah+X5eSDyBivsnSdM8MaZpVu93bbZYbZYfmO6RAOVQ5wQMMBk9CxxnivIviV4vgv&#10;Nd/tJblNP0qzvWs2uJGVY5dyOrncclAN24g43KDjBwTUY9SedtWPAfiV4fmsdZsJtRmYO1gj2d0A&#10;FcggfKxCj5kTYOp5BHoRNrHisWUsNz4SZ11IxxtJ9gjk8xSWVAzEsQNm9gGOSMnkFQx6f41ajpfj&#10;LUrS9s7ecWltEixXQlBWaLy0O4RKo+8pBA+VsEfICCB5/b/YoJLq51rS5wzafMqulxhLfezuFZUJ&#10;Y4XkMRt4Axk8VdJWGm5RPSvDPiW81zwVPYWWsWkKkSedOltGk25Yd23zHwwwpZQAdpJBwCK4e78b&#10;XfhjxVq2k3mqW7QHc8F7bSq7S71LK56qHIJJAyE7Z7c7rvje08Q3Ntomj+JUs7MRxpJbW0agAn5S&#10;7nIDNwcsOepx2qrq/gG8TS/sPgu0gc3kzsim0YysilUQMDkoQAR024XgncKh6IpJW1Oy074s+AbS&#10;W30vUdcutSgjLpLMIREq7kbIdyMONypyeTv7DomjNoya9Pb6ZdSRWv2gm3mLsnmDO7eyxuFPU4GM&#10;gEg54rnfCnwT8Q+Ir61u7rTYrfyCYDiMAPI6ttdV3AZBRtw4x8pHfHsfgH4RQanbjSjAIr1f3vzX&#10;UaHeXYldilicjAz9z0JBzU6PQbkrFrSdT8PXnhT7bLqCOXcvLetaqhjVcbV2JgJliPmAyWAzyAQ/&#10;wfqwm1JoZ7OSUu8rQRzRP5cxCllXcGBX5+N3IAPIZcqYPiD8GvGWm6DctZRLbRXMREzW84fyyoX5&#10;FwBuOSDjPUE9eKZpmja1NZyaZcapMt+qOYg8Mqi9CxZUJtVgxxyeR35POHGNiHKMkS6u+s3ng3V7&#10;i+uZYJobppUksLJEYRqvIC4Gxgp7bcnaOi4rn/h9c/De00228U+Mb+7uL+FkNvKJMEhXA2sy4/vM&#10;SN6nCtggqCOx8I+ILK+km1fU9YikkW226jfTbWjeXayyruyytltpONwOMjg5byPV9NW3e48PvB9l&#10;gvJ0cy+SEQIpD7htH3TtPYYGOM9Kb0uCVza1H4nXPiixj8N6Vc2tzaqjR6fNb6ekTR7T1Zk+djnJ&#10;y7OTjAq14P1zwj4CWfR57aK4vYkKecpKhs7WO1QODhxyCDjPfGK/grQbS3tNRvZ9VstPlgt1Sxto&#10;FwyK5yjM23ngDnKkngHJrlPEWkaq9mviJrUecrOZYzMymQZHyhclhgYOSAMkjJFS5FcqJvFPjLxN&#10;rmpS3N34nubS3VHt43Ul5pImXyjGWXbwUkdSRg4JOScEX/A3wD03XvEtta2PiQyWxtN1xdTuCBk7&#10;iHO0h2znBYE46g4xXnENvrGsyx2tpG9w00qwRoE25laVVHUgYBwO4Oe/Suqg8f8AijwzpraNb6ss&#10;cEhigiEDEl4wqgMzFc/XgnnrU7sbWljS+K2j/DHwf4s0/wAP6LoVu0+mjy7+/juUk88FiU5ZSCVJ&#10;BJxuJOw5U4GfqHiu3VG0ewvMW6wFZXjLbk+6CGZTtbIzkbQDjnNc9qb2n2u4TWbdhJPcLIWd2Z8E&#10;fc5xzu5yfQYOQA2jpN9pcTyWt8jSSyoJLZUQnzJC230AIA4J6DPXtQO1kfoF/wAESfDh0D9iS613&#10;b82v/E3xVeyHsfL1WezXHsFtVH/Aa+u7ZhDdJJI4UDqR644FfKf/AARH8TQ+NP8AgmZ4C8VYVV1H&#10;WPFF18i4B8zxJqj8D0+bivpXxp4l0fwR4T1bxrr0rrYaNp09/fOmMrDDG0j4BOMhVPUge9c8nZnz&#10;6nOOI547p/qfMl//AMEmPgD4l8R6x4n8efEvxHqF1qWpzXU6WMVvbKkkjmQgBkkPVvWtfQf+CUH7&#10;GejXfmaloviPWIyGH2fUNYCIM9f+PdIm5/3q9Y+B/wAavCv7Svwf8N/HTwDZajZ6P4gR7izg1aCN&#10;LhVSWSE71jkdVJaM9GbjFdpPf2FrFJM95EqQjMzNIAEx13E9PxrzVluA5m3SXz1/M/Sani94h1aU&#10;aazCoklZcraStp0PPPhH+yF+zB8AvEy+NfhN8IodJ1OO1kgF4mq3czCNiCy4lmcEnaOcZr0I7QMA&#10;NgNgdqyfEvxN+G/g/wAJv8QfFnxC0fS9CRU3azf6pDDaLuOFJmdgnJwBzyeK57w9+0x+z54r+LN7&#10;8BvDfxf0C88X2ETS3WgQaijTptOGXAOC69WjBLqOSoHNdsKdOkuWCUV2WiPh81zrNs8re3zCtKrL&#10;a8m2/vZ2i2oFw0vmOAfvxrIdv5dB17d89acqbTksMseFA5NfPHxW/wCCqf7F/wAJ2ksL34gX+sXd&#10;r4lbQ9Vs9E0G4d9NnBUPLOZVjUQgsoDqW3ncIw5STYnx1/4KBeHvg54q13QPBfwS8afEF/CPly+O&#10;7zwtZK9roUJQOS7uw3yhD5hjUABRuZlAJDseXY+ijukG1lA6c4qM7FVju6dhXzr8UP27jf6t8Pvh&#10;r+y34WsfFHjH4n+Gh4h8Ow69fNY2VhpRiMq3d0Qpk5w4ESDd+7fJGFDeNH/gpV+1Of2bfiZ+0nqX&#10;wn8CWGm/D5o9Kl043t/PPPq4vba3kccRo1qVmdlCuXBCgngiizFeOl2rs+7ZCiZySSpyB6U1sEEn&#10;aSzZ5HbH86+K/Bn7S37eHhX9rn4W+Cvj7P4U/wCEb+JXhya/l8N6FYlJNHeKJWcyTSIZGZSyEgOV&#10;yWUYCgt5P41/au/au+OmmXfxy+C5+NcWsJ4qa28IeF/CHgx5fC4sLe+Ebm/umiC3MjKs24q3DFUZ&#10;QFND0Fz07N32P0uDEsFc9ByFPavNPjL+1T8MPgj8RvCXwt8YakItR8X3NwtrukSOK1igQNJJI7kB&#10;QN6gDlmLcA8180+MPhPq/wC2F+2V8Qfh54v+IPiTw9bad8KdJI0jR9YmghttSuVdt7CNlLCKRVOw&#10;nDYwwrifjb8Gf2X/AIU/tw/BL4dftJa5pOo2lr8MJbfxJr3jS/8AJsr6e1tIra2mIuJdkTs1uzAb&#10;iSzDJY4JE1cn2kU31sfX/hH9opNM+AV78ffi4sFhptteysktlC202jXXkW74LMSWDIS3AOc4HSvK&#10;PEX/AAWF/Zh0YxQaXpviHUJmVjJDb2SRsoBxlvMcYyePwNcj/wAFgPHmgfCX9ivQfhv8Moo7e217&#10;WIItOttPjL27WMEZm4KZyu8wEDoc+lflnb6L4x167fW7jQtTkleOMebayysGZxheAMls9VI9axrV&#10;JQkfXZPlOFxeD9tWWsmfq6v/AAW0/Z3lkubaL4aeMJHt4DKfLjtMEbdw6z8/lxXGeIv+C8PgiJ/M&#10;8LfAnUpYxkMNT1eOBgcgfwK4+nNfm9q/hF9OgtrXVPDF2jlkM00k7rcwo0SEmQnAVSDxkZAYHo+5&#10;sXxp8IPGPhmwF/fatGYHjEwjxuYKzfJl9uxm54wSODnB65KrKS0Z6zyTLoPSB+omjf8ABbuLUdlu&#10;vwBhzuYKF8THJA4B/wBRznH5Umvf8Fd/iSZZDo3wy0KxXb+7a6uJbjJwcZ5jxzj8jxivzU8FQ+JV&#10;X7XNE0gWYBOqkZA+ZVKq2Oue/fHOK9LWHxPq8bxHXNWIZA8aDw8ZMjgdTDkckYPbPuBXNVr1YPc6&#10;6eT5VyO1PU/YD9i/4969+0n8Fo/id4ltrCG5fU57by9NjZYwI9uPvO5J5Pf8K9dx1VScE4JFfOv/&#10;AAS38CXXgj9jzQ0vLsyvqd9dXqs1sIWAaTZgoAMH93nGO9fRYyrAleAev412U5Nwuz8+xyjHGTUV&#10;ZJux8of8FVbdbrwx4NtxhgNQu3YHOAQkWCR3H3q+KItHu2lnliSOXbLudvKBwoHOcjjOevPPNfXn&#10;/BUTVbpvFnh7w7HfRRRf2NJOrTliu4zFTnaO4AHPTrXyQsAW9e1muzIlxGymL7pA4JBOPm9MjNet&#10;Q/hWO6kn7KJz720V4xlNwtqwOGhKZx+O9c8Y7f4Aq1eeH7mzuXjuYZ1LHeo2EfKeR1B7Y70VpZ9z&#10;Vcp6P4H/AOCf73j2CeK/EEGmwrGx/wBDPntK+0FXfdhRkY4wD1PvXovh/wDZi8JeA9UDSeJJrtrU&#10;q6yT2EO1McrIWGD944wPQddtZer+OL3wRbNN4Wu1u4ZFEkcN5LI77A2QVX7oOP4fUHPUVY8GeJLb&#10;XtflvvEfimadtRVm+z28atLEVI+TghU5LkEdlJI4weP2T3bJ53LVHUaj8MPDfijwFqXgXUtKjtLb&#10;VJnVrnR4/Ie4h9GkUHGQo+TGCO3FfMw/Yk1fS9QvfCHhLVJryxNsEWUbS4kBYlR0UkH07V9Y6aPD&#10;1zeS6HY3d1JbWlwGNzLOSuFwwLFhkYzj5TyOgPNdJ4X0nwfauLaGFrG4VzcSXkUzDe5Y7sg8FCQc&#10;AqOMHAzShFvYjma1R8u/Df8AZA13SbJtXl1C+tNTtwsp+z6fGgBVJN0fcg4HUMOccHpXTzan4G+B&#10;HjG98W6vJql9qfnSTnR5pQtsgbgI6uvznbj5gM8CvbfFk2r2+vm08La7JNNNKZJ/tFxg7BglEypR&#10;jjAAbAwWGe9Rah+z3qvxB0M3fxEnthe7Gdp7TLANjBIzzgoAMjbjJ9MnayjrInnm3dnIfD34s+Hf&#10;HPhWw1+TwkdOkdmi8i0QN8oO0F2xtPyIpPQ7VC8YFehaFp3h681K11i2tbdwnFxJGzIGyDt4yRtP&#10;oOM4P15Dw18NFj1Ky8CabqVtawWSfaLi2t8q8USkKjIwdvM4Vid3GX6HAx1NjFAl0LLU9SZbZRHb&#10;Ki26qIwTggkOCzcHpjAxjPBKahe5VjF8V6zoenX17fwraWfnXEbw280RUsiKFDKyYyny4B6HAPpV&#10;Pwr8Qtd1DXpTGkEROyKzUFWaTd99mdvRcZHX5R2zUHxN0aXRvD6adBEDeG3R2+xv5bIyriQ7Rk9Q&#10;RjgcDrg1z/h74BeMtTvLe8vteuLWCcvvcTvHMY2XkgAjeMEDPG35jjkYlSsxq1ij+0l8WY/CuhXl&#10;sl5YX+q6tpypcWpjYIudo2ZDcqzFgV4G3cOea8LtfGHjqbSYb/4j648Uaai/lI65jtlO1dkUeeSo&#10;4X0AAGBxXs/x2/Zx1KGExJ4peQJb+YBNcqHcjsjhFbI7gs3XtgCvLYvBqy6FLoSNalkl3GQTFWdQ&#10;uJRk+5xjkhgQSRgBOSb0CDiXtA+Gfhf4h6pfat8N9QuZobVW+03Etv5UyupEnyx8qw4J4B28E1v/&#10;AAe8BeKvBPiSSy0iyvLu+uHZp5/3Y2Iy4Kj5eAd5BHGD82ecnL0DT4PBdlDeaA13BpcUUjG6tr/y&#10;8IcZDMqYcn5csVPGTzjJ3/h/481iFYDNqcMEyxxbLSWDy0BjCx4Zo8AtleTg5KknqSbgPl6o+rvh&#10;rdeH/CemIloEEvlxC8823yUUllAAzgnKHPXGB/eFZqeMdclvLnSdQvWjtjOBbXDSFy+QQVwOOvGM&#10;+1YPgXx5DrEguHeP7RPEY5o2m3KGGMOS4z1JI4BAHIIIqbVfFGkzJJbXDrLZSRKYxHprEvsIDFQC&#10;2W3dQSVHHfmtktdTKV4tFjXfE2ia34aik16Ix3Ntc3NvKxj2BG37VfPcggEHvjGK5PwXf6ukzabq&#10;trLJE0rfYpC6rJK3yA4GMnqVyOm/PTOeXtfGsn2uWV9OuJ7eKULeLa3DhJk3kCVZN2UbBiBUqTlS&#10;2RuZa7Lw94ostUV7rWrkolvOkluskmY4JAQAik47nhiV3Fh1xtLl5Ds2elXUVjJpxuNCht7Vy2+W&#10;LyvKU8ggkqcKxJ/E5rhIPFPiXxL4kuLzVLy3jgSQMsUD7iIyOCVJzhTkD3fsQRTtf8WHQ5DqRMMV&#10;k6GS6WZyGOBt3Ll8KAQMKMdc5rnNY8d6I3n6x8PJRPIJlWSWMBAImQ7SWyFAz05HIHO5QKlaijor&#10;neTTal9lF54gxa2LuI2LtuMsRYqc88duee1cpqupaNol+tyrrLcIcyS20RdkZfl+UdckhTgnis7T&#10;PiLeXWlPHqunxQzx2oeWG5vpDEW8vafMMiSH+LPKkDOeaoaNqt9YJKh8RW81sbqWW2uriB5XaIBW&#10;ZjxGQxZ2JHygs56c7la2xVlc6PStQfVteS6hFzuilMz20qKBnyyq8exIHI64+tdfb+E7fVrf7I81&#10;tLGuUZjCCJN4Hzc9BjHQiuT+F9rrmv6kb2fUBEjTOQYrQlXjVcDPmliqkDGQeR781sfFv4j+D/gh&#10;4K1Txd4nmMFqLKRlf5iGfbkqQCMDnjr+FaKKaFJpaHB/tmfEHwH+zz8O9Q8Qahr9oJApBtbiFSIy&#10;FxtXbjJJQdRwH9xX4W/tK/HHxX8Z/H+p6zeaxLJYG7d7aBeFYnkdO+BjnnHFemftv/tseNP2pvGd&#10;z/al3KukwzMlrambLDnOWIOCeegwOOM4yfmbXbxrdvOZyW3Ag7ievHr7f55rqp01HVmsItR1IJGj&#10;KPEwBZuVLDkc9fXPNZ1zLJESWVmJIIJbjvx+uavi4VLXKyKZJB82U5wfUnrTDZwOjytEWHH3Rjn6&#10;/wBPbrVu7WhotCCG5maPy0KkjIPzdKt/bikbedvJ2Y57ceorKiMbXHGQpODk4zV6c2pR1LbSwCoA&#10;33vUk0ovTUbOh8DL8RPihd2Xwz8M3M05ublVtrcyYCtnGST90dBn3r9Sv+CdX/BN7XP2a9c0/wCL&#10;vxW0a21jWJrQS29nIvNqjDJZQw+8vAPpzX5m/speNPEfgL4waPr3hTT1ursXkaW9uYAzO5cAYyCM&#10;5IwSOOvav6ENA1nxdZ/AfR9X8Ux27zW2nRkRvb7ZBuXGJTu+Zeee/X61hUcuXQmb2HeGvidpl5c3&#10;fivStKe4S/iiiu7RuGhaLcAcDuQ/J9F+tcp8TrqK/wDDpnvbiRrySaW4y8Z2qRl0PHOAVHPoTVqf&#10;Xrexsra4D2yT3CkwpHGIgAQMsT1J789cAd6y7/UdQ1L7V5t6jvcEJ5jgv5gHOAvYYB6HIyMVzu5K&#10;0Zt+Avh4+u+L9G1i/kuZZVZh5k7MhA8zI4zlcjpnk4PNfEf/AAX3+DtvpHiHw18RNN0p0RGlsry7&#10;LHEm4Bk74wMOM9SQfQ1+g/wsW/0OTy9WMaBYP9Ia5cvMsxJAxkMFO7J3ZU9sYGa8G/4LOfDG9+K3&#10;7Kkmt6bGk1xpDrdoLd9/mMpztGOTkMPmxweO5qqakppszm7STPxJFlDbyiFlJDDPzDO4/wD1+n41&#10;nT2DSXJmnhy7EblHbjpWunmvdbWyoyCFYYxUM7+ZPIykEnqDXpOKNbvc/SD/AIIc/HDwjptrdfCD&#10;xLqENpci5BhaYDY4Ztq89jyVH1r9Ome0dSttcFxMpkjjWYIQ24s3IP8AFuzjHGeO9fzefDr4m+KP&#10;hV41sfGnhS+aGeynWRokOBKAc7Gx29uc1+vX7DX7eOj/ALQvw2h1HV9UjXXbWILc2jsVZnU4BGfl&#10;YkDng+w7Vy1KSkOS5ldH0X8SvDmySw1qxtXmNzZr5rCYhYo4xKMYzjACZ9NxU9hny67zBrcVjour&#10;Nbw3T+T5zzhohs/iXacY9f7vJHevWJ/Eq+KbNbHUiJhOo2gwKvlfJkA89Dv45yCOO4rzXV9Ns3vL&#10;WTULWP5pPkWNQqRhTh2IK5Y9f4iD9OK5HBpkxlZnRfCrWfC8vgKaS4tbGztoWX7Q0UAY7DEJGd+u&#10;QWYjggDb0qKfxzrUN5cS+FiLmLTiixpuJTDAyK68fMflUjaD9zHrXHa9oDWwleC9je1v4DFDFJ8h&#10;RW5KoV2gv8pYsRty54Ip2gxXN/4VZtOiWGS22xQJb/KYVCqnm5AdjKNw+4yruA4QZZVqkXeBp6x8&#10;T/FKa1e6VpF28FqkquXE5kY+m/A/h74I5zVmTxNea5dTalqt0wt5bQW80cxKPGQ20tgcnKqnHQhq&#10;4TRvB/ifUr0y6hLZm1uowJoklRHXnG4ouAecfMeB9a3PD2tLZ6rqPhi706NprfDCKSQM8oGI3l3o&#10;gLjhQoYblKDP3uKUUilK7LT+In8I6VBfXN5GyyWBtwsYKzGToFC5BYbRgLjPbHWn3uu6R4xeK7ZY&#10;mvTbDcWJDjGCCeuMA4AznHriq2tweEJpkutQ0lr1o9QS5s55ACqNjAXcAxiO4IAqjJJJOOMV7i0X&#10;Qb2CwttMW2tkv0Qw+WPKQRLmRwTvLHLHIYKckfNyQb5URJmVqMepeHBb+KNLvbaC+uJZYpJ5ox5z&#10;RBDIyIR9Ack45xXpfg/4sx3vgdhr72twXuo20+cjjzdoOMHJGGJLEn6V51r98JfDsUto0d3ZvDm3&#10;uipSQ5kyFAUBQx2bsEYOcYGM1gatr1xp1lb3+l6nqKxQ3IM1yltwY9wz5SBsKNzbc4LFeSetVoOD&#10;VrM9k+IfirQtX1CysJ7qCyF00Ful7s8xISdkjbiM7v3bn7vtjo1ch9r8N3+u6hrb3MHy3UUFk6x7&#10;4bqNnDEBAcIWweCpxuPQmuMb4owQWKaA628d1Im6KS+jkkCBowWUM4LruDbg24EFCD8vy1J4Kgk1&#10;t7rS5ZoYrVireZBboGWQDA2koB8xUDkMVxlRnhpkk0F7M9fXxN8Nre0e/uoob9LS5MFx9mJfllJ+&#10;YZxxjdjvjoeK0Lb4/wAFpqGoeFdEkMf2aVjbRRadu8xfLEh5+X5VYMuf9pB614R8c/hXr95q2mWS&#10;fEDVY9L/ALNW20iJdQeEWpMYJdgjguxlD5JwG4xmtjw9+yl4n1Ayz2nxEvl+yXFi0X7tpIJwyush&#10;cb1kaQbgy5BVsrlgq4aYW6oHyWuz23VtVtLzSLa5Elwr6nE8UJjgbzCpDHIJ5jAwMnJHHQit3xd8&#10;VdY8H+IrTTriytxYTTJBbyWeZMqWJZiF+6NoGPU5PcVyF/qeleBzoz+K7dxGkUkkJiJZ402gnoRn&#10;bkNtwVOBkHBNZniXSfEfjb4g2HiCLUvNsLSyt4LUg8eY4Dv5jIjHa6oGXIJBYqT2XXSxle+57VZa&#10;wru32S58yWeQL5SjBBIyM57/AC8exFcXr3iOzsvEDNcWCoWlx9n8vYoGwYfcMYHHp1BqTxR49t/D&#10;8FkumRSTRXETlpoirRGRU4Xe/OQEJHI54zXkPifx1Kktxqg1G3TWJoWjuIpJgqSBG+VvlmwjBjtI&#10;JGRggHJqXBLVDV3senfFD4g2lr4f1OK0ni/0S0SNbSRRvV3RX2ELhlJXHHU7uhr5gl16z8SanJe6&#10;ygdXYyNbqv7t1A2iVtrLuAB+7nqtdH8UfE3xCtbhF16209xe6Zc3enq7hYsMGQlxGCrchnB+Vs8Z&#10;IBLcl4V1+70fSIbGx8NxTRiUNdai9wWkAVw/lqHYp8xQBBg854OThLUvZD/EN3qOgSSW9xGyTpb/&#10;AL2GJQVjYg7kIUjJAPfqAW561xWvweIJtDvd6whbiOH7MZkDEMwc4XHQcyNzxmPB7V1/itdCfxDq&#10;dpcGO7spY2EE1mxi3lJWb7QzqcY3McYUFlCjAXk4OqeGTot8mk6LdNqV68yJFBchyCzA5b5JS5IB&#10;6gEDcCuPvVTstAiyp8IPAmux+LLfUftOy6MZZHkbAkVBuwBnnDY+THOM16J8RptZtdZ0++isIrNE&#10;RDJHlvOiaWFZEV1GclQcZPJHOeOeR+HDadCbWS8NnHptuGaV7hA000bZO1VHlNGMA5beM4IJGTXR&#10;+N/F5028udAjs1aVZbkmaZB5phLGOMCZgodlSFASRuyNpYAkGLWEm3I5zxD4q1/WNAtfClvNG1pb&#10;XCkXMcIVwxUjk9WwHPXOcqCDxV3wnrvi/wAH3lzcpqbrfsxjaSEZEYYn5gMcDOSGHpxUvgvXLLwp&#10;rUV7dWkHzT7mvLhSVKKpwDgDyzjOeoPt1NiC/h1/ULp9Ttc3M7YQ+ZsVUOMnauN205HBA6cdMTrf&#10;Qu+h2emfGKe5NjNq9zOwtrqJrjy0O141jVUJGACzmc89flA4HW9rXxFtNd1U/wBiNfWroJzHN54k&#10;Bfb8oiUnCHAPHQZGRWPaeCtLtfDEF62qC4u7qLzEjgcRCIbpFdDwSGBMbLyM5YHkKTb0jTElYwWu&#10;lz2en3IDTBtq/u94ICvz8uHwccnGeww7tkPlOM1Kx/tO3Gpap4nhW6nvWe5jvoiVwVBYnAII+XYM&#10;jOxFxnPDPFHh9NF1K31q4l+2qtqsqkIxWUgFWy3HAIBwMEDINddZaBqHjDSpdOiuZUExikt/OgEf&#10;OG/eFIiE2ICygcZ+UsSTxZn8OLda8PD3iWQOs+oefaSwTYjYMqJ0dQ7sjlmwTyRtzgkFPYcW7nP+&#10;HptR8KQQ6lp2kO0u0vA9wC6yx7sEYIG8gHscnFafjm0Gq+EZtVTwxcafPEgjvnlT91kNsRlBHAO0&#10;cjua+gPBHw20DxBYR6hr9haxLbzybvLt/L3/ALwhTwRglfmPqT0rS8aeC/D/AIk+HV14cSxlVrxS&#10;RJNF86ORuAw2ThT656EZPefZtk+0sz4V03SrjRbK6XTg9xIA0k5XcQTng4IIUHg56HFN1DR7a3tP&#10;kkjWYb2nRvlP3s8gDjrx9K7TW/h9/wAIZqF3pi30kkkgkiBj2hsFSFODwfvkYAAJ79BWBdmzsLlr&#10;2OU7t7eW6cZCj+IDudw47Yxj0FHl3Nr3RkN4Vg0K4jlW0Zzc2yz27hjgM235evHII46cfQJpi2tr&#10;rFvZa1aNBYBRGGKsRGSc5LE5GCRmuiie6vb2L7RGZ2+VypfYIzv+YqxGOBnP3j83Uc1zPxag1vw9&#10;8M/FniyO3fenhvUXt7xSpIZbaRkAOc5DDkZJGKLq2hN+h+kH/BF3wDL8Of8Agl98H/DUpz5/h+bU&#10;0yMZW+vbi9H6TivVf2z2CfsffFqRVIMfwy15gU68adOaxf8AgnU8f/Dvf4FNbpgH4PeGie3zHSrc&#10;k/icn8a9D+LfgCw+Lnwp8TfC3V9Qms7TxP4dvtIu7q2VTJDFc27wNIu4EbgshIyMZAzkcVxyd2eA&#10;nyybfc/NfR7j4o3f7Cv7I3gH4X+P9e0C58Q+Nbm0vn0DU5bV5bb7TcPIrFGAYBQzAMCM9qv/AAY/&#10;Y3+EY/4Kh/Fn9l3XvFfinWvBT+BodY17SNU8QSv/AGrdObJw906FTL5b3TyKx5BbBJBYN9i+Dv2F&#10;fhV4O8OfCzwxa+ItfeH4R3k114ddriAfapZBIrNcDysuMSN9wp2/HsdJ/Zp+C+h/GvXP2jdN8F+X&#10;4z8S6SulazrP9oXB8+0RYVEXlFzEnEEPzKoY7OvNV1OaLq8ttVotL+ep+XvxQ0XUPhv/AMEhfEfh&#10;bwXqM8+k3Xx3utN0uyzvYWsU9wFQYHzMzRIfc/WvZNU0/wDZX+MP7dn7P8H7D2g6DfQeFXn1PxNq&#10;HhzTTGsdmEiEb3UpQNLKcHDSEuSTk5Y19B/tY/sC6L8UfgF4b+APwO0rSfD2k6d8RbLX9Sguppdr&#10;wKZjc7Ww7NK5kGA3BPUive9H8CeCPCMl5f8AhTwhpml3GpXbXN/NYWUcLXEzHLO5VcuxPUnnNTfq&#10;KSk2ors/TV/mfG//AATA+E/hL4y/AL4u6B8XvCNvquleJvi1ezXdpdqwFwsJt3jJZSGO2WLcOeCK&#10;8m0T9nL43fCn49/FPwt4v/Zl+IPjP/hN/E99eaHe6H46m0/Qb6zuHbC36RSIWVFk2tnJKqwCmvuj&#10;xJ+0Jp3hH9p3wz+zDp3w21i5l8RaDc6veeIrG2UWOnIgl2LKR3doWT2Lx8HcdvpsjRquHfBfgZOD&#10;nHb1ouzT2bWml3qfnj+1D8KfEOq/HLwR4G+Hf7Oeo6ta/Dz4ZQ2Md/8ACLxzFYanpdwzNE1lJLJL&#10;56WaRqwwy7mMv3uWB1Phtoeq/tz/ALH3j79izwF8MrD4ZSaB4jtrK+kuNS/tKCcpMl1KzSxsTJOX&#10;RC5yeXyT2rrrH4dfsTftlftUfGG7+LH7PdlZar8LtQsNN1Lxani68thq42THzLiG3aCMGPydm5zI&#10;XUAEgIBXsut/Gn9jv9j/AOGOl3ya/wCG/C3h27WSbTLXSIVH2lRgySxRQqWkA4LMAeMknjNNy1sT&#10;7Orz8sVtpf5Gp4y/Z41DxT+1b4M/aFbXrdLPwl4f1HT10v7OxkmkuimX3dAFCDjrzXmngz/gmb4X&#10;8Jatd6BB8ePGc3w6m8QDWovhubtY7NLzzBLgzr+9MJcMxhBVSWyfmyT9BfDf4j+B/i74Q0/4h/DX&#10;xLZ6zomoxl7LUbGbfFLhirYOeqspUg8ggg9K3MGOPlgPp3pS1QlSi29TgPAv7Ovw+8A/GPxX8dtC&#10;l1F9d8YxwR6ubq83wqsIIRY0wNg5Pc1e+JvwM+DPxqudKu/iz8M9H8Qy6HctNpT6pYrMbd2GGxns&#10;cDKnKnaCRkCutdMHC4yRwuetfMn7RHxa+KVx8R9Y8E+Gdani0uxaKJPs5EaEtBG0m98ZOHLDnOCC&#10;K8/GYuGCp88j0cBl0sdVcIs+ff8AgrV8SfAmp/GjSPhTrOq2lnp/hfw+p+xyYVEmnO4bVBGF2LEO&#10;n8OK+Nr3w/qMuo3cvhjUNdMV2Ank6dpd2VaPcMZCRkHPX6ivuXUNG02fURf+J9Vkv7gL/wAe8eX9&#10;eCxO4AdccfpWB4l+JXgzwPY312t5ZWraZYSX14sYSaa3tY8B5WG8CNRxyxAJOOpxXg/2y8RV9yDf&#10;zPvsPJ4PCRpRWkVufEPiXwr4hjjzf+CvFjwLK32VW8M3rLhdpO1vJy2CQPxGe1anw48F+N9Tkt5k&#10;+EnirUcIdsuo6YY8AcBQJyNvGR9DX2r4y1z9sXxPd2ngHwR+zlqupNpthFc6fb312lkqRXjRmO4Z&#10;mXdIsgUs53gLJFOowImCc58Qf2U/2o28K3V/+0B+0npngW5ubGRtM8F+BNKa+nDlGULczeYhWIMU&#10;LASurKGAKnFdNatiIfFFJd7kQzSMnyuS5n0Wp8x+M/EfinwFZ3T+JPCupaGywMj20ssCyDcAwIQS&#10;sc46ErgdQcU34H/FS58c239iab4O1fUosSCbUNQnRooQMbgZACN3Qbclst0xnHtXwl/YQ+BvhTTo&#10;vGnxF8QT+MLpUEktxqMu63Bxg7YVIXBbkCTzCOzZrZ1rWtMa5isLHRooLaNxHYadaxBE2knJI9SB&#10;kk9OB0xjyq+ccq5IRu+56NCdSpLeyW59c/sxftU/Af4T/Anw98NE1XVbqXQrMws8WkFFJMjvhctx&#10;jdj8K9X+Cv7VHgf44+Lbjwp4V0y8hlt9Oa9d7oqN0YkVOADn7zj8j6Gvz4n1uxt7YWszzsY2CGO3&#10;T5nJPAGByScDp7/T7j/Yi+AD/CXwZceJvGOnrF4n18rNexrHj7DbYzFar0wFHLYAyxIO4ruPblOY&#10;47F1VBq0UfKZ9g8uwFK8LupJ9zwb/goxdX+t/HldK8slNO0WKOOMDO4MDI2PT73J/wBn614APDP2&#10;68AsdOeSaRFDL5ZkkyASWAUEnAzk4xjJNe+ftO+V47/aX8SWeoRri1ljtINm7KhFVSev5YGQfxry&#10;z4o+d8OLm0n8PXkkF8Ay+bDuWTbt2sdwbIyCV49T6193H4UedFNWXkYN+YbSRFUMqtGChG75h0J4&#10;HqDRWF4l8YJDdQQ6joMSyraqSGszN94ls7i465zgDAzRV6MrlPStR8H+FdNuxaF3NtJOF8mO7yrt&#10;hmADEYwSzHA4BGc9cW/DWv6F4Za30fR9Jia9F9KsrylcAhNoB29du52yDyDjB5pmreINW1G/Go7Y&#10;ZjAR5gRTHExyGDED13bj65Oe9XvAum+FE8RS+KdYtryR7K5PnWszHYjSYwyc5Ujc/wBBtwBXNe7E&#10;kkb3i2fV/EfgGXT/AAekMcljL51xKsLNuljjZlDspATOGHOMD5sEcV558KvjH8Yz42/4RbXY4THK&#10;WhmmEUkwJwuTGFUjZyOTgd84YV9M6vpOieM/Db24gjaGV2AYJhwoGMD1IOcHnGDxXH2Gg6JbeJ7t&#10;4omle423MEV22PszSoHKRqADuYlZMAg5PXJOVFuMrImLfM+x0/g/w5d6pe2194hRobq2leSC0jKs&#10;zwju2OASASAOflHHWugvtfjNnHLbztIPJAj8o7QBk/y5zjpgjjFQR3VreaVHZzmeIuu6SMHa27OP&#10;mB6nDE+vygg55rz/AMeeKLaCykVtRVJhJCTeMCRMMAAkHkEc89qU7y3BWubt9qujfa1mjfdeyLPH&#10;by2s6s5J24JYfeJDKRyRwT2rn9Yhvdc0uDSpPGEMkFzcgy3MWnuGZh90DkEH3IxnntXJWOs+IdUF&#10;3d60Y98EccMCrL8wBBBUEglU6HHcsT2pbPxlq/8Abcqa/bx30cQ8uOBbtypXC5ZSRjBBJ4FNxdkG&#10;nc9E0X4e6VF4lnQyXN7BDGPs8t3ICB8vzlgB1LDn0wSetbOo+G5vEVpFp14fLuIIGltlSUsNzAgA&#10;gYO0YP1Ix3xXFeDfifHaai32OwSCOaV5DBHJlFwSCQFVQM/KcHg56V0DfEL7VdWNjp0U/wBomuGE&#10;tzZqi7kVWYAdgWZAMgZ6/Wk4t6lJGl4+8CtrGhSX7xI81rG8qs8i7sEk42gktjPavmvVVtNNubjT&#10;oRPZyvCs32T7OcGJgpyDx5m75juUNzGfoPo7xBrtnpN/Pq+uXCTXBswqzSorfe+bYSD156HjivDP&#10;HfiLwyt411YXGYZbYKZIbcqyEeXHsGepVdwxx95eSVBpRg0QrqRxWl2fiQaSmj2YkWKK1dhvwF27&#10;gNhyRjIxw2Ov40628OapHpybLry5FMkUiO6jy9u0E4bkE5zg4OD3r0PwpYeEtT8OyX2kaheWd5pt&#10;4i3N1NI6LcoUdyoVBxwrHjJGevPFM6Lb6JNZtcCBoreBHhKxYbqSY9xHKnB4OVPPBFbRiyuY6jwx&#10;4W1nTALrVNNvfJ+zI1ykf+rCA4afniRd6xghTuG44zwp62K4XVPB8VzPa34iKtLDHHZukRUkfIGK&#10;gjIznjg9TxXHTfEtrrUIm0+xSIusSSlIogZ5vly/yY3bQVw20fdzwFAFWTx14o0zVfssV5bxxrO0&#10;UdxJCC6OFEeUZQMnJHPGDj0rSzIk09zkPGEUkHihJLO/jjmvbOCaa1ujuiQsAxRAxBQjIwMcqVHq&#10;F6P4cavNrd3m68sxPvmaOLzNsMiFTg7UZV+6BlhjDA9eK5TxVHHPcRRah5Rk09vMkvrdDl0LZCcc&#10;kMG3YHII5612nwn05dUvLM36aeklrtcRGJUmk4c/KFH3BtVm7gAD3oincd2kd38RL3zPCqS3FvL5&#10;0sEksMR0+TY3zHGcJyvQAgbW4IODXiXiPxZqHh7w5JbwaPeTXF7+6W2hZVVhgyIVQg5bg4UDc23I&#10;AAJr23x94Fv7+/aa01Qp9/ckZaP5eBtDE88jIBGOcY4FeU+LvhhrmqeIYYmvUW20qdPPmmJMqxsB&#10;sCuuCVOxkAH8K9MGiV0TDld7s5K28Y6lpt5NZ+LYZZJbkRos7z/LxIodWQfNjnBU9+gJ6eu6Lo11&#10;NpX2/Xbpra+ijnEscNqIInVjnaoI35IKHDDOR61W17wZDrGr299YaHHCoSKH7DJZlYg0ZyH2pggl&#10;ehz1bPWvRdP0uw0hbi5s3Hmzy7PNGBujdcYTAHDd/Y9O1UotlSlFF/4eaPZ6P4WhstONwY7iP5lZ&#10;T5vzMRk5zgctkcckZwK/P3/guL+0dcaDo9l8JNK1kCWUZuoVuNzFcdSB0BzX6FS2gbThai0xCijc&#10;8MewIwK45GOhOefTI6V+Jv8AwVu8Wf2v+0leaT/aEkq2pI8iWQsFbJGeeORg1tBO+pKtKaPlSW7f&#10;aWYY285wev0/KuY1S6M9yVjJYFvkJIHIHHH51t3s0jMYmiI+Xpnj9K56+jkExSRcYb5ucgjHStZt&#10;o6qa1LVtqJkiSxKKAqZJK8sTnOf8Ksy3EdtZG2MW7oFdmBwep/SsHzMS5J56BscCnq80zHfK27HN&#10;Z87Whpa5YklgcmMJkgZAzzUlu0UiBXQg4AXPb61TMpjfcud/bPc1LC7ecGI5YZz6GhOzA+w/+CNn&#10;ws8NePv2n7G88TTwg6bvmiWQZEZ2/wCsIBzjBY9DjAPTJH7S/F/VLCN4PDWhXFq22SNJLcvwQD3z&#10;0HfJwMda/Dz/AIJVeMNX8J/tKWv9l3vkyTwsrTsN2FALEkd/u9K/XSy1TxVdxw63e3892CTLZ/vV&#10;QxxkZUZC44HQdPbms6kuhlVgrp3G+NLW7m8UW1uNUhhiYkGZosJuQgOM9CMgHj6AdCeg8MadOujy&#10;3Isl8+UOsc7K5C4BGCMZUe/AwDzjmuZ8VS3slyt3LIzYDsjySF2wXxlTnIGCeeoxnuTXQaB4iiuN&#10;LisrgGK3bjbIgAGCPmDAgn5yDzyc/lmnYnWxuNfSm3cS2xQteeVDHnDKqZLbj3Ix3HPGCcnGJ8cv&#10;HNz4a+BGqatp2jyXxSwmS30wQM/2liXbcFQc4wRkZwWxgdK3ri2s7q5W8t50No6rNKqkoFkwcEr2&#10;JPJ9Qq4AArlfjpdy6Z8HtY1XTNOR430ydpTJEpWZhI8auVOflAlYcdxx1NUmnK5Mlofg/wCNvEMc&#10;vijVb86aLSSa8lcWuP8AVBmJC474z2rDttS89RKJADnnHPvxVz4ra5qev+LNS1TULZY7h7pzKicD&#10;OTnp0yfTpXP2xL2yybtqnOB6DPH9K7VM0irRNCa76lD1BOSPeun+CHxM8W/Drx5p9/4Z1qW1ZrtF&#10;YpJgHLY/PmuHVpCxO7kLwPr/APX/AJVZ03VZdLv4r5M5t5VkU8HOMH+lE7NFRR+83wT8Rzy2una3&#10;qEqG6eyilMxyCVAVht28HOGB/wB1h16dV43nS8iiuLG1khkD7IsgHzBn5gBjkEdcd6+bv2LPi1B4&#10;5+B+j6rL5xYDZJcJcnzY8R8LuGTg5I69Me1e6Xl/b6rYz2s6I7PEAZpWxnHqOh69cH8uK4pPoQ9J&#10;amF4r8Q3UyzW13ew2+oW9sUCynekeWByrIcHJYDg9+a3PgPr1lrOg3trq7La/ZRJPNDt3MzKoZsH&#10;HCjyzyPXdztrn9SsdPFqIbe082YQyblDELGv3iCoI5BPJ6k8nJ64Xws8TppEuo+Gr3VESaUvLBel&#10;SXhE27ZIACBkOGBJ5PIBHWstblLlZ1ekeNNP1KeTUdOlRI2vl8+aFwORIVJCkZHXowOK04fBGjxS&#10;zeJbHzRLqMqwziUMPICEs+7g8nbxwM4GeRxxHhvTIHs5NK1q1Mpe8YXcenR7ShVs+XkfdxwuQeAt&#10;eqtZ6/ZeGkuJtPZrhA5itBghImZlJZxgE7PLOemVI9xrD3kS/dehxOrfD/xDqaGw0ydTb3fiGCdr&#10;aV9hTGHVV+fds37M8ZGR0GSOp/sHUNTt4LiHUAf3jy3c6YYSM2SVUt0+7ggDP0A45z4s6pcXGl6f&#10;oOkC5hnaVrnUdStHkuLWFFGzypQpG/LSIxHIwvtitTwboNtbRNY6Tq/n6jCfL1WRQBGzFFZlRRgB&#10;BjC9PlAz96qaJvc57X38RuJoVmQRyzNCk08ZMbtmMmIbAwyQFG3ryvQNzxiaHHbReet081nKjw/v&#10;0aGJZTnyxknjB54bd04612PjKxit9TLzXpmMcWdolYbP3gxgKePvcjPrnIIFco8Vj4nSSzjgjcyS&#10;lC0KqF80YKE7slSGCnPGfbApWVxp2M+S2vNMsrJnt/tD2bKjIFVZpMAtkLu6fOcddwUnoRjc8Gaj&#10;qx1eJjqbJJNIr2sLyKoDbgxQFxgtuClQOcjnpg85eT7Z10bSL+USxuIGME52rIMY4BOOr8Z+UnA6&#10;Cvbvhp8E/EPhzwdN488WWu2GF0WJwgdmILOcsQcBdgJJ44GexoE3a1zz74tfF7T9D8Q2dlrtvFNc&#10;PKkss9jHk7SWby2U/dwcjpuyPuj7te2/Cjxxo/jWGWHTbZbU21jHDHAmJgojmaJkfYFJYsu9hyQu&#10;ccR8/DnjrxhZ/ELxfqN3ocTXMVzdmKG6vpZElQZI4QElj6EnPA6civbP2dL5fBd3bw22rzSNb6HK&#10;8UU0u9JztZ9zrldoDESKDna8hIwQRVXsymvdOj+Pvxe07QdW/f6VbTRlvLt57qYKVfHmhYxlRsL7&#10;MDgkK2c4Irxif9qHxlP4mu9S0PVIdNku74zTRS3LxlCuxUjBOOgyDkH7r8810vxI+ImtXPgm/tZj&#10;GtxqyN50EM3ltCi/K4l8sIWBUbcFj1AOeg8BmnuL7Vp9Mu9TltIUnczSafbpFJuJHClcFiGUnJOO&#10;T9TEm7lxSse8a9+0VqviHwFa+GdR1HTtRluZpNsWnRsjNyWZRgk5JZcZGASpPTAy7LxZ4xvbSO61&#10;6KSytkJa3tLkZaISFWLZALFSSCXG7pnArza0mvb3xLc2lvrU0v2iGGKO61B92/BDKOSFLHDcnPzY&#10;9Sa19G06Qam+u2uuNAtqgmiulh5DkjKAnlBnaeox2IqbsqyPR/GOtef4ak8YeKdTl85iEhkuLjbD&#10;IUG1lyVwdgONqnnIJHOazbb4gPqHiCz1hdKgh0oXaXTlC80ZMbx7XQfKWO7zADkgBjxwaj8RQnXP&#10;B9/A+pzSwSQB47jmVEuWbLoynKksW2+Z97B6/Mc8/pPgu7trZNU1WML9piEK2dvIdqxpnbMI/lQq&#10;ZGT5SO/NFydHude0+nCzS705ZLlrW22ostuzBPLRBj5Ry2MsQQBgZ74rMGmnRobnxNL4hW2idAls&#10;5YZI+WQlAyh3KbuicnfgAjOK0OiyeJljhTU2guMnfKzsWuixZ33yOSzgljuJY5J64FTjw9qd1bPo&#10;9j5c8MjAXhU4KbcjaQM7lBldRx3yMdSXuF0jX0PTpbfRRNq9oTaXNtIkl3Db/vIeBIV2jO7gk4OO&#10;vXirGqahY3fh+00qXw+VSEJFHdSDlXKHczfNncWIyrAkNkcgA1FbNqNzcWWlXFhDHaWU5jieB2k8&#10;1c4B3MQMDGPYjINLHpRlglT7NujyZEiu5QRGjDIG3aQoUEDAxypOAWpExaWpTv47S3slsYNUtZdg&#10;KbZJDvCqQZMrwcBVBzggDnPUV13g7Q4LdQtxKGlE6orJIjIVA/eHAc/NkY7c9cHNZ/h5bfRb671a&#10;8EdwtvD5Z+yxhCUbaChcDKocAd+3GM1VSey1LWCun2iQQKBFCYzgKi4APXgZ9iSRySSaL2HFXN9r&#10;ieW4vvsN7OzvF8imF3LsTuZxuBAGcZ6ZC88HNX5/GzQaRfaddub5bazAjRZmVWdIwCApXK9MBR3I&#10;yRwa5xvDOm6jps6x6Kk12LNS00JR12j5k5wSD8x4HBOGPK8vvtAuPsnkQENk/ckt1DYC/NxjKnaG&#10;G4YBz70ByxudffeJ4tKm+wWUFzJbTXEj2twgMibRIT5XGe2GXBGQQ3PSuQ8Q6otzot7c3F9dtc2M&#10;6zWjrABJbbpDH83AxkkkAAnK9M9LOmwS6tZa7qNlcpFbWE6tqEzTsX2NJ5QwSSWbLDJHByDgdam8&#10;H+ELu88RxaUbNmguZiWMiu6Iux2Az0chQFzx0GCBkGXa4SaSPXf2avGupeMPhlP4X1r7e08V2hS+&#10;LtmZAdxXODnGMHA6cda9P0oWl7OZLqfeqD5ldm+dQM56DrkEc1h6J4fh0PTVs7NALqc7rqcvyW64&#10;7nGTu25wCTWxbXVlpWlXGq358h9jmRzhmkCrnr1244/AA8cVak0Y6N6HzX8edQ/tbxtqNhZWZMVu&#10;yiEwnOWIfqAeMHBGeeOnBri9P0q0F4Jrq1lP2iLkKU3twCWBJwD3wD3HNafjrX9L1i4uPFFtYTeZ&#10;e3LB4yGx5eVxnYRgYPQdfbrWX4g8c2UFo00VwGuGj/fXEhwZMO2F4+8SWOfqPelfqauL2FuzZ6Zq&#10;qaM14kVp5QSKGZtkihuQ53AYBLAYJHUeoB4/9qHVV0n4EeKJbrW1ZD4U1CEx2oIPmPC45XaByxGe&#10;c49RzWZqmp6dqPnR6xe7Wk2uhYn73yqEQA46DbkjkAegrk/2m/F1pb/ADxNBLHCbaLQZreNvJ2nL&#10;YiVsnrkt+vWk7JBsj9nP2BtNl0L9hX4K6NdL+8tfhL4chkAH8S6Zbqab+21+0zon7JX7OWu/FnU2&#10;kF5HbTWnh4CzaaOTU3tpntVlA4WMvGNzEgY47iunk1DSPgb8KNA0NUMtrpdlZaZCExnYkaxqew4C&#10;5J9ia87/AG4rXxR8Xf2FPiRo/wAG0GranqHhieK0jtZAxuEDKZlXH3mMQkAUclsDqa82VWDqezPH&#10;jSqKHtGtDzv4N/8ABRbWX/ZPuvjL8Uvgt8QhqXhvwjFrOr6rqvhj+ztO1dpZVGLKclkdf3gK8D5A&#10;DS+Ev+Cn93P4l8H3/wASf2dNZ8IeC/G3hLUNc0rxPq2s28haOxsBeXLCGLc4RQyopfYX3BwAMqOL&#10;T4hePP2n/wDglzr3wQ8EfAPxpZeItG+Hel6KlvrOkmFb25hEEciwlyC3EW/p0Ydwa+ktZ/Z3Txj+&#10;xzN+zI+pvpa6l8Pj4fa78rzGtg9sIS23Izjj64rVRV7nHCp7qi7X1u97Hzf4T/4Ko/EHxN4+8B6/&#10;FZ/C668G+P8AxRZ6LYeHtN8ZrN4msBdT+TFcXFsrEIFPzvhWAACHBYNUelft8fHnw/8ABr46+E/i&#10;XLBcePvh745Hh3wrf2mlpax37XcjQWbeST8oJj8zcTys8ZyVwx1P2Pv2Qf2oPhpqPhrQPHPwx+E3&#10;hW08J3QW+8X+HPD9pNq3iaCPcI1ZliH2cN8pZyd5wCCDnPa+Of8Agm34T8aft42/7Zt74qljtxDa&#10;Tal4daMypf31uhjilctlVRY1hAUA8oTxuosrExr1LP5GT8OvH/xp0n9uDQfgN4z+K2qalBo37PL6&#10;v4isZGUR3WsG/jjM7qoOGCTAAA9AOorxT9hX9mvx3+1p+z/4a/aA174++LLbXdL+Jx1GxN1q9xJa&#10;Np8Nyjy2/krIoJkxt3NnaMjGCRX2Npv7K3h+w/au139rGfxPezalrnhFPD39ltGggtrYPA7Op5LO&#10;WgB7AbjweDW3+zz8AvAf7Mnwp034OfDeS9OkaVv+zHULgSzMXcud7Kqg8k9qVxuVaei26/cflf4x&#10;uvi18Pf2gPjJ8VPFOiS3PwQuv2kTpvxHlt5SJr1YLu48tDgj/R4/OTduYBnmiGGGce1/HP4nfDj4&#10;e/8ABQPX9b+LHxhtvBPhm++H+lReB7u58Ayatb3+nyxt5iWgaCRY13DDlVIYkrnIIr7l0P8AZ3+C&#10;Hh7wvrvgyy+Gulz6R4m1mbVvEGl6jCbyC+vZtnmSyJcFwxPlpx0G0YArpNI8MaD4b0W28OeFdDs9&#10;L06xRUs7CwtUhhhQfwJGgCouPTGKW426rlLov+CeX/sHfBvQ/gf+zRoPhHwva+JbW1uDLfiy8X20&#10;UF9bmdt/lyRRErF7LwQD8wDZA9kQKhIPLYwcHioop1Ybdoxnnjv704SMrghRwTkj0xQVTXLGw5Wi&#10;JyTuZQN2Ryua+Cv2sviB4m8L/HnXvh38P/AHiHxt4lmunvP7G0KzmcWkcnzJ5pVDgYZDxxtYHcM4&#10;r7285EKyEbQOlRw2llHJPdQ2kSPO4edlQKZHCqoZiPvHaqjJ7KB0FcGPwMMdBRk7JM9LA5hUwDlK&#10;EU29r9D8+Ph5+wh+218fZP7R+NfjO2+GPh+4OyXRtFaOfUJYyVypdGKpkZwxYnPBUV0H7V37EXwL&#10;/ZG/ZNupPhjor3HiHxFq9ppV94i1a5aW7ukmfEqk9FViASoGK+yvH/xR8H/DHTX1TxLqCo4jJgtI&#10;zmWY9AFA9e56AZ54r4w/bv8AiL4g/aI+A2vaLqFvBa2UM9s1nb4JW3jkcxyTSZO1iocHdgYzxWOF&#10;pZfgsRGkvib0O6NTMMbL2tVvlX3GV+y7+0h44j8N+MfD/hjVZrm5j8RLpttq185eS1t4raBjDFu7&#10;ebLNhskDdwM5re1S+j0qB9V1fUpTdzSAzXskodpCx+6WPJJ6f8C4ryH9kbw7dfCX4B+JE8U2kot9&#10;L+I17pkOo6ld7jteysZII8KcCRgZHJQfPnOcDNb37Rel+LvBPhWC6vrCWVrxlNrd2+WSKYrldw6Z&#10;HbODk8c4I+ez6tVePdNuyvotj28soRqQc4x73Zxet/E7wn/ZMVpo9i8VvHbFodPmlUTS8kFpMHOc&#10;5zwRkHknJrN8KTSXWn3Hi7VZVZ5YSkEoDCNVGMHkdSc4I7D1PHm3h7R/EHiVpLLw1oi3lpEmbmbA&#10;XDY4VTjceAM+4xXtHwC+FHxB+N/jCH4EaPpaW1tdKlx4h1FQzx6fYkqdvszFQBycA4HUkcSw0Zy5&#10;Y7s7a+Ljhabb2R7Z/wAE/fgBB8VPFA+NPiLTw3h/QZtmkxzAj7bejrLgZUqnbk84NfdKxIJRMXfC&#10;KQOcDnB/Hp/OszwR4O0H4f8AhXT/AAT4Z08W9hplqtvaQkchR3PuTkn3Jq/ql5Fpum3OpsuRbwPI&#10;QD2VST/KvssBg4YWkorc+Br16mMxDqTe+3kj4C/aaW98F/tBaj41bVA0epyyXM/YRvu2qmfcY9OS&#10;K8y8ZfEnSrpja67ZtFfo6shWNiWVucnOfVTwMHNM8a+INS1nWNS1K9hd4Ly5mnClixZCScf98k8Y&#10;rjfFOjwrYrYIsyRyMso/gJUgdcYJ/XGTXu3toe1yxTsS6v8AE+xkvNlzHBM8aBGdrVgeB0xtGMdP&#10;worlNQ0/xBDcmHTI2aFAApESn9cc+v40VXMVyo+l/GfhTWfC2ramltpd2LBdTKJJe3SAspGTu8kY&#10;JJyQcAcnApsGnf2klncSTL5dgBLJGyk7w7YOGA3ngL97IwqjgkGujMOsanBHaXdwsqPHsuXnBTb8&#10;oK7+M5+UZxkdK57X9Dk8MRjUb/UMQQwbGEWcYYON+R94Hp0wMLUKNtzltbqdZ4E8R2/hSSK8fWpZ&#10;7eVGeOAKW8vrkZx+HU9TyKTxN4+tU8col5bXUjtDEZ3tVLpGQoOQ2QQApUEkc8nB+auO0Pxw/hmG&#10;PWY/Dk00k0QS12PhEGeJFQDPCgkkYriLT4jX97q3n6hM7uSX82MfN0UDoeBhvToeKFBc1wSufTGq&#10;+LtJOmg/aY5UKkWk5YECcgMPlIAyMFR6ZHOcCvI/E9/ceLNSN5dW1oNPhMcguLeIjzCuSQqGTL5G&#10;CMnO3k4+7XXeGPEZuPB7Q27xShIS8rzTKux2xtPPUNtQHb8xwPQVw/xS8W6Doiz+GLm+W2ZEMomj&#10;i2uOcgkAE7TuzyBzmqaUdRJ66DPEnjW6ttS8rTdXSYfagBMCELM0bIR2xt2kZAbhd3HGeTsPFd0b&#10;hbq5LQM7MZ7oOPOHONiHjzAcnk4zt/CsLVtdt/ET27xSg20kEsnnt8mZ4wqkNjo5UZAXOQw9TXS6&#10;Hp1141uPtemwtYRWlmrI8MZWPzExg7efnY4BxyScYGau+g9US6Hd+Ir1X8RLaR20JQnaN8aeW+Dg&#10;AqQSrBgSWzyD7HvfCkPiKW4/trULryC9ofs2yGPzHVWUFSrtkKQX7jPJ9Frm9Eh1Lw/PJaX2nxrD&#10;Mq/xhSEA4UEfe+6Bz15PtUkPjGxvAnk2zQPbSfv4zloyFUE4JwhZhgA5yCc9QAXFRY3dsteKrzXp&#10;9TniK3ENtBab7tcbjhcFtmADxjaCMEA9f7uJ4x8PX0Nos628rOsAcIZGO8SSyMqEHd0XJLZJBHXo&#10;A7R7TxH4/h1TWrTQRcNp8Cz31y14geLdL9/YWJPzDgLnjngc1nPo089tcTpr1wXglEcMJLhz1+XB&#10;UHbzzz1PJGVFDVmTfsPjv/EfgEwSyXwit7p0N5FY3KuxRQImDlsMpKPIR04BweAKtHxI2uM1nd6q&#10;sAwzSxRNmeSUYDgLtAUNuIG7JwvJHfM1WOGyVZLmV95tZ3kjggZpI0Me3cAByq4J2ddpY4xk1neH&#10;xYjRYp72K5ihiuYz523a4YsV5JBIBVQeenei9wWrOpupfDlxaW+owNqK6iJd0QDbg1vHlGy3U72l&#10;ZclQo9GAyvWzeKNJu3g0vU4oLqzddkUiRtF5bjJVVVt5BzjIKn7vDHoeITVoLjxDd6bbyOpEUs8A&#10;EK5kgXeGKHOACoAJ7kDrtJNm0j09ri3vdBg+0yktG5lulP2eNIxvd41wRtw3+0cU9Ogmkyh4osL3&#10;W7ryrZGh+yRpFI1rGAMIAA5KkHhVjJG1ckEHOK9X/ZY8E/2d4ml8QzS5dLAPa/aLeUkHo0oyo4PK&#10;lc8nA5BxXLeGtL01riK4a8Sbz7WNFspeqYXg5QZyoI/UY4IH0b8K9O0/QvAvnzPaj7Sm3c0e4bcd&#10;CMYA7fUrmiG5M7paFHxdYXWklbq+ht5Ip5C0STbhJgngkKMEEk89K47Wr7WYtWg0vR/CltLBJJDC&#10;5luGYFBg4/vZ+bA9+SMCut8WzN4gZTdRlQ04iht0XhYyWwTkegB//VVLR9KXQmKTahAyFcJsdVAx&#10;zxjoCWB/KtGoszhZLUqWWmzafbz/ANoafDA6xl/3bMFJA+7vKhzxjPp2607TdOsrNrZ4JluQynzZ&#10;nU/LJgYXB7jAONuRuA7AnZbVrZ4F+02Z8yCTL7m3KQcDG3uQcn8fasfxHPrVxp0UPh63+ZwwS1JJ&#10;8hmAJJIyMnjLd8L6Zpq1tAuyr8Ufid4X+HuglvFerWFnE1vJmWSXy5BJgn5c8NjbnGOgPXFfgr+3&#10;r4+sfH/7SHiDxLpksctvcXO2JoGJG0cDkjqetfR//BaP4mfFrQfGej+HdW8SyRR7Ti3hkZWY88ke&#10;ny+3f1NfAVxdTXTm5naRnkcsXerpX3N6UVa9yw80f2YugYyYOQB27fzrO1PSbmY/alYFMglQ3U+h&#10;FSXU86R+VExDIT044yP8KW31SOBJJJptwjG4hg3JHOemBWrSkb6oxX02eJZHljxtJwhPcNjiq5i8&#10;hN+WXccxj1Hv+VdRenS7zT2uFlOFQvzlfmB6dP8AOa56eUNvBj+QNkMBg5rGUOU0jNsrzAkq4Yt7&#10;4qW3XB80KewILd+1QpKChCHAPQE9als51E+JmHPGQKljPor/AIJk6RruvftU6FYaPp8twzs3mLGS&#10;Ai7W3M3GSAM//X6H+gSw8JfCHw54WttC1uOOK4S1GJ0+SUuyjAO9s7RnABHQdzX4Vf8ABJU6ha/H&#10;k3WnpiTBiEqgF1UqQ23AJ6Ht6/gf1Wh8bav4gvbbVbrUQyWaqJ1l2qJo9pHr8xAAyD1ArKo481jK&#10;rHm3K37RfxH8DfBK2uNW8TeJLCbybcraubiNH8sDphpFDnKgEDoB0yAK+QPGv/BYb4ZeGrto/Den&#10;zagwAVQGyhKk8428AnaenHTHGT8k/wDBRL44638UfjnrOhWOvTT6Xp920dsu7aHcHuAcdv1r580+&#10;w1G/v49O062eeeVtscMSFmZicAAfWmodWVTjFLU/Wb9iv/goL42/ak+KVxot34ZaO1BCoq7jHHwQ&#10;rN83ydycA9vpX194k0mTVNGk0LUTIlqbCSOa68suY4myhbb1fLDGeRjBwSMj5F/4Jafs8j4KfCKf&#10;xN4ls7cajqUarL5yDzICykgdPl5HG7HTtX2BaazJql3cWEukNItvbhrSQyZDjIzznDYIJGc5zxnN&#10;KUoxfumdTV2Pwu/a6+G9z8Mvj74i8OzWzLCt87Q7WOGQnjnA5/z7nzqaOEQIkDZBRQmD7f5FfXv/&#10;AAWF8Cy+GfjZb+IobfEFzD5bMW+Zn+8Sw/HjAxgV8bRyyOpjkDYTlWJOevT866oNOKHG7iQjzlkL&#10;AbWz8/Trnp1p4JRwdxxgAkDrS6p5QvRLBIuJFDkZxg8dagxwDvBKnHPrVN2ZcT9Fv+CQnxFg1PwT&#10;qPhHUdSI+yDdCq53FwTgY2nK7S2Scdseo+4mCG9GoWkodrlSVtzlVLEYHbPT2/PpX5M/8E0fiJN4&#10;W+OMfhr7Q6JqW1RhsDk4bPPH8P5k1+qthel737LBYrGyJl2juy4IAIzkZ7/hXJNWYqiDxD/ZmmvK&#10;kuo/ZZ5Gj8xp4xsDFDyvLnnHXAJGO545nxP/AGPAYH0KdjEjrHMGLIJ22MCAflLHdng/LlsetXPi&#10;RrMCa/avqOnyzLJCfLKsCCDgnkZGAVxx05z1zUOq3+lzeH/tiW8bwiWMOkUuwuucgnoR8wPOOqjn&#10;FZX1EldHeeBLa202f7NJYxm5mkEzzBt584KDuYbTldx+8oP8Wfbp4f7X8TvJpkniS1gJhSPy7WOT&#10;Y/lkLIq5ACR4IbDY4AAyGyOb07Xn0Dw7FqeqXNssN3KN8u07hgA7RlcoRkZx3Jya07XXrB/Lm0XR&#10;4jArxiZ7hiDMrnDnPJ6uTjtxjqRW8GiOhs6b4cljun0u005v7PbzFN2siqik8BiuWYDJGG6HPUYB&#10;qprmlL4asxLGbZ2Ygma3YgbJBnJCkfNhQvGQoAALYOdqzvNMt9FtptQslgidWUPEzPIjiQKSo7ja&#10;ScHGO9Z/jpdCiW20PyXmaSI4eVCJAhAZgxHC9TjOAR6HiqWwtTy7X9Lvbq+fUNMYskbPviJ+WFd2&#10;SxI5X7pGfQnrxjnriTSIobq1u7UtbpL+8VWdFlbdgPllGOB2LZ4AxXb3upeFjbPpbzJPJLIolZWH&#10;CMrk7N2cDn16r9McbcaDAl5EtlqDF7a1Km1kZMs2c7nGSSAQDnt1qLjLWh+H4l8RxTaSfm3MTdCN&#10;OVztYtwy8rtw2c56dAR3vx//AGhb3QvgrqHhTwtcsLq4uhbvCZ9vyS/u3CfMxJyQoCqAGdSTtrjJ&#10;/FGoWhH2NV8uJlYqCBJCFjHLE44Ylz+A7YrDs7DWtT1+TxBfx2t3ZwauLmG3ntgyswCnazhvu4A3&#10;AYyHyegNUkr3GrHz7pXh6/urO31C983f9oaeQNaGOSF+rPgBR1wRnp0wcc+3fDf9nLxbqVs/ivW/&#10;t72iqqFre3aZo1ciEMyq6GJF+Z3cY2KhbDruA2tO8GaiLWL7HYyzJG5t7wCEbGQncrZ7gjnA5P1r&#10;6F+D/h/VL6CCyTzIraTSQnnyBXhuIwuVPyE/MCX4/uyNzhahpvYHOx8t/H678M+FZH8BeG7TfKtu&#10;8czSWGDGzYxEoYgPGTht3LZyDjt5BcfDzQ7mwTxPNrc/2iZjHNYlSrJEBhNrt1O0c4z3HYFvr/4m&#10;/s3TX3iS+vP7bj+12himhvZsbUOHYIoydw+6NuRu574wvwt/ZS0mGzt7TWEjv4Y5JvtKQHZsmjbC&#10;Mc/McgEEYGD68Yh3asUqiSPjBtBOg3U1zpcX2+18ryhJcRhY4soSMY5DY3YOSw2sMZFeieFrS7a1&#10;Q6nZx3L3qsEmKqy7WJIJV2VQcHIwSfr0r6O+If7J2l6Bb2mreHmbUXuYInOmywov2DfKELM/G5iH&#10;I7lT16isLwV8DtVE66RruiSwLNKyme4QnyNzBRKFIJC4U4OOBU67h7RPQ5jXvh7Jpnw9srqzvI7W&#10;yCnZatIDJv3xs6hYv9ZtA+9wArKSR8inLvbnStunLd6cUSQpiS5id8qX27gmMMAvzf8AAcc4DV6j&#10;MvhvTrAJc6bdXEbM5tJ44xKiK7yPlm43MdzMVx8m8E8deXm8P2EWtw6dqEUkCTo32W1uZ4lJO5F3&#10;SnOxUG488c47UcyEtzlzZvBcR3Nyxa6ESokcrl5I2xtIPzLtO4DA5AXqc8VgO2pR6hcXerytK6wp&#10;8kBfeWKvyWUEFTsBfG0kKgDZOa7HVL/SrqzSzmaG3V7NZo3icFldh5hUqRz1UdCR7Vy93aR+L7e8&#10;tbDzBJ5ZYkTfeMZ3kbs8q2RgHuTjOBhJtGiumS+daWWnwKxlS9ilwLVUEbrHjKszE7Wxkjpk4Bya&#10;6PRIr9ZD/Zlgnkh/maRCvyncqBW4O4HnGRgqBzyByupyLcyDSxboJYYFWS9SU7kdVJGS3Xuuenfm&#10;rugeO9W8S3LaJfajJaW8ZPnTxwgEuyLgttAJO0cY6b/bhO4M0PF3hqPR9Ubw3/wkkFu8iCW4SWQ9&#10;SyjaWICle5LY69c4zgP4mOhafLIiecGKM8kKhyNwyAJPlUZGCV27sjkHpS+N59R1C9X7HKZ5JEPl&#10;u5OZN+UOd2TjDHGOBkntXoPgT4dNHoMNv4g0+2dLwmWfzTvxvIUOoPQY7AnGePYSbCUkomB4VPiP&#10;Vg39naA++SCIwM5RUjYscMc4xzHwvGCzZY4wOtuvCGs6dJaXcwke4lURXDbdwhK5B+6GG05IIPXH&#10;UDr6N4U8E+F/AGl/2NPc2eHSCdipDSuEywUD7y8sgOB/EpP31ptldWV/eLJJ4Ykjg8wbPNY8FsgH&#10;HPOM8AZ7Cr1SM29dDz/QtJt0M11caqtrbanbNbtYSabIfLiJQt5pTJ3FwWLFANznG3rXeaLq1j4Z&#10;uJBa2ieXuCW8xU7ZDjiMBB8iDAI5JySegrfttI0CysLe3vWs4XiDJLHcYVoh93OAc8MCPUng+lYG&#10;tPothcJPqerwEYZRJEdyyYGTjaOcYGR24FHK97k3vub0XifTLrT3vEuGDtGojYHa24nAYqw57Hgn&#10;PoKoeKZNXfwLeW9vNcMRYScqowoxgjcdpA5yD1I68iuH0vxN4V1ISu3jPTrcCdI4pZ5QSLhmH7v5&#10;Rz+FdMfH3gSTw7qWlR+L7W/uLq1OzY77WYb1JJAwQHVxnpkj0pN9yraqx8v6Pc3niO5v9HlS9ke1&#10;zHIUlKsY8FcnABJwccE8H61d1TQtQsZI7GS1DwK+6J4ZmHT5FJVRwQB1961tFii0Kzmk8PDzTdXD&#10;xTz7cyMW4CjJzjPIq5rOr2lnpLzz3sl6Hj3xyeSWk8s8567uvAyKzTuaO9zi/wDhXSr5Gq32gSx2&#10;lx5iWkjSFkLx7S+GI+ZgCAR6tnPGK4/9sbw/pl1+yX4vSxtcZsrSOJQmMv8AaoMZHXP0619FeNpL&#10;HU7DwvaW+jmxWPwpE0v2vCAszSzbsbjliJGfnHLAAcgV4R8e7O719vBXgayZ4U8QfFnw7pN24k3L&#10;LHNeoDnPGCQvTpihv3bGcruLfkfsD8drKaXwJosEd1HEhuUjleUjYqmBwT7nHIxWJ+yhMtg2veHN&#10;ND/Yra5jmhd8jBkLggDJA+VFP4nmvTvFfhqLxN4cm0KVtpaHEUq9Y3A+Vhj0rzj4HaNr3hH4garo&#10;Gro6iazLhZB99Y5dm4HPK/M1eXOLjXUjhhVjLAOHVf5nrEqLtLq+QT36dehqrJcCOIoV3MjDKAjk&#10;c8DtmpsC5YNFI4BbGAccg4x9OKjkhjFwzTKCHYCMMOAQM/0rpcnY85JLoAncgBVIyM47j6/5NEt0&#10;ERgep6kA/wBKZCwaPC4BH5GmzMNuA2R0JNCYxiX4hmMUm3fk7QCMnGM9TzjI/T1o+0KG3DYSTnIP&#10;B96rTafC9z9qKAyFCgZuqKducE9BlVP4CnkRIv7mMYBAHH8qzUm2C0JZJjGykchuu76c9KGcu2AR&#10;tI6g8YrM1261GHXdJgtYwYprqUXJzyqiCRhj/gQFaO5SwDqMY4qufWw9UOt41SSRo+Gdt0nBwTgD&#10;jJ46VKuQpYqB79aiMu5SxOMYwPWmx3iGZoUkVmABK7xnnOMj8P8AOKq+giZ8PjYgyGOcjiuc+LHi&#10;rxH4Q8D3eseEdMiub9TiGKXJAJ9h9446AkZ9a6EyLK4IXgVT1jSrfXNNk0u9BCSHO4dQw6EfTFc+&#10;KdV4eSp/FbQ6MI6McTF1vhvqfHXxQ+K03jjwf4atr7U45ryO4vZ9WuvJzeOxm2CDYSNmFjT7wxtb&#10;gcivMfG3jTw81hd+BPF+qLptv4mgOlzxQsG+zwyFcTSuSAqowR2II6MAR1r2v9qb4WXfgLw7rHjn&#10;SrdG1ITJueWM7PLdwobjG7GQcd+c8isH9lf/AIJ9al4n8VWvxf8A2h7ST7PC4nsvDl0mXuXByr3I&#10;P3QOvlH8fSvjMJ9bxeLVS3LKL1vvofYY6phMBRVmnFq6t1PKf2Jvgpo/7QviHxR8G/iL4q1TT7q2&#10;vdM1+2+ySb3kW0iuLGYfvNyxs2+yJDAkKmFAGCPsvUPhXq+gQ3ema5p1vf6ddKVyIw8UmezqRkEj&#10;tgj3NenaJ4E8E+HtRl13w/4T0yyvLtcT3VtZJHJIpIOCwGSPlU49h6CtjcjRNGTwwK89weoP617m&#10;dZRRziKnJuMls0eVlXEWIyyrK0U4S3TPi/4p/sz+C7XwLqOs/CzT2028ErSWul24UQXMsjfLtO0s&#10;pJI4DEc4AFe9/sgfs26f+zr8NY7C+jjuPEOqhLnxFqIyWklxkRgnnamSB06k4BJrvT4E8MDVodcj&#10;0wJLFJvSNDiPfn7wXseeO3TitpWYKWUFjjOM9a5MkyivgZOVeXM+hOf5nhsynFYeNo7v1COJVneQ&#10;3LncoyjYwPoO1YHxY8RQeE/hn4g8Q3aF4rPSLh3VTgkCM+xx19D9DW8JirlCgwRyQOa85/ay1l9E&#10;/Z88RzBghurMWpL4+XzWCZ59N1fTqV5I8XDxcqsUfB/hLTLHWfLubaNFjQhYSzhi/O7BOwc8YyB2&#10;PA4xg+OGsfEnihtG0lJIhZboneIYB6cnk553DpXQ2nl6XEx0sHZbBGkk3qF2qCS30H9cVztzcSxT&#10;3l3HayQ3Ny7ETXS7SCcfKScAZySa7Oa2p7SV22jG0bdploYIZ4ZFaQsGeUg+nofT9aKxJdV1G3up&#10;rM6bafuJNgZZiA3AOfl470VV/MXvn0BF4l8QE23hgXt0ImUSeSszqFkkHTB2rgA9TuA967PQtGsJ&#10;7OGG/jwwhfzogQx24KbVzwwJAJAxkEjiuFfRZ2txqeoX1wPLuGabhmeSQsWCZIyDtKntyT0Arbn1&#10;h1t4ptIv1nuM7Snmx8RtICyHaw3N8uOO7ZBxkm27uxzSUmzC8Xa9YzX15p9voxeExyRyT+UCsOQM&#10;7flPZepJx0AxXM2Og2L3j3jW6whIjFbT/ZyGfHykZyBkAYDAZwB1rYuL7VpLJ7WWwu3kWRmuXNmf&#10;L8odd3y/Md3AIHQjk5rIGqzmzuXGilzIWlVnt2ZFQKvzBWw3I4BIHTuKS0KT00F1jxLr0Hhp9Mi8&#10;SpdqFaK0QsWEJViAwDDBHByfVe4zXL+J7TwX4g1mX7OlvcW88qmLLBQrlS3AwC24YwWwwz93tXPe&#10;Ph4q1O8ubq3u51t4ot3k20Cq6kZIWRWK8Fh/CCSpbgkAFnhPwLqiXNtHeXavqEoRhkllZg4DKnGM&#10;8YYEYXHDDFU3zaFJK1y7H4c1eXUNNXw7YJNCHlZLliZFjV0+9ls7eSCcFQT2+8T1vhLQ7vR4b7Ut&#10;Mv8AyZ7a2Ab7YxkMhAwAihgAFCkh8ZAYAY6jsfAPwt1LRrBdant4nWJHi8yRGijKrukCkK6kEJlD&#10;gHhDg5wG1fB/gefxKzRLaLPbRIMCE4EbOcDG4JIq5xnGTjOfd8rJcynd6z/b2gDVIdJgllRoTElz&#10;bqYBGrODKrEszszEE4IJBAOay/EnhaKSZ51h86eHy2kvbe02yKfncshOfmUnqpBAxyAK6i88MvY6&#10;tJGbcraIEiCx+ZM8zIxLrMsceyLdIzHbwFKnABBrSu5NWtZJtOj1ItPbyLGlvExjJLFCDvftznkd&#10;j7FqikyPidzlNL+H3hSx1a6s5Z2DImJJRBLsYFQChywJG47cBuhwTyartN4pvnax0zRhZafdOQtv&#10;JCzrDbptKIhL8DejMSucFzwCcDr5/C15qFtdwTXcEMk7jyJhHJGytn5t+QWIVsnP8W3PfnP0ex8W&#10;+JrEqJnjtYHLNKLcoqSGRkWB2BXazCMNgqMgknB2kllcPIyvEHwdhXSl1ZbCOOI2pUpFIrC4AOW2&#10;t1BOFRgQN2RlueOHu/Cd1p+l2+mz6UrRG4mf7QgVnAY7QVLDjG0gADOO9eyeEdAubzw89j/aNlFH&#10;qETbma583YxkGFR1zjDBOCGPOcYrjr/w1PaXk0d7bJKE1B5Z2RwEhO4sUQ5JHLEcg9BtyKGrDVkc&#10;54OmsZ9Qi23f2eN7qAB2txtjjQKSxKbdoxvyV24PIyciu9+KF3pPhRoNA0+1sYbOS23W4ll80Swf&#10;eLujZXI7EqR14J+auav9BuSD5EmXmuQ0NqbZhJv+6CEAAdQSw29yTxjg834ztz4jebXLW+dZbdpI&#10;pRZDIYkNkpgHaMZGCv3cDknaBNIJK7NnwB4rvLZvs+t6fbPuRTaC5QMBG4VVYsDuJxs+Xge2Vr2i&#10;/wBcPiXwNp8WjyqtzME823EflowB4jUFQfm2kNgcKzkdAR8kR+GvGOsXcevw3Ep077JmCUyCMyOr&#10;fvCUYqU2sgXHLcFhkV6Z4Zn8bXN5H4lhuN1paX64jimLqqgYVRtQk7mxtIVwAGZsdCRnrqVyRfU9&#10;NvfE+o3mrvoVuLiYwyGO6a3vWYScncxx9xyqjp8vtjAEl14h8RwwPdW+lpcRTyJDcLvbKRfOzbwz&#10;necFh8oAJHOMjHN2ep6jf3l3fQ2cEbLMPtUNmm14pCWXJcxqc8YIbnqOep1tb8T+HPDuipqXiS9/&#10;s6xgtJAlyWCksW8wYIABx8x4zkJzyGKtysiNt0dbpfifwu+h2D6drN4ZpnkfUbS9O2OOQlwqpuzl&#10;No46Y5HFeEf8FEv2/tM/ZT+GbzaHc2914i1Jf9GtmnDbdwO3ODkkAjk/3a+O/wBuX/grbcKt78LP&#10;gM6XDx5gvtWmwdxVjgKw6+/rXwB4y+JXjf4m6s2qeMteuL2diMedMWVMAABcnjAAq6UW3qaRopu7&#10;Oi+OXx78f/tDeNJPHXxI1o3l667IxnKwpnO0Z5xzXEXDIzGNDwvGWHFQ/ul+aVjnpjrk5AFRteRR&#10;qXlBBxkHHGfWur3VsapJKw91DTMwAKgHBHG2lgu4Y9iKwCt8sp/vAc8kcnHX8KoJdNMp8pgCMcZ6&#10;1C25NkS5YluQf5VPOilE3r6/d7ESRWzMsiElVPXjqRziudlmnWQ724LDaGxgADGOPrWjMZEiiDsG&#10;bOD84IyRgAH0Hb+dY8jtEArjDE55PXHBqajuVDQazqmSBuXHAb+RqfTrYyTpIib8yL1J4JH8+KgX&#10;KMDIQRuyw2kfrVi0utsfkw/Ku/ceD1x7/wCetZ2GfcH/AATS1L4c/C20v/GPj/UlgdsEwMqndGWG&#10;cE5O7gEZGOM5GK9C/aS/4Ke+DvDmj3fgv4bCWe8kjZA5VHjUkDDksp+bnt6cY6V+dWneJvE1vC9l&#10;ba9cRowIaNZTg/lVaV5hcP5rs2Rksep+tSoJzuwcU0ddf20uuXQvXlia51C43O5A3bmbBPA9TX6E&#10;fsb/APBPTwV4N0LSvijrSHUdUuYRND5sY2q/UL16dO3XA5zX5o6dq80DIY3bKsCC2Tj0+nNfYHwr&#10;/wCCqfjnwV4csPC93ozNDaWYgiYqrAYH3ueeoBqqmqtEjlbVrn6BeC/Fug3fi2D4cxXy3SFmMy7n&#10;CQoxHByeuR3XGMY4xX0Vo/w/i0bR01u6je4dMtvi+bLDlEB5yuCwwRkh2BPQ1+Jml/8ABRr4ieE7&#10;6bWtF0/zby9dWuLm5Iy4CgDHXHp7ivun/gmx/wAFIvGX7REUvgDx1q1quoLcK9ssjg7wFGQEBUyY&#10;CtgDnDHGME1koNLUUqVlc57/AILUfCAa/wDCOH4habHDE1nP++hjtypkLHmQnJO3g5PQkg1+WNpY&#10;bozNLEAdxCgnOB61+0v/AAUb+KXwl034AeJ/DPinxPbve3dq0BVHQNESSRGEyCCAo445PU9K/GEX&#10;TZKiAFeSCxyQD0rooxutTKClBNMy7uMpM4EI2k5DE/h61AFYZAHfnnqavXsYlkaQZBwCFB4PqKpr&#10;Id4Dkgr39auVlubRd0dJ8JvGN54D8fab4ispjD5M4V3BwcEj+p6+1fsR8EfE1v498C6T4q0u6jlb&#10;7OjtKBlg4AB4OTjA5zwcV+KqSBpS4AwvPQ1+iP8AwSf+N914w02T4aa9dqTaRn7PNvG7GPTGCD0P&#10;Nc9RK1y2k4n114y0qaa5jtWtvKsljRri4JCh2cZDFO+ACMAZGe3SsfSwda1+PQ0Zru1mcSfY47Yo&#10;G8tQd0YYnkkEnkA7jle1ej/2duRIrg3ErYf95KhxGVyMfKN3ryfcemc7QtJtIPFmk3kOmmzg0+Fh&#10;EIoJP34KgOwwQ2TvAHYlug4rn6madmdb460K40/T7fRLa8is49yuZLBGG07eSzuxMhPdu5HQZrL0&#10;pII9KTSZIj9lVQsEYjJK4IIwT7BCOcDPTkY6L4nWOn6lpjaxPHMqwtuSCIEiVhymc4wM+3cCue8O&#10;3l69rBqt4RCTB5jQyLkJKSQC2SMbgIjztwSRj5TnTZmfQgs77Vvs62dnFPFMNQMj7VQpGVBJABA7&#10;ZyMnINJp+nT31k/22+cMis+/7MjZGeISDghRgDqMdMYAA1zpUmpwTXssfyxniaGctt45ZiBhQBnP&#10;ODj3zTvFvhuLQtMtdNXVDvEIllnMiiSRzwThWAAByMEY7ZGKq6toPocjqmjXSPbzWtk6xLuQRW8x&#10;QhwCpPTBwMdOPmP92oZtKeyu0lexYwyxhoplRcIzMCMkcDtnHp15rUlv7Kz1Lclve3JkugkyxyCW&#10;SJHAUlQvyrnOM5Izg9CMy6Ha67LZwaPaJDF9ocvcbmkJxyMrvU7O3TOT1AFJNBYqaVaaYi3mj6vF&#10;KqySosMrbiqMUCpgHhlBBBzg/MeoOCyfQk0hY7yTV4bjdKgjtprUK+5UcjIC5YKN55PGD7V1Ok+F&#10;PEF1pNrHNpDtNNJ5k95cnylZgm0fIdxz8gcngHI4Bp7fC/SZXJbUorgK0YmUoWDuWYEsrhSu7geh&#10;wwBPSqTuhN6kHgzQ7me7FhJ4gkNo3l29xG9x8s0afMMbv9UhGPu4Jx05Ir3/AMHWug6DoNhaafAT&#10;ILc70gbHlYwv8ONwxtOOQSAa818M/DfwhJp5TXPFkFjEt2PJvpYjG/nLhcBpAoKZOBkDPJXjBPR2&#10;Wu+BPB2oT6Z/wmz3V1JbzulvvW6klhiUswUW+5V278bSw2gqTgEVMJpbmb956E2vXLLeRRz6K1zb&#10;XE5jmmaPiMHgHdtIx834AnIGK5zw5beOfDPim+s9PvYXgW6iLwzDaVi6KAuSoO3Ck9SF3EsxJGH4&#10;w+L1zrtxpun+F7y5tY74LOssrIFit1ONxBb5WzkbSM4xgHOK9O0X4c+GvCfw5v8AxPeaxtvZot81&#10;1dybvNcDI44C5OeOSePwluTehcvdSvuFpAlxC97PpocyWapd5IeNVJDewBJPscAevFI6NavpU2kz&#10;qsz7dqE4wY92doHYAY7/AMI5rxbxB8XfiZ4Q13V9NuvEhFrEyzRR6bZJci4UDLRkmTcsgCsVG3BP&#10;U4HOnqHxE8PweBtP8San8RZY53uplnNxGqrEuwmPc4Xlgd24K2RtHGSVpS94ajZne2/wp0i8im1D&#10;VYIvsluCu64bc2w7D8pOeeB2/hXqc1zfxW0b4fW/hmxivZZYhpkTrHIcDKkhgRtGQQVBGBkHHpXj&#10;/i34qePPFnia60651y4htDqDM1rNO6xyIqqHRdm7Iyg6btu49MkCxaeBlmsLa8vfGFzcxR2ateg7&#10;ljuA52llkO9WYcfe2AqD04BSjGw2kixrvwah1yJLmDUtiM5jvTFbq00aLwArsGzxtGcYAwQc1oar&#10;4T+HWk6bbeH9Huo7e7uZpxevatsZWjiQRM7YC43bxkZ6KO3zR+P/AIk2HhxTp1zbyrJFMVUREGWV&#10;wF2kqOdmCAM9QM8cgcHrvxR1vxNp95af2cVVChYbCm1dyrHtKn5fmkf0+8PSqajyjs2XtF8CeD3m&#10;vJZdRS5jt5j5iW5UHAJAA6BTgcd/etebR/AGiL9jTUmmmEoSdljR4+dh3HORkAKQ3PyqvPFcrp0F&#10;zHo8lvc7LiYxDLm52gSY6AjOcEfeI+bJx1FJpTrcXQtbKwmeCUEKhTKvkspYNkNjIxwPQDpWVtS+&#10;VM7c6l4ASaKIRG5u3T91dxxM5xt3ZZN4XH3sHrlgQeK7rQ/EHhySL7Tp/meUtz5O8QKoifPzAJ1w&#10;cjkYwTwK8U1u8j0GEw2KyfIHjuLeP7zomHMjY5GNv4ewBxb8Ma3rVna3l7a6m0C3twlz5ZBUI+Ch&#10;C7yVIbCtktxk0XQciPWvHfhzwkn7WEvxR0jXb20eTwk2n6rplpef6PdXsc0MlvcxwRj/AI+UtvtE&#10;EksvzMghWPYqNnnvF3im8nnkuItBgmjsAiAXjEuyMxG7LEhZSC27A4B444ridH8QazD4nGlSae/2&#10;6e1L/abuRhv8xFkWRAV+6yOcMMhwFIwME6OsJqGjqbfXYTJ9ujXzrp5i5jIUhmdlHByFHIyOce6c&#10;lFDtZl208R6jPqYhumW5LWkflPDb7GXO5yhYAZ+YjIOQTz7VzfiZJGtHv9avZvtFzHMIhG52hSrI&#10;wbPCsQfm6jp7V3XhjRJNbZIb0pZQyzh5WtlZyXJBLFsAYySuM9R7Gsr4ufDq/hvV1Dw/ZTqlsiCe&#10;afLIZN42sqD7+ehBxw+7nAFLmbJvqeL6Npel+DGvr3TgzLdy7J5o5cLIy4YphMMQDjrk8cGtSyvp&#10;9Uh+zsGLPCWuDKnmnln2/OxyBzjHbyxjAOAa38NdbTXm1GYSI8yq8rw4G5m5eQgZBwT25JzwBVmP&#10;wdrHh1NKuLlHdLvzPOglJyo3dHwRgfKxxu6IRk9DMW7FKVyTSprq3K30FuwEIQwuyxby3TIGcDAx&#10;g8dMd6u3NxPe6xFdCdPIFu7JCqSFVH3Rgl/QAbu4zn3qatqEFpZj7dcxoXYNsEmWkUYG4ZAwpyRn&#10;ng5xxmksLjUrm2S20qBpZmZIoBaIh81pCeF5PchcHoMDJ7UmrA0md78W9IitvGwj0mSSO3tdPs4V&#10;LncI2a3jZtwXC5yj8kEnDepz4D+0A0ugftKfAHRNJ81rbXPjp4euWhB+XMF9A+cAAfxk+tfSPx68&#10;D+KtB1XUdb1+0e1kll0rdbyL8zf6NIMsVzgoyEY+UqJ+4INfPYsV8f8A/BTP9mn4Qa5MTDF4nl16&#10;S6ebCh7aF5ggyBgZgHtTb5kZy0pP0P3EKLIN7Sd8jAqpJZW0N+dRW3TzpIhE02Pm2Akhc+mWJx71&#10;ZMhCFAPp9ajlYBeT04bFcTaPAWiIY90a7U65b88mk2+YfmPvjHQ4psalECPIGIiCqW6k46mo5pCy&#10;bUGCxHTnBqU9Ct2MSVgpVlKgnpnoOahuL1YbqOzcE78hWCEjIHc9qmkCL977oOcelQ3T3EefIgRp&#10;AMBZHKg9jzgn17f41LbtoCHzAyDBQKCBgjvSByhLLnAz06VWttU0zU4jLZ3kdwsZwzwPvCnPQ470&#10;t7cz28Y+y6dPdEg/LC0YIwOB87L1/wD14FEZILNiT2drc3MN3OjFreQvGQT1Ksv48MRz/QVDr2uW&#10;ehaadUvwUUMkaqGG5ndwiKD6lmUfjWB4y8d3/hzSrPXYZ9Ijtf7TxctcXbSJNZbWJaNkUbZCACB8&#10;y+5r82/+CiP/AAV38R6R4sPgP4Itpt9b2M7rqP2iRj867WicFVwGRlBwGI9cHGN6NOVV6I6aeGnN&#10;q+x+jeq/G3w9osHm6q0dpsB8xJ72PIx7oWBJ98VP4Y+M/gjxPIw0rVYXAKjKyA89/wAs/r9a/nv8&#10;Rftu/tEeO9VvV1jx+6xOR5kSTMAc888j612X7Nf7eXxA+Gniu10288dW8tm0qeYlzeAlCW56twOQ&#10;OfQ11ywTjG9zSeGUVoj+guzZLmP7VFMCpHBU8VMjMGxliDgccetfOX7PP7b3wV1b4cWepeJvHwhn&#10;lt1ZlFjcS8kZ4KRkH8Diuh1H9vL4M27TR6Zp2uXbQ7sMtkkaPj3dwV/EfhXDySuYww1aWyPZtR0T&#10;R9WMa6lpNpdi2mWWD7TbI/lyKQyuuRwQQCD1BAParAkVHEh6n9frXyzqv/BSW2azmj0L4axRzqPk&#10;a81Uuo7/ADKkYP6/jXDah/wUc+L+seZFpmnaPpvl/dltbRpN465xIzfyqPZJSbS1OmOBxM0lJ/if&#10;cfnfvAq9M7RkYpbgi3Qyk5Ccs2OBX5361+2V+0R4kkmupPiFc20yqAiac6RAggYwEGGPXt6+lef6&#10;38Vvi7rN5darf+O9X2ujNK880pxjBxjIGDg9P0zmnyK2rNY5Zyu7kfplJ8SPB+mtcTXHiOzRImVM&#10;SXiAr8u7PXP8WOnaufuP2o/gdp0bk/EHT5jHIEdLWQzFSfUD3z+XvX5o+I9cutKkuNY1S5mEZxlJ&#10;vl2MTgDk7mY9tuc9s1Paajr0VrElpocphurlRPeu/wAoYFWCAPjJ6DGOP1pckV1OmOBpbWZ+hNz+&#10;2t8JZJANCa/vgvO+Oz2LgdT+8IIr458QfHP4m6fefEDwxr3xl1vxr4a8Z68+p6VpfiWyxP4dIuWk&#10;W2t5RO6tBsKqYgiINq7FQblbF07X7iy050jmFuiEjzZrhQYlGS3fkfTpXNajqOiWd4ReagksskQl&#10;Dm4T94mWXKABtuGT5iR1bA3HOLioxVzenhacNIo25PEUTQLEdqzSbSMRAsqf3cHp2P0U+lV3+wsV&#10;uP7Zky674o3BIPckgDA65PHevNPEf7RPw38HeJvsOowTX06FXSbTnTCErtKbpHTJJbG0ZwM56Gpf&#10;h7+0l8LfHEUniBfFkGk2lqfLnXWdsEzE55QFsSLx/CW6Y9KHVudCw8kr2O7FvpmmySQyBGZ5C7NH&#10;uVST3AB9v89KK5i6/aH+BWjMsE3jzT5vMXerWt0r4GSuHG7MbgqcoeRwe9FT7RX3H9Wl2PozxDeT&#10;NpYIvBbh5lkiDjK5ZOAuM8fMenUetVrHTbTT7uLWniWDyk2wyQ2xViwB3HPXOc/gGHcVV8XqbH4j&#10;zadaSSJCUVmQSNydx6nOTXZxzXFnatcW93MHOns4JmY4OQvAJ44JGB0r0lLqeQ0rHN3MMOq3U1ks&#10;Czm+KHTvs8SqzENu2s/UKAfU8kUyXwk8OmDTpYLu1ikiAja3iMxEgB43+i52cjA28cYFdF8NrOG8&#10;8bSaddtJJALmVRG8zEADgdT2zXZ3ljawaNIsEXl+a+xyjFSQzHIBHTOT0/oKrQjZnj+r/DewtNKN&#10;tdX9vCrCK5Zo25JCNuYt65wcEEdfes/wX8NPDltrcka6vMRbSmOGW3n2KXyTk59scjgBgVrvvE/h&#10;3R44rpo7UqyQOodZWDEeUpwTnLDLNwc9T61mWOpXX/CKQ258vbPPFFKDAmWUHjnGc8Dnr707FR1N&#10;bRdY0bwvLf2WqaorSKjPbwXN7tLIFV1A6bt3U5z17cVF4Y8XeHdS8Y/2zodnMIJH8xpI1G2I8DO3&#10;pwWHzEd/xHH+IrS0j8P32spaxfaPtzQFzGCGjRpGUFejYbnJGSQCegrfhm/4R/wlqes6LDDbXEGl&#10;K8bRQIBuaIbiVxtbPuD2PYU47k2todxrF9pU6Gxs5Lg2UkSPIibkQx8FEBUncoYDAPPI7Cqk9hZw&#10;T2WrNEyNNcNJOJi3KEBVfbyAAGZQTj5kzyRXHa3d3Ph3xlZ6Xos7QW9rJObeJTkJ+/UYGc8fO3HT&#10;Jz1ArqIru5fwQdaaY/aYSFjlHoXUcjo3B7g449Krl0uVypK5ueG9PsbjVnvZmhWVA5uriGEhJtrA&#10;fKMD0wccnPeneNvD/h7wzBb6nYWFxIkkhNw8J5Y7wqlmbhV3Bht4yXB71teLy2m6vaadYu0cBgmY&#10;RqxwpAYjb/d59MVynxx1fUoLWFIrtgHusMe5AjwOevYfjk9SaTd7EPRoo6ZrstjexRrNa2KKxzHN&#10;bKdv3nWQgA7jjecdwuO4qn4vt9F1OKbVtPlWa1uV2JGrK4gbqSCfuj5snGO2Ks6n4e0m/wDDFtql&#10;xbuJ7r7Otw8U7oJFkSUOCFIGCAOMYrhrfUbtYFti6vGZjlJI1YEgw4PIPPJ568n1NU/hKsmQPbWk&#10;8CmFJIZbSEFjOmz5RuAAwepA3ZAIGDzyQY7PwsbW+8qO3tjcSzRuxVCVhU5AXIB3cHBOMdfSptYh&#10;Wy8Oa1Jas6G3vLZYgJDgCR138ZwSfU81Pp+oXI8S61a5QxprDxIrQqQI4x8i8joOwqYpNjjd6F29&#10;+FdjrVsZX1YWvmwIgt4oBt6qFGw/dB4P4k/Tvfh98Hxa+H7S3uFk3LtSIHaoWQb8PEMZXJYDjrzn&#10;mrngK0tbzR7m8u7aOSRrmcHegIwkm1RjpgDjpXpPhqwsyWiFuoRo4PkXgDLsDgDpkKBx2FPkVzKb&#10;aPHpvhfHouqzrboIrR0SMSo4yzIflOTnpnHr6etfIH/BZT4xaf8AB/4HjwRoGovHqniORFjZGKuy&#10;bi7NgnpggduG5zkiv0e8QQwi0W78tfMWRgrEZwA/HHSvxD/4Lga9rGrftL2dlqV+80MWnkxxNjap&#10;MjAnHqR360OOth05OUtT4buYnfzGdcscFucknPWqqNax3qrdrIIY2USbDg474z36/jWvPGiyFgvI&#10;zj8qydQHDY7Ocfma6rcp29CfxnZ6LY69d2PhTUJprSNwILmYLl8AZPHHXNYUqTeYR5pbsMnP4VdU&#10;ARbQOPT8RVeUAAOOCCMEVEty46JETGG2VwGJcEFffp3/AM9Kkl5UO0ZO4Akt296maKN0G9AfmHX6&#10;mmXPyzHbx8pH4bakrqRTzyBEVnKYZdr8nBH+e1Z93hpMtIFbP3SMcZq/f8zKvYLkD3xVW8RVnlAG&#10;OVGPwpPYIpXKy5IJY8HueoNTr88wG7hQML2NQsq79uOCxyKnhAVxtGMqSaa2EWNKDm4eNDjep3H1&#10;6VoDRGnkCzRkZADYOAMis7Qmb7Ur7jkkgnPbiuotBvJ3c4C4zW1OKaM5sqWekQWxCmPGemR17fjU&#10;zaZCJB5eFY9EA7/5/nVlPljGP72Pwx0pzAFsY4BwPxFapJEXZny6YZpAWGG7AenFdP8ADHx74m+F&#10;Otp4m8I37W12rYDIPYDJ/X86w9qi5L7RnJ5p10oWI7RjDDH5VPKmxqVkXfGnjXxb441S41jxbrdx&#10;ez3M7SymWUkZJyeOgrKNxtLEMCM846jrUc3UHPVvWq8IC25AHQf40WURptj8GZzuI2k4U9eKglsv&#10;LlEwy5Zs5NPjZmiKljgEDAp1zkQyIDxuY4pPVDRTK+TIXRgOcEelfRP/AATR8ZXug/tBQQWay+Xc&#10;qPNMQJHXGT7V835wZMep/rX1r/wSu8P6LqnjW71LUdOjmnidTG8gzjGO3THtXLU+E0b6H6UX/wAU&#10;dH0OJdOkUTYZUmjORkAkY9RyCfXnPet0eJ/C+h2zeIjIF2BXMNoyvJGMAhgOp/hH1Ye9eVaBZW19&#10;Fa3d3EHl+z3DGQnklZRtye+N7dfX2FJ4o1S+lFzGZQoEzuDFGqEFUG3BUAgDaOBxx7muNzaYnBLU&#10;9YfVtQ8SaDJZWVsJXdmlDTS+Zu5Lff8AvEAfgBXTeFPDV/qHg/TL3xLJavLNM08yQiPAdRkDJ5I2&#10;EDA6A9qp/Aq1t9R8KBL6PzVNtKxDngk4B/TtXovw2ZV8FanqghiM0NqywkwqVQKyKAFI2jhj2756&#10;1rDW1zCTsmYNhpFyukXL63eC0bb5dssbK24FWU8DliDxyO9Q+IvDmg3QF1cXF2EiKqA0o9PmYkHn&#10;r6cg1teGNTvNV8PzNfOrGKYiMrEqkBc4+6Bn8a5rWLq5bVo4DM2yQhXUHG4en6VchKTZlW2g6Fo+&#10;qC8GigwxZWZJScllLPx2+7tHb74x727bxuumxQTQSRfvs7vNTqoJwFGRjkjjA6Vja7dXDJNmU/u5&#10;EZD3BG09f6Vi67f3VzqwuZnUu0o3ERqM565AHNO1lcZ3Gtapew6EuoSzqI0JnWJTHjI3byM/3diq&#10;Dj+Js0zwzfPPrul6+Ltj9jeGU28q7laQt8u7Ayyj5/mJ49hzWV4w0fT9P8KC6s4Wje5tJmnIlbDE&#10;GNemcAY7Ditv4N6Vp994w060urVXilvLCGSPkB0IU4OOvJJz1/KquB3p1e507TomXRILm+W7WaKD&#10;yUZgcHzHZyCQc+uOlUdG8Mzat4j1pNetBHbvavFMhKp8zhN2HAU7WIBKjhgqbs455z4L6jf6v4o1&#10;C41O8knb+xfPHmMSA4tlcHHTG45x09q7jxda27aTq6GEYZogQOOGQ5/+t6dsVL0iS3a55ZrMuq+F&#10;4dV07wrqE4mmgSArMx3RwI4Y+WSM7GES98YBzXM+IvEHxQudXsYZGddKtI1tdigsZJS+FY9m9yx7&#10;dgRn334e6Bos3h6cy6bExaeTeSvLZJBz68Vwf7Q2k6fZ6PYzWtsI2isjcJsJH73H3sd/x45qBwlZ&#10;2PKPF2qfD3wncQp4k1bUrm91Cdtl2LkobXaMncGOCT5ewDoMemKbpPj7w94i8Jaf4e0nSJmu0sYU&#10;ubZZQ8c3y8bs5+YE7uO7d683Ut4h8RrqWtO1zO004LysTgBgAAOgHPQVf+F9xNDdKsL7DIu53UYY&#10;kKSDu6j86m9jVxsrnqsHw/0uSwh186NdpcTPLFDbPEDsb7Qi4AI5GwSkseqiMH7oxV8a+INc0Eab&#10;onht5hdCHbDDDEAu5sYVo1JDAldvTJ3n2ps+pag2peFY2vJGR7t0aNmyu1RDgYPAHJz6984FeWap&#10;rGqTeLZLeW9dkk1JlZWOQBuzgenI7UJ2VwUEzqrfT7Lxdr4vZtRmjMshmlCwkEEgduMbsbT35Oat&#10;ePPD3hvwloht/wC33lvzgSQSWxIKCVGwApOCHWHbnGMk/TiPAeq6ivxK0ORLx1aaRY5SpxuUW0bA&#10;HHuzfma7D4i51zVbhdVYyqNYSHYThSiycAgYB6nr1zzUSm72HGCZYh0C78ReHDPAsy2skqNIwykg&#10;IAyGHfofzPemeG7K8utagtdOs0RoXLR3RkYKwYbtmT1G1hgHv19trw+7t4XsXZySbbeSTzuGMH6i&#10;neF4IYra7ljiUPLfTRu2OSoEOBn2ycfU1Dk0NuxR8I+DJvEer3kV3bQlYbrzSm/BZkVuVB4BPPI4&#10;61reGvBk3iG81Oz1mOD/AEZ2ZjCm1mGSoxgYAz2Hp61sfDedrrxNqNjNHF5UEzGJVhVSP9Z1IAJ6&#10;Dr6VtaZqV8mr6nsuWXd5O4rwTuxn88n86z5n7Sw7e6Z/hvwronhuzEUels6GDDkIAEj3MB+ZHPQ/&#10;gcHmL57fSLW8NujKlzFlYxLujVSQ23A6cjj6c113iyV9OtF06xxFDI0pZEUDk7ckHqDwORzxXIXl&#10;vFc6rNHOu9RvTDE8jJHPrxxk+/rTj5iT0JbSW8hhRmuJWs7WKMfbCTlRwQpDcfK28HjJIyeTV3xD&#10;4ovf7EP9jpLdtIvmMbiXcTGudzhfUNjjtjPaqEtrC0tlL8wN3oZNyFkIEhEakEgHHc1iXLs2ny2Z&#10;P7tbDIUD1RweevIA/Knewkky6NTmurqDTbvThPPOi4iQYKlhkH3JJPAx9awvGGtya3PHYSaeiwtE&#10;FmhRchQoMYzz8znaDnod5IAxWj4sv7qzNuLd1ULPGApjUggouQQRhh7Gs/xEFuJpnmUEsUycekW4&#10;frz+A9BRzIpRVzmbExS2q6xpltGYlkUSGTdkBOrgE5/x/StXwvp0mneJNLkiM8wttUtp5Gt1PlFU&#10;lVs4OOoA49+a0ltoFVbNY8RKiuEz3+U/jVj4c2sEeowXcabZDqewspIyu8cUPYck9j3X9ri1GrXN&#10;1fNZuIPtelSIVxsBeC+DcDuQoOeuFX0GPjrwM+l65/wWr/Z68O6hp8Ught9T+0208YKkPZXZUY6H&#10;FfXP7Ws0tt4i06O2fy1OnWg2x8ADfIOMdOK+Mvg3f3d//wAF8/hHJeTmRlikKluxOm3uTURk3Eyr&#10;RtRk/I/b2zF1DZRw3EhldBt3sPvY4BOe5GDTncum0nOeuKq6JplvZXOrXUU1y73dys8vn3kkoV/L&#10;jTCB2IjXCj5EwuSzY3MxPh/7aPxn+JPwotoJfAHiJbBmIyfsMEvb/pojVx87tY8mnR9rOy0PcxNF&#10;JIbfByqLgHtnP+FR3EqQwvPIwVVXJZuAAPevzp1L9qL9oPxDLNfX/wAWtYjkYYP2G4FsuNv92EKv&#10;6Vw994s8Ua5qEkus+Ir26eYHzXuLpnLfL3JNFNuZ6byd0370/uR+k2q/GH4XaJE8+p/EPRY1Thx/&#10;aUbMOM8KrEn8q5HW/wBsn9nvw7arK3xDjvnOcpZW7s56cjKgfrX593U8yuirK2CSDz1AzioFuZpJ&#10;JWd8lJAE46DJq7WRrHKsOt22fbXiL/goh8HtOj83RNG1a/UkBg0awkEgnI3E8DHJ96+Y/wBpr/gv&#10;J4f+DAutP8OeAY727jw8MV5flGXBBKtsBGDg/ga841lFEd2wUD/Ry3A7/PzX5ZftUXt5c/FHV1uL&#10;mRws0u3exOMMcV0UKEaj1KWHwtNW5T6D/a6/4Lh/tSftLG40nS9P0fwpplwWaS30pZHkZiAhYyO2&#10;PuKF+7+tfIOr/E/xrrMrzal4nuWd2+ZgwUnPuADXPTuyTDacckfoaqzkhWYHBz2+lepCmqcLI00k&#10;m0kkjQn1C6uHxNfTSluT5khOR+Jq/wCDdQmtfEdnJaNtfzht29+RXOp99/YcVt/Ds7/HGixuAQ+p&#10;wqwI6jeBilLSLJbbP2B/ZsuZIPhbpLS3TRlok81lOWcBcHH5V3ep6jpcllK0txJsIDjdjcMjp15x&#10;/WvBNU8WeIfC+uHwXoOom302Dw8s0MCxqWRzEx3ByC45969m/YM+Hnhj48XHjPSviquoapb6ffJD&#10;axjWbq32xyTz71PkyIXBAA+bOAABgDFeNVqOnqjppUIziZt14x8NWnmTS6qqyEfKZ1CZ9BzzjJHX&#10;jmse1+M/gFpY3t/EKkR8rEbeRjJn2K9OTnJ7GuL/AOCiug2PwV+LulaN8NJ73T7YXFiBE+pT3AAk&#10;nulcZmdzgrDGpHTapHRmB8mtZJtQ10+Hbq4lNrNq0crhJWVwxDZxIpDqDgcAgcdKweIk4nbTwdM9&#10;z8X/ALXPw10OHTZdE0y+uotSW4ignUoiG7VYyLc7jnJViQT0MbA8sM8rffto6TYrDe2Xhu3ga5gE&#10;u7ULs7UUBifurkt8h4GSccZrw3x3BD4c+MNl4C0qJRpA1ezAsZx5yjcHDMDJuIYhz82c8Jz8ibd/&#10;4P2Wnaj4wmS/0myljgs90Vu9lGYgXcq37vbtPHqODyMHmp5nY0dCnBXsd/P+1Lqs1+1xF4V1C7fb&#10;/or2gbyWc9ZElYAFdjRncCT83APFZOq/tU674n0m908vq8EUumTS2V3Fa53zRNuVGkGREnmrHG0h&#10;ypaTHQ5ri1J8OfF+4sdKO23g1Gw8m2n/AH0UZmuEMjKkm5QxJJ3YyDyCK9nNrD4IitdF8KBrGz1X&#10;VLs6jaQufKuCJr5BuUnB+VVU+oHOcmhTd7GM50oNe7qedw/E/wCNHjjQWj8PeJNMu4Zbr7HdG2uy&#10;zyMzExsxyvlEAj5hnqOnNQmP4m61rtjB4l1X+xbXU1urOyuSrsrMqM6o0i7nHLADIAZiWHKtj1O2&#10;8PaPpPj6y0vTrMRQ60qNqgDsWuCpXblid3G44wRg4I6DFvS9X1Lwx468ReFtFu2i0+X4QWepT2r4&#10;kWa6aKYtK+/Jc/vH4bIAYgDHFLncnYcZ3i2lY8y+Hvwx1/XZdNuNc8X6GiWei3fmaZ4guWIhtysk&#10;bsgIKmUM+5doDF/T7w2fh98L/Cmr+DpvDGs6hGdVggDS6jamGKNV3NHHIdoAf5WXdgF22Ak88cJH&#10;448X3X7RNn4UPiK6i04adJMbO1lMKNJJYb3YiPG4ks3JzwSvTivfvCvhPwxrHiKOw1PQLSeNvD9o&#10;uJIFLKJZdsm1sZXcoCnBHCgdAAK8hc0rI8L+JH7Kvi/RdXttNuviropkitSHiv0nhMR86X5UCLhk&#10;P3t2Bks1Fes+CviV49074f6BHYeLL2FX0wFhHMRkiWRQTj/ZVR9AKKnmaNLs/9lQSwMEFAAGAAgA&#10;AAAhAAYrR6ngAAAACgEAAA8AAABkcnMvZG93bnJldi54bWxMj0FLw0AQhe+C/2EZwZvdrG3ExmxK&#10;KeqpCG0F8bbNTpPQ7GzIbpP03zue9DTzeI833+SrybViwD40njSoWQICqfS2oUrD5+Ht4RlEiIas&#10;aT2hhisGWBW3N7nJrB9ph8M+VoJLKGRGQx1jl0kZyhqdCTPfIbF38r0zkWVfSdubkctdKx+T5Ek6&#10;0xBfqE2HmxrL8/7iNLyPZlzP1euwPZ821+9D+vG1Vaj1/d20fgERcYp/YfjFZ3QomOnoL2SDaFmr&#10;OSd5LhcKBAeWKuXlqCFdqBRkkcv/LxQ/AAAA//8DAFBLAwQUAAYACAAAACEAGZS7ycMAAACnAQAA&#10;GQAAAGRycy9fcmVscy9lMm9Eb2MueG1sLnJlbHO8kMsKwjAQRfeC/xBmb9N2ISKmbkRwK/oBQzJN&#10;o82DJIr+vQFBFAR3LmeGe+5hVuubHdmVYjLeCWiqGhg56ZVxWsDxsJ0tgKWMTuHoHQm4U4J1N52s&#10;9jRiLqE0mJBYobgkYMg5LDlPciCLqfKBXLn0PlrMZYyaB5Rn1MTbup7z+M6A7oPJdkpA3KkW2OEe&#10;SvNvtu97I2nj5cWSy18quLGluwAxasoCLCmDz2VbnQJp4N8lmv9INC8J/vHe7gEAAP//AwBQSwEC&#10;LQAUAAYACAAAACEAihU/mAwBAAAVAgAAEwAAAAAAAAAAAAAAAAAAAAAAW0NvbnRlbnRfVHlwZXNd&#10;LnhtbFBLAQItABQABgAIAAAAIQA4/SH/1gAAAJQBAAALAAAAAAAAAAAAAAAAAD0BAABfcmVscy8u&#10;cmVsc1BLAQItABQABgAIAAAAIQBHIvkseQIAAGoHAAAOAAAAAAAAAAAAAAAAADwCAABkcnMvZTJv&#10;RG9jLnhtbFBLAQItAAoAAAAAAAAAIQCl+fsm6E8DAOhPAwAVAAAAAAAAAAAAAAAAAOEEAABkcnMv&#10;bWVkaWEvaW1hZ2UxLmpwZWdQSwECLQAKAAAAAAAAACEAycBkOWU/AwBlPwMAFQAAAAAAAAAAAAAA&#10;AAD8VAMAZHJzL21lZGlhL2ltYWdlMi5qcGVnUEsBAi0AFAAGAAgAAAAhAAYrR6ngAAAACgEAAA8A&#10;AAAAAAAAAAAAAAAAlJQGAGRycy9kb3ducmV2LnhtbFBLAQItABQABgAIAAAAIQAZlLvJwwAAAKcB&#10;AAAZAAAAAAAAAAAAAAAAAKGVBgBkcnMvX3JlbHMvZTJvRG9jLnhtbC5yZWxzUEsFBgAAAAAHAAcA&#10;wAEAAJuWB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ilde 1" o:spid="_x0000_s1027" type="#_x0000_t75" style="position:absolute;width:33191;height:248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0c2yQAAAOMAAAAPAAAAZHJzL2Rvd25yZXYueG1sRE/NasJA&#10;EL4X+g7LFHqrG6OmmrqKFAQPKjUq9jhkp0lqdjZkV03f3i0Uepzvf6bzztTiSq2rLCvo9yIQxLnV&#10;FRcKDvvlyxiE88gaa8uk4IcczGePD1NMtb3xjq6ZL0QIYZeigtL7JpXS5SUZdD3bEAfuy7YGfTjb&#10;QuoWbyHc1DKOokQarDg0lNjQe0n5ObsYBZus2E0+1nT8/jzEW76cxskxzpV6fuoWbyA8df5f/Ode&#10;6TB/OBy9DvqTZAC/PwUA5OwOAAD//wMAUEsBAi0AFAAGAAgAAAAhANvh9svuAAAAhQEAABMAAAAA&#10;AAAAAAAAAAAAAAAAAFtDb250ZW50X1R5cGVzXS54bWxQSwECLQAUAAYACAAAACEAWvQsW78AAAAV&#10;AQAACwAAAAAAAAAAAAAAAAAfAQAAX3JlbHMvLnJlbHNQSwECLQAUAAYACAAAACEAZbdHNskAAADj&#10;AAAADwAAAAAAAAAAAAAAAAAHAgAAZHJzL2Rvd25yZXYueG1sUEsFBgAAAAADAAMAtwAAAP0CAAAA&#10;AA==&#10;">
                  <v:imagedata r:id="rId22" o:title=""/>
                </v:shape>
                <v:shape id="Bilde 2" o:spid="_x0000_s1028" type="#_x0000_t75" style="position:absolute;left:31566;width:33185;height:248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t6axwAAAOMAAAAPAAAAZHJzL2Rvd25yZXYueG1sRE/NasJA&#10;EL4LvsMyhd50kzSoRFfRgtCDB6ul5zE7JqHZ2ZjdmtSnd4WCx/n+Z7HqTS2u1LrKsoJ4HIEgzq2u&#10;uFDwddyOZiCcR9ZYWyYFf+RgtRwOFphp2/EnXQ++ECGEXYYKSu+bTEqXl2TQjW1DHLizbQ36cLaF&#10;1C12IdzUMomiiTRYcWgosaH3kvKfw69RQF2Vb47fJ3die9nttrFO9zet1OtLv56D8NT7p/jf/aHD&#10;/GmSzCZx+pbC46cAgFzeAQAA//8DAFBLAQItABQABgAIAAAAIQDb4fbL7gAAAIUBAAATAAAAAAAA&#10;AAAAAAAAAAAAAABbQ29udGVudF9UeXBlc10ueG1sUEsBAi0AFAAGAAgAAAAhAFr0LFu/AAAAFQEA&#10;AAsAAAAAAAAAAAAAAAAAHwEAAF9yZWxzLy5yZWxzUEsBAi0AFAAGAAgAAAAhALY23prHAAAA4wAA&#10;AA8AAAAAAAAAAAAAAAAABwIAAGRycy9kb3ducmV2LnhtbFBLBQYAAAAAAwADALcAAAD7AgAAAAA=&#10;">
                  <v:imagedata r:id="rId23" o:title=""/>
                </v:shape>
                <w10:wrap type="square" anchorx="margin"/>
              </v:group>
            </w:pict>
          </mc:Fallback>
        </mc:AlternateContent>
      </w:r>
      <w:r w:rsidR="008634F6" w:rsidRPr="00B95F59">
        <w:rPr>
          <w:rFonts w:asciiTheme="majorHAnsi" w:hAnsiTheme="majorHAnsi"/>
        </w:rPr>
        <w:t>Det benyttes 3</w:t>
      </w:r>
      <w:r w:rsidR="005500FE" w:rsidRPr="00B95F59">
        <w:rPr>
          <w:rFonts w:asciiTheme="majorHAnsi" w:hAnsiTheme="majorHAnsi"/>
        </w:rPr>
        <w:t>5 m</w:t>
      </w:r>
      <w:r w:rsidR="005500FE" w:rsidRPr="00B95F59">
        <w:rPr>
          <w:rFonts w:asciiTheme="majorHAnsi" w:hAnsiTheme="majorHAnsi"/>
          <w:vertAlign w:val="superscript"/>
        </w:rPr>
        <w:t>3</w:t>
      </w:r>
      <w:r w:rsidR="005500FE" w:rsidRPr="00B95F59">
        <w:rPr>
          <w:rFonts w:asciiTheme="majorHAnsi" w:hAnsiTheme="majorHAnsi"/>
        </w:rPr>
        <w:t xml:space="preserve"> krok</w:t>
      </w:r>
      <w:r w:rsidR="0065343E">
        <w:rPr>
          <w:rFonts w:asciiTheme="majorHAnsi" w:hAnsiTheme="majorHAnsi"/>
        </w:rPr>
        <w:t>c</w:t>
      </w:r>
      <w:r w:rsidR="005500FE" w:rsidRPr="00B95F59">
        <w:rPr>
          <w:rFonts w:asciiTheme="majorHAnsi" w:hAnsiTheme="majorHAnsi"/>
        </w:rPr>
        <w:t>onteinere</w:t>
      </w:r>
      <w:r w:rsidR="00A93565">
        <w:rPr>
          <w:rFonts w:asciiTheme="majorHAnsi" w:hAnsiTheme="majorHAnsi"/>
        </w:rPr>
        <w:t xml:space="preserve"> (se figur </w:t>
      </w:r>
      <w:r w:rsidR="00D23A20">
        <w:rPr>
          <w:rFonts w:asciiTheme="majorHAnsi" w:hAnsiTheme="majorHAnsi"/>
        </w:rPr>
        <w:t>3</w:t>
      </w:r>
      <w:r w:rsidR="00A93565">
        <w:rPr>
          <w:rFonts w:asciiTheme="majorHAnsi" w:hAnsiTheme="majorHAnsi"/>
        </w:rPr>
        <w:t>)</w:t>
      </w:r>
      <w:r w:rsidR="005500FE" w:rsidRPr="00B95F59">
        <w:rPr>
          <w:rFonts w:asciiTheme="majorHAnsi" w:hAnsiTheme="majorHAnsi"/>
        </w:rPr>
        <w:t xml:space="preserve"> med lokk til oppsamling av impregnert trevirke. </w:t>
      </w:r>
      <w:r w:rsidR="0065343E">
        <w:rPr>
          <w:rFonts w:asciiTheme="majorHAnsi" w:hAnsiTheme="majorHAnsi"/>
        </w:rPr>
        <w:t>C</w:t>
      </w:r>
      <w:r w:rsidR="005500FE" w:rsidRPr="00B95F59">
        <w:rPr>
          <w:rFonts w:asciiTheme="majorHAnsi" w:hAnsiTheme="majorHAnsi"/>
        </w:rPr>
        <w:t>ont</w:t>
      </w:r>
      <w:r w:rsidR="006F4971">
        <w:rPr>
          <w:rFonts w:asciiTheme="majorHAnsi" w:hAnsiTheme="majorHAnsi"/>
        </w:rPr>
        <w:t>a</w:t>
      </w:r>
      <w:r w:rsidR="005500FE" w:rsidRPr="00B95F59">
        <w:rPr>
          <w:rFonts w:asciiTheme="majorHAnsi" w:hAnsiTheme="majorHAnsi"/>
        </w:rPr>
        <w:t xml:space="preserve">inerne tilhører Oppdragsgiver, som </w:t>
      </w:r>
      <w:r w:rsidR="00AE6303" w:rsidRPr="00B95F59">
        <w:rPr>
          <w:rFonts w:asciiTheme="majorHAnsi" w:hAnsiTheme="majorHAnsi"/>
        </w:rPr>
        <w:t>står ansvarlig for vedlikehold</w:t>
      </w:r>
      <w:r w:rsidR="00172A0F" w:rsidRPr="00B95F59">
        <w:rPr>
          <w:rFonts w:asciiTheme="majorHAnsi" w:hAnsiTheme="majorHAnsi"/>
        </w:rPr>
        <w:t xml:space="preserve"> av </w:t>
      </w:r>
      <w:r w:rsidR="0065343E">
        <w:rPr>
          <w:rFonts w:asciiTheme="majorHAnsi" w:hAnsiTheme="majorHAnsi"/>
        </w:rPr>
        <w:t>c</w:t>
      </w:r>
      <w:r w:rsidR="00172A0F" w:rsidRPr="00B95F59">
        <w:rPr>
          <w:rFonts w:asciiTheme="majorHAnsi" w:hAnsiTheme="majorHAnsi"/>
        </w:rPr>
        <w:t>ont</w:t>
      </w:r>
      <w:r w:rsidR="006F4971">
        <w:rPr>
          <w:rFonts w:asciiTheme="majorHAnsi" w:hAnsiTheme="majorHAnsi"/>
        </w:rPr>
        <w:t>a</w:t>
      </w:r>
      <w:r w:rsidR="00172A0F" w:rsidRPr="00B95F59">
        <w:rPr>
          <w:rFonts w:asciiTheme="majorHAnsi" w:hAnsiTheme="majorHAnsi"/>
        </w:rPr>
        <w:t xml:space="preserve">inerne. Impregnert trevirke sorteres etter anvisning fra kundeveiledere, og kastes direkte i </w:t>
      </w:r>
      <w:r w:rsidR="0065343E">
        <w:rPr>
          <w:rFonts w:asciiTheme="majorHAnsi" w:hAnsiTheme="majorHAnsi"/>
        </w:rPr>
        <w:t>c</w:t>
      </w:r>
      <w:r w:rsidR="00172A0F" w:rsidRPr="00B95F59">
        <w:rPr>
          <w:rFonts w:asciiTheme="majorHAnsi" w:hAnsiTheme="majorHAnsi"/>
        </w:rPr>
        <w:t>ont</w:t>
      </w:r>
      <w:r w:rsidR="006F4971">
        <w:rPr>
          <w:rFonts w:asciiTheme="majorHAnsi" w:hAnsiTheme="majorHAnsi"/>
        </w:rPr>
        <w:t>a</w:t>
      </w:r>
      <w:r w:rsidR="00172A0F" w:rsidRPr="00B95F59">
        <w:rPr>
          <w:rFonts w:asciiTheme="majorHAnsi" w:hAnsiTheme="majorHAnsi"/>
        </w:rPr>
        <w:t>iner. Avfallet deklareres på den enkelte gjenvinningsstasjonen, og transporteres til leverandørs mottak</w:t>
      </w:r>
      <w:r w:rsidR="00234295" w:rsidRPr="00B95F59">
        <w:rPr>
          <w:rFonts w:asciiTheme="majorHAnsi" w:hAnsiTheme="majorHAnsi"/>
        </w:rPr>
        <w:t xml:space="preserve"> på Oppdragsgivers avtale.</w:t>
      </w:r>
      <w:r w:rsidR="008A5953" w:rsidRPr="008A5953">
        <w:rPr>
          <w:rFonts w:asciiTheme="majorHAnsi" w:hAnsiTheme="majorHAnsi"/>
          <w:noProof/>
        </w:rPr>
        <w:t xml:space="preserve"> </w:t>
      </w:r>
    </w:p>
    <w:p w14:paraId="7DC122D9" w14:textId="77777777" w:rsidR="004850D5" w:rsidRDefault="004850D5" w:rsidP="004850D5">
      <w:pPr>
        <w:pStyle w:val="Bildetekst"/>
        <w:rPr>
          <w:szCs w:val="18"/>
        </w:rPr>
      </w:pPr>
    </w:p>
    <w:p w14:paraId="5BA5E4D2" w14:textId="2EEE0EF9" w:rsidR="004850D5" w:rsidRDefault="005A10FA" w:rsidP="004850D5">
      <w:pPr>
        <w:pStyle w:val="Bildetekst"/>
        <w:rPr>
          <w:rFonts w:asciiTheme="majorHAnsi" w:hAnsiTheme="majorHAnsi"/>
        </w:rPr>
      </w:pPr>
      <w:r w:rsidRPr="00871F3D">
        <w:rPr>
          <w:szCs w:val="18"/>
        </w:rPr>
        <w:t xml:space="preserve">Figur </w:t>
      </w:r>
      <w:r w:rsidRPr="00871F3D">
        <w:rPr>
          <w:i w:val="0"/>
          <w:szCs w:val="18"/>
        </w:rPr>
        <w:fldChar w:fldCharType="begin"/>
      </w:r>
      <w:r w:rsidRPr="00871F3D">
        <w:rPr>
          <w:szCs w:val="18"/>
        </w:rPr>
        <w:instrText xml:space="preserve"> SEQ Figur \* ARABIC </w:instrText>
      </w:r>
      <w:r w:rsidRPr="00871F3D">
        <w:rPr>
          <w:i w:val="0"/>
          <w:szCs w:val="18"/>
        </w:rPr>
        <w:fldChar w:fldCharType="separate"/>
      </w:r>
      <w:r w:rsidRPr="00871F3D">
        <w:rPr>
          <w:szCs w:val="18"/>
        </w:rPr>
        <w:t>3</w:t>
      </w:r>
      <w:r w:rsidRPr="00871F3D">
        <w:rPr>
          <w:i w:val="0"/>
          <w:szCs w:val="18"/>
        </w:rPr>
        <w:fldChar w:fldCharType="end"/>
      </w:r>
      <w:r w:rsidR="00063F3B" w:rsidRPr="00871F3D">
        <w:rPr>
          <w:szCs w:val="18"/>
        </w:rPr>
        <w:t xml:space="preserve"> </w:t>
      </w:r>
      <w:r w:rsidR="00C07C60">
        <w:rPr>
          <w:i w:val="0"/>
          <w:szCs w:val="18"/>
        </w:rPr>
        <w:t>–</w:t>
      </w:r>
      <w:r w:rsidRPr="00871F3D">
        <w:rPr>
          <w:szCs w:val="18"/>
        </w:rPr>
        <w:t>Impregnert trevirke</w:t>
      </w:r>
      <w:r w:rsidR="00C07C60">
        <w:rPr>
          <w:i w:val="0"/>
          <w:szCs w:val="18"/>
        </w:rPr>
        <w:t xml:space="preserve"> </w:t>
      </w:r>
      <w:r w:rsidR="004850D5">
        <w:rPr>
          <w:i w:val="0"/>
          <w:szCs w:val="18"/>
        </w:rPr>
        <w:t>og</w:t>
      </w:r>
      <w:r w:rsidR="004850D5" w:rsidRPr="004850D5">
        <w:rPr>
          <w:rFonts w:asciiTheme="majorHAnsi" w:hAnsiTheme="majorHAnsi"/>
        </w:rPr>
        <w:t xml:space="preserve"> </w:t>
      </w:r>
      <w:r w:rsidR="004850D5">
        <w:rPr>
          <w:rFonts w:asciiTheme="majorHAnsi" w:hAnsiTheme="majorHAnsi"/>
        </w:rPr>
        <w:t>C</w:t>
      </w:r>
      <w:r w:rsidR="004850D5" w:rsidRPr="00B95F59">
        <w:rPr>
          <w:rFonts w:asciiTheme="majorHAnsi" w:hAnsiTheme="majorHAnsi"/>
        </w:rPr>
        <w:t>ont</w:t>
      </w:r>
      <w:r w:rsidR="004850D5">
        <w:rPr>
          <w:rFonts w:asciiTheme="majorHAnsi" w:hAnsiTheme="majorHAnsi"/>
        </w:rPr>
        <w:t>a</w:t>
      </w:r>
      <w:r w:rsidR="004850D5" w:rsidRPr="00B95F59">
        <w:rPr>
          <w:rFonts w:asciiTheme="majorHAnsi" w:hAnsiTheme="majorHAnsi"/>
        </w:rPr>
        <w:t>iner brukt til oppsamling av impregnert trevirke</w:t>
      </w:r>
    </w:p>
    <w:p w14:paraId="552A88E9" w14:textId="77777777" w:rsidR="004850D5" w:rsidRPr="004850D5" w:rsidRDefault="004850D5" w:rsidP="004850D5">
      <w:pPr>
        <w:rPr>
          <w:lang w:eastAsia="nb-NO"/>
        </w:rPr>
      </w:pPr>
    </w:p>
    <w:p w14:paraId="58103FF1" w14:textId="77777777" w:rsidR="00FA1DDD" w:rsidRPr="00B95F59" w:rsidRDefault="00FA1DDD" w:rsidP="00BF7B39">
      <w:pPr>
        <w:pStyle w:val="Overskrift2"/>
      </w:pPr>
      <w:bookmarkStart w:id="13" w:name="_Toc224745083"/>
      <w:bookmarkStart w:id="14" w:name="_Toc238038948"/>
      <w:r w:rsidRPr="00B95F59">
        <w:t>Transport av avfallet</w:t>
      </w:r>
      <w:bookmarkEnd w:id="13"/>
      <w:bookmarkEnd w:id="14"/>
    </w:p>
    <w:p w14:paraId="12C604AE" w14:textId="2D44CE5A" w:rsidR="00FA1DDD" w:rsidRPr="00B95F59" w:rsidRDefault="00060DCC" w:rsidP="003A473F">
      <w:pPr>
        <w:rPr>
          <w:rFonts w:asciiTheme="majorHAnsi" w:hAnsiTheme="majorHAnsi"/>
        </w:rPr>
      </w:pPr>
      <w:r w:rsidRPr="00B95F59">
        <w:rPr>
          <w:rFonts w:asciiTheme="majorHAnsi" w:hAnsiTheme="majorHAnsi"/>
        </w:rPr>
        <w:t xml:space="preserve">Oppdragsgiver har egen rammeavtale </w:t>
      </w:r>
      <w:r w:rsidR="008F4A57" w:rsidRPr="00B95F59">
        <w:rPr>
          <w:rFonts w:asciiTheme="majorHAnsi" w:hAnsiTheme="majorHAnsi"/>
        </w:rPr>
        <w:t xml:space="preserve">som dekker transport av impregnert trevirke. I dag transporteres </w:t>
      </w:r>
      <w:r w:rsidR="0065343E">
        <w:rPr>
          <w:rFonts w:asciiTheme="majorHAnsi" w:hAnsiTheme="majorHAnsi"/>
        </w:rPr>
        <w:t>c</w:t>
      </w:r>
      <w:r w:rsidR="008F4A57" w:rsidRPr="00B95F59">
        <w:rPr>
          <w:rFonts w:asciiTheme="majorHAnsi" w:hAnsiTheme="majorHAnsi"/>
        </w:rPr>
        <w:t>ont</w:t>
      </w:r>
      <w:r w:rsidR="006F4971">
        <w:rPr>
          <w:rFonts w:asciiTheme="majorHAnsi" w:hAnsiTheme="majorHAnsi"/>
        </w:rPr>
        <w:t>a</w:t>
      </w:r>
      <w:r w:rsidR="008F4A57" w:rsidRPr="00B95F59">
        <w:rPr>
          <w:rFonts w:asciiTheme="majorHAnsi" w:hAnsiTheme="majorHAnsi"/>
        </w:rPr>
        <w:t xml:space="preserve">inere både med singel bil og bil med henger, avhengig av </w:t>
      </w:r>
      <w:r w:rsidR="00497BCB" w:rsidRPr="00B95F59">
        <w:rPr>
          <w:rFonts w:asciiTheme="majorHAnsi" w:hAnsiTheme="majorHAnsi"/>
        </w:rPr>
        <w:t>kapasitet på den enkelte gjenvinningsstasjon, mengder som skal sendes, og av</w:t>
      </w:r>
      <w:r w:rsidR="003D377D" w:rsidRPr="00B95F59">
        <w:rPr>
          <w:rFonts w:asciiTheme="majorHAnsi" w:hAnsiTheme="majorHAnsi"/>
        </w:rPr>
        <w:t xml:space="preserve">hengig av transportavstand til mottaksstedene. </w:t>
      </w:r>
    </w:p>
    <w:p w14:paraId="627FC562" w14:textId="67F2263A" w:rsidR="00FA1DDD" w:rsidRPr="00B95F59" w:rsidRDefault="00FA1DDD" w:rsidP="00FA1DDD">
      <w:pPr>
        <w:pStyle w:val="Overskrift2"/>
      </w:pPr>
      <w:bookmarkStart w:id="15" w:name="_Toc224745084"/>
      <w:bookmarkStart w:id="16" w:name="_Toc238038949"/>
      <w:r w:rsidRPr="00B95F59">
        <w:t xml:space="preserve">Beskrivelse </w:t>
      </w:r>
      <w:r w:rsidR="00287192">
        <w:t xml:space="preserve">og sortering </w:t>
      </w:r>
      <w:r w:rsidRPr="00B95F59">
        <w:t>av</w:t>
      </w:r>
      <w:bookmarkEnd w:id="15"/>
      <w:r w:rsidRPr="00B95F59">
        <w:t xml:space="preserve"> </w:t>
      </w:r>
      <w:r w:rsidR="00256260" w:rsidRPr="00B95F59">
        <w:t>avfallsfraksjonen impregnert trevirke</w:t>
      </w:r>
      <w:bookmarkEnd w:id="16"/>
    </w:p>
    <w:p w14:paraId="77B2C79A" w14:textId="5AA37F6B" w:rsidR="00D11C9D" w:rsidRPr="00B95F59" w:rsidRDefault="00D44FE2" w:rsidP="00FC33A7">
      <w:pPr>
        <w:jc w:val="both"/>
        <w:rPr>
          <w:rFonts w:asciiTheme="majorHAnsi" w:hAnsiTheme="majorHAnsi"/>
        </w:rPr>
      </w:pPr>
      <w:r w:rsidRPr="00B95F59">
        <w:rPr>
          <w:rFonts w:asciiTheme="majorHAnsi" w:hAnsiTheme="majorHAnsi"/>
        </w:rPr>
        <w:t>Impregnert trevirke, (</w:t>
      </w:r>
      <w:r w:rsidR="00024D58">
        <w:rPr>
          <w:rFonts w:asciiTheme="majorHAnsi" w:hAnsiTheme="majorHAnsi"/>
        </w:rPr>
        <w:t xml:space="preserve">både </w:t>
      </w:r>
      <w:r w:rsidRPr="00B95F59">
        <w:rPr>
          <w:rFonts w:asciiTheme="majorHAnsi" w:hAnsiTheme="majorHAnsi"/>
        </w:rPr>
        <w:t>CCA</w:t>
      </w:r>
      <w:r w:rsidR="00802E7B" w:rsidRPr="00B95F59">
        <w:rPr>
          <w:rFonts w:asciiTheme="majorHAnsi" w:hAnsiTheme="majorHAnsi"/>
        </w:rPr>
        <w:t xml:space="preserve"> og kreosot</w:t>
      </w:r>
      <w:r w:rsidR="009C7064" w:rsidRPr="00B95F59">
        <w:rPr>
          <w:rFonts w:asciiTheme="majorHAnsi" w:hAnsiTheme="majorHAnsi"/>
        </w:rPr>
        <w:t>, 7098/7154)</w:t>
      </w:r>
      <w:r w:rsidR="00523711" w:rsidRPr="00B95F59">
        <w:rPr>
          <w:rFonts w:asciiTheme="majorHAnsi" w:hAnsiTheme="majorHAnsi"/>
        </w:rPr>
        <w:t xml:space="preserve">, skilles ikke fra Oppdragsgivers anlegg. Alt deklareres </w:t>
      </w:r>
      <w:r w:rsidR="00A3141C" w:rsidRPr="00B95F59">
        <w:rPr>
          <w:rFonts w:asciiTheme="majorHAnsi" w:hAnsiTheme="majorHAnsi"/>
        </w:rPr>
        <w:t xml:space="preserve">fra Oppdragsgiver </w:t>
      </w:r>
      <w:r w:rsidR="00523711" w:rsidRPr="00B95F59">
        <w:rPr>
          <w:rFonts w:asciiTheme="majorHAnsi" w:hAnsiTheme="majorHAnsi"/>
        </w:rPr>
        <w:t>som 7098. Fraksjonen kan inneholde innslag som ikke er farlig avfall, slik som kobberimpregnert trevirke eller ordinært trevirke</w:t>
      </w:r>
      <w:r w:rsidR="0042411A" w:rsidRPr="00B95F59">
        <w:rPr>
          <w:rFonts w:asciiTheme="majorHAnsi" w:hAnsiTheme="majorHAnsi"/>
        </w:rPr>
        <w:t xml:space="preserve">. I tillegg inneholder fraksjonen </w:t>
      </w:r>
      <w:r w:rsidR="00607FC1" w:rsidRPr="00B95F59">
        <w:rPr>
          <w:rFonts w:asciiTheme="majorHAnsi" w:hAnsiTheme="majorHAnsi"/>
        </w:rPr>
        <w:t xml:space="preserve">noe </w:t>
      </w:r>
      <w:r w:rsidR="0042411A" w:rsidRPr="00B95F59">
        <w:rPr>
          <w:rFonts w:asciiTheme="majorHAnsi" w:hAnsiTheme="majorHAnsi"/>
        </w:rPr>
        <w:t>metall i form av skruer, spiker, beslag osv.</w:t>
      </w:r>
    </w:p>
    <w:p w14:paraId="48CC325B" w14:textId="09978E9F" w:rsidR="00FA1DDD" w:rsidRPr="00B95F59" w:rsidRDefault="00A941E7" w:rsidP="009E69D9">
      <w:r>
        <w:rPr>
          <w:rFonts w:asciiTheme="majorHAnsi" w:hAnsiTheme="majorHAnsi"/>
        </w:rPr>
        <w:t>A</w:t>
      </w:r>
      <w:r w:rsidR="00B74A0F" w:rsidRPr="00B95F59">
        <w:rPr>
          <w:rFonts w:asciiTheme="majorHAnsi" w:hAnsiTheme="majorHAnsi"/>
        </w:rPr>
        <w:t>vfall</w:t>
      </w:r>
      <w:r>
        <w:rPr>
          <w:rFonts w:asciiTheme="majorHAnsi" w:hAnsiTheme="majorHAnsi"/>
        </w:rPr>
        <w:t xml:space="preserve"> sorteres</w:t>
      </w:r>
      <w:r w:rsidR="00B74A0F" w:rsidRPr="00B95F59">
        <w:rPr>
          <w:rFonts w:asciiTheme="majorHAnsi" w:hAnsiTheme="majorHAnsi"/>
        </w:rPr>
        <w:t xml:space="preserve"> tilhørende </w:t>
      </w:r>
      <w:r w:rsidR="00E8491A" w:rsidRPr="00B95F59">
        <w:rPr>
          <w:rFonts w:asciiTheme="majorHAnsi" w:hAnsiTheme="majorHAnsi"/>
        </w:rPr>
        <w:t>fraksjon</w:t>
      </w:r>
      <w:r w:rsidR="00B74A0F" w:rsidRPr="00B95F59">
        <w:rPr>
          <w:rFonts w:asciiTheme="majorHAnsi" w:hAnsiTheme="majorHAnsi"/>
        </w:rPr>
        <w:t xml:space="preserve"> av kundene etter veiledning fra kundeveiledere på</w:t>
      </w:r>
      <w:r w:rsidR="007E56CB" w:rsidRPr="00B95F59">
        <w:rPr>
          <w:rFonts w:asciiTheme="majorHAnsi" w:hAnsiTheme="majorHAnsi"/>
        </w:rPr>
        <w:t xml:space="preserve"> gjenvinningsstasjonene. I tillegg til veiledning er det skiltet. For å unngå feilsortering utover </w:t>
      </w:r>
      <w:r w:rsidR="00C914C8" w:rsidRPr="00B95F59">
        <w:rPr>
          <w:rFonts w:asciiTheme="majorHAnsi" w:hAnsiTheme="majorHAnsi"/>
        </w:rPr>
        <w:t>det beskrevet over, krever Oppdragsgiver at avfallet må være sortert og synlig når kundene ankommer gjenvinningsstasjonen.</w:t>
      </w:r>
      <w:r w:rsidR="007E56CB" w:rsidRPr="00B95F59">
        <w:rPr>
          <w:rFonts w:asciiTheme="majorHAnsi" w:hAnsiTheme="majorHAnsi"/>
        </w:rPr>
        <w:t xml:space="preserve"> </w:t>
      </w:r>
    </w:p>
    <w:p w14:paraId="45EDBBF3" w14:textId="77777777" w:rsidR="00FA1DDD" w:rsidRPr="00B95F59" w:rsidRDefault="00FA1DDD" w:rsidP="00FA1DDD">
      <w:pPr>
        <w:pStyle w:val="Overskrift1"/>
      </w:pPr>
      <w:bookmarkStart w:id="17" w:name="_Toc224745085"/>
      <w:bookmarkStart w:id="18" w:name="_Toc238038950"/>
      <w:r w:rsidRPr="00B95F59">
        <w:lastRenderedPageBreak/>
        <w:t>Krav til leverandør</w:t>
      </w:r>
      <w:bookmarkEnd w:id="17"/>
      <w:bookmarkEnd w:id="18"/>
    </w:p>
    <w:p w14:paraId="65002678" w14:textId="77777777" w:rsidR="00314F2B" w:rsidRPr="00DE5613" w:rsidRDefault="00314F2B" w:rsidP="0080544B">
      <w:r w:rsidRPr="00DE5613">
        <w:t>Leverandøren skal oppfylle samtlige krav som kommer frem av denne kravspesifikasjonen. For hvert delavsnitt er det angitt hvilke dokumentasjonskrav som gjelder.</w:t>
      </w:r>
    </w:p>
    <w:p w14:paraId="51D0C7EC" w14:textId="77777777" w:rsidR="00314F2B" w:rsidRPr="00DE5613" w:rsidRDefault="00314F2B" w:rsidP="0080544B">
      <w:r w:rsidRPr="00DE5613">
        <w:t xml:space="preserve">Oversikt over dokumentasjon som skal leveres, inkludert ønsket navn på vedleggene, </w:t>
      </w:r>
      <w:proofErr w:type="gramStart"/>
      <w:r w:rsidRPr="00DE5613">
        <w:t>fremgår</w:t>
      </w:r>
      <w:proofErr w:type="gramEnd"/>
      <w:r w:rsidRPr="00DE5613">
        <w:t xml:space="preserve"> av tabellen i del 3.</w:t>
      </w:r>
      <w:r>
        <w:t xml:space="preserve"> </w:t>
      </w:r>
      <w:r w:rsidRPr="00DE5613">
        <w:t>Dokumentasjonen skal tydelig beskrive hvordan kravene oppfylles, slik at Oppdragsgiver kan vurdere Leverandørens kompetanse, kapasitet og evne til å gjennomføre oppdraget i henhold til kravspesifikasjonen.</w:t>
      </w:r>
    </w:p>
    <w:p w14:paraId="51928C03" w14:textId="77777777" w:rsidR="00314F2B" w:rsidRPr="00DE5613" w:rsidRDefault="00314F2B" w:rsidP="0080544B">
      <w:r w:rsidRPr="00DE5613">
        <w:t>Dersom Leverandøren har kommentarer eller presiseringer knyttet til kravene eller innsendt dokumentasjon, kan dette også oppgis i de aktuelle besvarelsene eller vedleggene.</w:t>
      </w:r>
    </w:p>
    <w:p w14:paraId="4ED0DDA4" w14:textId="0306E684" w:rsidR="002C0D25" w:rsidRPr="00B95F59" w:rsidRDefault="00370D36" w:rsidP="00FA1DDD">
      <w:pPr>
        <w:pStyle w:val="Overskrift2"/>
      </w:pPr>
      <w:bookmarkStart w:id="19" w:name="_Toc238038951"/>
      <w:r w:rsidRPr="00B95F59">
        <w:t>Generelle krav</w:t>
      </w:r>
      <w:bookmarkEnd w:id="19"/>
    </w:p>
    <w:p w14:paraId="23280C85" w14:textId="77777777" w:rsidR="008F0158" w:rsidRDefault="00A90BC4" w:rsidP="000F7BC1">
      <w:pPr>
        <w:jc w:val="both"/>
        <w:rPr>
          <w:rFonts w:asciiTheme="majorHAnsi" w:hAnsiTheme="majorHAnsi"/>
        </w:rPr>
      </w:pPr>
      <w:r w:rsidRPr="00B95F59">
        <w:rPr>
          <w:rFonts w:asciiTheme="majorHAnsi" w:hAnsiTheme="majorHAnsi"/>
        </w:rPr>
        <w:t>Leverandøren skal følge de til enhver tid gjeldende lover og forskrifter,</w:t>
      </w:r>
      <w:r w:rsidR="00443B15" w:rsidRPr="00B95F59">
        <w:rPr>
          <w:rFonts w:asciiTheme="majorHAnsi" w:hAnsiTheme="majorHAnsi"/>
        </w:rPr>
        <w:t xml:space="preserve"> herunder</w:t>
      </w:r>
      <w:r w:rsidRPr="00B95F59">
        <w:rPr>
          <w:rFonts w:asciiTheme="majorHAnsi" w:hAnsiTheme="majorHAnsi"/>
        </w:rPr>
        <w:t xml:space="preserve"> </w:t>
      </w:r>
      <w:r w:rsidR="003C48E2" w:rsidRPr="00B95F59">
        <w:rPr>
          <w:rFonts w:asciiTheme="majorHAnsi" w:hAnsiTheme="majorHAnsi"/>
        </w:rPr>
        <w:t>Forskrift om gjenvinning og behandling av avfall (avfallsforskriften)</w:t>
      </w:r>
      <w:r w:rsidR="00705103" w:rsidRPr="00B95F59">
        <w:rPr>
          <w:rFonts w:asciiTheme="majorHAnsi" w:hAnsiTheme="majorHAnsi"/>
        </w:rPr>
        <w:t>.</w:t>
      </w:r>
      <w:r w:rsidR="00EC4B99" w:rsidRPr="00B95F59">
        <w:rPr>
          <w:rFonts w:asciiTheme="majorHAnsi" w:hAnsiTheme="majorHAnsi"/>
        </w:rPr>
        <w:t xml:space="preserve"> Leverandøren skal sikre at alle tjenester som leveres under kontrakten utføres i samsvar med gjeldende myndighetskrav.</w:t>
      </w:r>
    </w:p>
    <w:p w14:paraId="7D98E79D" w14:textId="1C201368" w:rsidR="00996330" w:rsidRPr="00B95F59" w:rsidRDefault="004B0B7D" w:rsidP="00996330">
      <w:pPr>
        <w:pStyle w:val="Overskrift2"/>
      </w:pPr>
      <w:bookmarkStart w:id="20" w:name="_Toc238038952"/>
      <w:r>
        <w:t>K</w:t>
      </w:r>
      <w:r w:rsidR="00996330" w:rsidRPr="00B95F59">
        <w:t>rav til mottak</w:t>
      </w:r>
      <w:r w:rsidR="00A357F4" w:rsidRPr="00B95F59">
        <w:t xml:space="preserve"> og mottaks</w:t>
      </w:r>
      <w:r w:rsidR="00D82E7F" w:rsidRPr="00B95F59">
        <w:t>s</w:t>
      </w:r>
      <w:r w:rsidR="00A357F4" w:rsidRPr="00B95F59">
        <w:t>ted</w:t>
      </w:r>
      <w:bookmarkEnd w:id="20"/>
    </w:p>
    <w:p w14:paraId="7ED41D92" w14:textId="181D4A22" w:rsidR="00D94DD5" w:rsidRDefault="00D94DD5" w:rsidP="0080544B">
      <w:pPr>
        <w:rPr>
          <w:rFonts w:asciiTheme="majorHAnsi" w:hAnsiTheme="majorHAnsi"/>
        </w:rPr>
      </w:pPr>
      <w:r w:rsidRPr="00B95F59">
        <w:rPr>
          <w:rFonts w:asciiTheme="majorHAnsi" w:hAnsiTheme="majorHAnsi"/>
        </w:rPr>
        <w:t xml:space="preserve">Mottakssted er i denne sammenheng anlegget hvor Oppdragsgiver leverer sitt avfall. Mottaksstedet kan være et godkjent mellomlager, omlastningssted, eller et godkjent sluttbehandlingsanlegg. </w:t>
      </w:r>
      <w:r w:rsidR="00D4155F">
        <w:rPr>
          <w:rFonts w:asciiTheme="majorHAnsi" w:hAnsiTheme="majorHAnsi"/>
        </w:rPr>
        <w:t>Leverandørs</w:t>
      </w:r>
      <w:r w:rsidR="00D4155F" w:rsidRPr="00B95F59">
        <w:rPr>
          <w:rFonts w:asciiTheme="majorHAnsi" w:hAnsiTheme="majorHAnsi"/>
        </w:rPr>
        <w:t xml:space="preserve"> mottakssted må være egnet for å ta imot vogntog.</w:t>
      </w:r>
      <w:r w:rsidR="00D4155F">
        <w:rPr>
          <w:rFonts w:asciiTheme="majorHAnsi" w:hAnsiTheme="majorHAnsi"/>
        </w:rPr>
        <w:t xml:space="preserve"> </w:t>
      </w:r>
      <w:r w:rsidRPr="00B95F59">
        <w:rPr>
          <w:rFonts w:asciiTheme="majorHAnsi" w:hAnsiTheme="majorHAnsi"/>
        </w:rPr>
        <w:t xml:space="preserve">Adressen til mottakssted skal oppgis i </w:t>
      </w:r>
      <w:r w:rsidR="00125EC3">
        <w:rPr>
          <w:rFonts w:asciiTheme="majorHAnsi" w:hAnsiTheme="majorHAnsi"/>
        </w:rPr>
        <w:t>prisskjem</w:t>
      </w:r>
      <w:r w:rsidRPr="00B95F59">
        <w:rPr>
          <w:rFonts w:asciiTheme="majorHAnsi" w:hAnsiTheme="majorHAnsi"/>
        </w:rPr>
        <w:t xml:space="preserve">a. Avstanden fra Oppdragsgivers anlegg til mottakssted </w:t>
      </w:r>
      <w:r w:rsidR="00B05247">
        <w:rPr>
          <w:rFonts w:asciiTheme="majorHAnsi" w:hAnsiTheme="majorHAnsi"/>
        </w:rPr>
        <w:t>vil</w:t>
      </w:r>
      <w:r w:rsidRPr="00B95F59">
        <w:rPr>
          <w:rFonts w:asciiTheme="majorHAnsi" w:hAnsiTheme="majorHAnsi"/>
        </w:rPr>
        <w:t xml:space="preserve"> være gjenstand for vurdering.</w:t>
      </w:r>
      <w:r>
        <w:rPr>
          <w:rFonts w:asciiTheme="majorHAnsi" w:hAnsiTheme="majorHAnsi"/>
        </w:rPr>
        <w:t xml:space="preserve"> </w:t>
      </w:r>
    </w:p>
    <w:p w14:paraId="2A7F6EAA" w14:textId="77777777" w:rsidR="00D94DD5" w:rsidRDefault="00D94DD5" w:rsidP="000F7BC1">
      <w:pPr>
        <w:jc w:val="both"/>
        <w:rPr>
          <w:rFonts w:asciiTheme="majorHAnsi" w:hAnsiTheme="majorHAnsi"/>
        </w:rPr>
      </w:pPr>
      <w:r w:rsidRPr="00902795">
        <w:rPr>
          <w:rFonts w:asciiTheme="majorHAnsi" w:hAnsiTheme="majorHAnsi"/>
        </w:rPr>
        <w:t xml:space="preserve">Mottaksstedene skal ha offentlig godkjent og sertifisert vekt for tungtransport. Singelbil/bil med henger med container(e) skal veies inn og ut og vektene skal registreres digitalt som grunnlag for rapportering. Manuelt registrerte vekter, etterregistrering el. vil bli ansett som avvik og årsak til avviket skal dokumenteres. </w:t>
      </w:r>
    </w:p>
    <w:p w14:paraId="1874FC91" w14:textId="205238A2" w:rsidR="00304DF7" w:rsidRDefault="00304DF7" w:rsidP="000F7BC1">
      <w:pPr>
        <w:jc w:val="both"/>
        <w:rPr>
          <w:rFonts w:asciiTheme="majorHAnsi" w:hAnsiTheme="majorHAnsi"/>
        </w:rPr>
      </w:pPr>
      <w:r>
        <w:t>Oppdragsgiver</w:t>
      </w:r>
      <w:r w:rsidRPr="00C9215E">
        <w:t xml:space="preserve"> skal kunne levere avfall ved mottaksstedet i tidsrommet mandag til fredag kl. 0</w:t>
      </w:r>
      <w:r>
        <w:t>9</w:t>
      </w:r>
      <w:r w:rsidRPr="00C9215E">
        <w:t>:00–</w:t>
      </w:r>
      <w:r>
        <w:t>17</w:t>
      </w:r>
      <w:r w:rsidRPr="00C9215E">
        <w:t>:00</w:t>
      </w:r>
      <w:r>
        <w:rPr>
          <w:b/>
          <w:bCs/>
        </w:rPr>
        <w:t xml:space="preserve">. </w:t>
      </w:r>
      <w:r>
        <w:rPr>
          <w:rFonts w:asciiTheme="majorHAnsi" w:hAnsiTheme="majorHAnsi"/>
        </w:rPr>
        <w:t>Leverandør trenger ikke dokumentere åpningstidene utover å anerkjenne kravet.</w:t>
      </w:r>
      <w:r>
        <w:rPr>
          <w:b/>
          <w:bCs/>
        </w:rPr>
        <w:t xml:space="preserve"> </w:t>
      </w:r>
      <w:r w:rsidRPr="00AF3674">
        <w:rPr>
          <w:rFonts w:asciiTheme="majorHAnsi" w:hAnsiTheme="majorHAnsi"/>
        </w:rPr>
        <w:t>Ventetid skal være maksimalt 20 minutter</w:t>
      </w:r>
      <w:r w:rsidRPr="00902795">
        <w:rPr>
          <w:rFonts w:asciiTheme="majorHAnsi" w:hAnsiTheme="majorHAnsi"/>
        </w:rPr>
        <w:t xml:space="preserve">. Eventuell ventetid ut over dette vil bli belastet </w:t>
      </w:r>
      <w:r>
        <w:rPr>
          <w:rFonts w:asciiTheme="majorHAnsi" w:hAnsiTheme="majorHAnsi"/>
        </w:rPr>
        <w:t>Leverandør</w:t>
      </w:r>
      <w:r w:rsidRPr="00902795">
        <w:rPr>
          <w:rFonts w:asciiTheme="majorHAnsi" w:hAnsiTheme="majorHAnsi"/>
        </w:rPr>
        <w:t xml:space="preserve">en. Kostnaden vil være basert </w:t>
      </w:r>
      <w:r w:rsidR="003531B9">
        <w:rPr>
          <w:rFonts w:asciiTheme="majorHAnsi" w:hAnsiTheme="majorHAnsi"/>
        </w:rPr>
        <w:t xml:space="preserve">på </w:t>
      </w:r>
      <w:r w:rsidRPr="00902795">
        <w:rPr>
          <w:rFonts w:asciiTheme="majorHAnsi" w:hAnsiTheme="majorHAnsi"/>
        </w:rPr>
        <w:t xml:space="preserve">dokumentasjon på tidsforbruk og timepriser avklart i egen rammeavtale for transport som </w:t>
      </w:r>
      <w:r w:rsidR="004C1A4B">
        <w:rPr>
          <w:rFonts w:asciiTheme="majorHAnsi" w:hAnsiTheme="majorHAnsi"/>
        </w:rPr>
        <w:t>Oppdragsgiver</w:t>
      </w:r>
      <w:r w:rsidRPr="00902795">
        <w:rPr>
          <w:rFonts w:asciiTheme="majorHAnsi" w:hAnsiTheme="majorHAnsi"/>
        </w:rPr>
        <w:t xml:space="preserve"> har med en annen </w:t>
      </w:r>
      <w:r>
        <w:rPr>
          <w:rFonts w:asciiTheme="majorHAnsi" w:hAnsiTheme="majorHAnsi"/>
        </w:rPr>
        <w:t>Leverandør</w:t>
      </w:r>
      <w:r w:rsidRPr="00902795">
        <w:rPr>
          <w:rFonts w:asciiTheme="majorHAnsi" w:hAnsiTheme="majorHAnsi"/>
        </w:rPr>
        <w:t>.</w:t>
      </w:r>
    </w:p>
    <w:p w14:paraId="29D0E4D8" w14:textId="450D5FE5" w:rsidR="00D94DD5" w:rsidRDefault="00D94DD5" w:rsidP="000F7BC1">
      <w:pPr>
        <w:jc w:val="both"/>
        <w:rPr>
          <w:rFonts w:asciiTheme="majorHAnsi" w:hAnsiTheme="majorHAnsi"/>
        </w:rPr>
      </w:pPr>
      <w:r w:rsidRPr="00E87E10">
        <w:rPr>
          <w:rFonts w:asciiTheme="majorHAnsi" w:hAnsiTheme="majorHAnsi"/>
          <w:b/>
          <w:bCs/>
          <w:i/>
          <w:iCs/>
        </w:rPr>
        <w:t>Dokumentasjonskrav:</w:t>
      </w:r>
      <w:r>
        <w:rPr>
          <w:rFonts w:asciiTheme="majorHAnsi" w:hAnsiTheme="majorHAnsi"/>
        </w:rPr>
        <w:t xml:space="preserve"> </w:t>
      </w:r>
      <w:r w:rsidR="00CE437B">
        <w:rPr>
          <w:rFonts w:asciiTheme="majorHAnsi" w:hAnsiTheme="majorHAnsi"/>
        </w:rPr>
        <w:t>Leverandør</w:t>
      </w:r>
      <w:r>
        <w:rPr>
          <w:rFonts w:asciiTheme="majorHAnsi" w:hAnsiTheme="majorHAnsi"/>
        </w:rPr>
        <w:t>s beskrivelse av rutiner og prosedyrer for mottak, veiing, og godkjenning av forsendelser.</w:t>
      </w:r>
      <w:r w:rsidR="00D14D6A">
        <w:rPr>
          <w:rFonts w:asciiTheme="majorHAnsi" w:hAnsiTheme="majorHAnsi"/>
        </w:rPr>
        <w:t xml:space="preserve"> Adresse til mottak/mellomlagring skal oppgis.</w:t>
      </w:r>
    </w:p>
    <w:p w14:paraId="7991B620" w14:textId="3F953F0C" w:rsidR="002C166D" w:rsidRPr="00B95F59" w:rsidRDefault="00406452" w:rsidP="002C166D">
      <w:pPr>
        <w:pStyle w:val="Overskrift3"/>
      </w:pPr>
      <w:bookmarkStart w:id="21" w:name="_Toc238038953"/>
      <w:r>
        <w:t>Tillatelser</w:t>
      </w:r>
      <w:bookmarkEnd w:id="21"/>
    </w:p>
    <w:p w14:paraId="12B09965" w14:textId="618BC058" w:rsidR="00E13B49" w:rsidRPr="009E4BC6" w:rsidRDefault="009E4BC6" w:rsidP="00191F89">
      <w:pPr>
        <w:rPr>
          <w:rFonts w:asciiTheme="majorHAnsi" w:hAnsiTheme="majorHAnsi"/>
        </w:rPr>
      </w:pPr>
      <w:r w:rsidRPr="009E4BC6">
        <w:rPr>
          <w:rFonts w:asciiTheme="majorHAnsi" w:hAnsiTheme="majorHAnsi"/>
        </w:rPr>
        <w:t>Alle mottakssted og sluttbehandlingsanlegg som benyttes, skal til enhver tid ha de nødvendige gyldige tillatelser til mottak, mellomlagring og/eller behandling av avfall. Kravet til gyldig tillatelse gjelder både for anlegg i Norge og andre land.</w:t>
      </w:r>
    </w:p>
    <w:p w14:paraId="2F428D34" w14:textId="7885E732" w:rsidR="006E1E9F" w:rsidRPr="001F3067" w:rsidRDefault="009111E9" w:rsidP="00191F89">
      <w:pPr>
        <w:rPr>
          <w:rFonts w:asciiTheme="majorHAnsi" w:hAnsiTheme="majorHAnsi"/>
        </w:rPr>
      </w:pPr>
      <w:r w:rsidRPr="00B95F59">
        <w:rPr>
          <w:rFonts w:asciiTheme="majorHAnsi" w:hAnsiTheme="majorHAnsi"/>
          <w:b/>
          <w:bCs/>
          <w:i/>
          <w:iCs/>
        </w:rPr>
        <w:lastRenderedPageBreak/>
        <w:t>Dokumentasjonskrav:</w:t>
      </w:r>
      <w:r>
        <w:rPr>
          <w:rFonts w:asciiTheme="majorHAnsi" w:hAnsiTheme="majorHAnsi"/>
          <w:b/>
          <w:bCs/>
          <w:i/>
          <w:iCs/>
        </w:rPr>
        <w:t xml:space="preserve"> </w:t>
      </w:r>
      <w:r w:rsidRPr="008A47F1">
        <w:rPr>
          <w:rFonts w:asciiTheme="majorHAnsi" w:hAnsiTheme="majorHAnsi"/>
        </w:rPr>
        <w:t xml:space="preserve">Kopi av </w:t>
      </w:r>
      <w:r w:rsidR="001F1F9E">
        <w:rPr>
          <w:rFonts w:asciiTheme="majorHAnsi" w:hAnsiTheme="majorHAnsi"/>
        </w:rPr>
        <w:t>relevante</w:t>
      </w:r>
      <w:r w:rsidRPr="008A47F1">
        <w:rPr>
          <w:rFonts w:asciiTheme="majorHAnsi" w:hAnsiTheme="majorHAnsi"/>
        </w:rPr>
        <w:t xml:space="preserve"> tillatelser</w:t>
      </w:r>
      <w:r w:rsidR="008A47F1" w:rsidRPr="008A47F1">
        <w:rPr>
          <w:rFonts w:asciiTheme="majorHAnsi" w:hAnsiTheme="majorHAnsi"/>
        </w:rPr>
        <w:t xml:space="preserve"> </w:t>
      </w:r>
      <w:r w:rsidR="001F1F9E">
        <w:rPr>
          <w:rFonts w:asciiTheme="majorHAnsi" w:hAnsiTheme="majorHAnsi"/>
        </w:rPr>
        <w:t>skal vedlegges tilbudet</w:t>
      </w:r>
      <w:r w:rsidR="008A47F1" w:rsidRPr="008A47F1">
        <w:rPr>
          <w:rFonts w:asciiTheme="majorHAnsi" w:hAnsiTheme="majorHAnsi"/>
        </w:rPr>
        <w:t xml:space="preserve"> og </w:t>
      </w:r>
      <w:r w:rsidR="001F1F9E">
        <w:rPr>
          <w:rFonts w:asciiTheme="majorHAnsi" w:hAnsiTheme="majorHAnsi"/>
        </w:rPr>
        <w:t>på forespørsel kunne fremlegges i hele kontrakts</w:t>
      </w:r>
      <w:r w:rsidR="000D312A">
        <w:rPr>
          <w:rFonts w:asciiTheme="majorHAnsi" w:hAnsiTheme="majorHAnsi"/>
        </w:rPr>
        <w:t>perioden.</w:t>
      </w:r>
      <w:r w:rsidR="001F3067">
        <w:rPr>
          <w:rFonts w:asciiTheme="majorHAnsi" w:hAnsiTheme="majorHAnsi"/>
        </w:rPr>
        <w:t xml:space="preserve"> </w:t>
      </w:r>
      <w:r w:rsidR="006E1E9F">
        <w:rPr>
          <w:rFonts w:asciiTheme="majorHAnsi" w:hAnsiTheme="majorHAnsi"/>
        </w:rPr>
        <w:t>Dersom avfallet skal eksporteres ut av Norge, må eksporttillatelse</w:t>
      </w:r>
      <w:r w:rsidR="00F06A00">
        <w:rPr>
          <w:rFonts w:asciiTheme="majorHAnsi" w:hAnsiTheme="majorHAnsi"/>
        </w:rPr>
        <w:t xml:space="preserve"> </w:t>
      </w:r>
      <w:r w:rsidR="00283438">
        <w:rPr>
          <w:rFonts w:asciiTheme="majorHAnsi" w:hAnsiTheme="majorHAnsi"/>
        </w:rPr>
        <w:t xml:space="preserve">foreligger </w:t>
      </w:r>
      <w:r w:rsidR="00F06A00">
        <w:rPr>
          <w:rFonts w:asciiTheme="majorHAnsi" w:hAnsiTheme="majorHAnsi"/>
        </w:rPr>
        <w:t>før oppstart av oppdraget</w:t>
      </w:r>
      <w:r w:rsidR="00A32369">
        <w:rPr>
          <w:rFonts w:asciiTheme="majorHAnsi" w:hAnsiTheme="majorHAnsi"/>
        </w:rPr>
        <w:t>.</w:t>
      </w:r>
    </w:p>
    <w:p w14:paraId="04B92351" w14:textId="3273F7D1" w:rsidR="00E13B49" w:rsidRPr="00B95F59" w:rsidRDefault="00E13B49" w:rsidP="00E13B49">
      <w:pPr>
        <w:pStyle w:val="Overskrift3"/>
      </w:pPr>
      <w:bookmarkStart w:id="22" w:name="_Toc238038954"/>
      <w:r w:rsidRPr="00B95F59">
        <w:t>Krav til dokumentasjon og prising av avvik</w:t>
      </w:r>
      <w:bookmarkEnd w:id="22"/>
    </w:p>
    <w:p w14:paraId="285B66DF" w14:textId="77777777" w:rsidR="003C392E" w:rsidRPr="00B007D9" w:rsidRDefault="003C392E" w:rsidP="00DC34A2">
      <w:pPr>
        <w:rPr>
          <w:rFonts w:asciiTheme="majorHAnsi" w:hAnsiTheme="majorHAnsi"/>
        </w:rPr>
      </w:pPr>
      <w:r w:rsidRPr="00B007D9">
        <w:rPr>
          <w:rFonts w:asciiTheme="majorHAnsi" w:hAnsiTheme="majorHAnsi"/>
        </w:rPr>
        <w:t>Alle avvik skal meldes Oppdragsgiver så snart som mulig, senest en uke etter at det ble oppdaget. Avvik som belastes Oppdragsgiver, skal dokumenteres med bilder og avviksrapport. Bilder og rapport skal sendes Oppdragsgiver senest 3 virkedager etter at avviket ble varslet. Det skal komme klart frem hvilket anlegg avviket gjelder</w:t>
      </w:r>
      <w:r>
        <w:rPr>
          <w:rFonts w:asciiTheme="majorHAnsi" w:hAnsiTheme="majorHAnsi"/>
        </w:rPr>
        <w:t xml:space="preserve">. </w:t>
      </w:r>
    </w:p>
    <w:p w14:paraId="558643B7" w14:textId="51EF9495" w:rsidR="003C392E" w:rsidRPr="00B007D9" w:rsidRDefault="003C392E" w:rsidP="00DC34A2">
      <w:pPr>
        <w:rPr>
          <w:rFonts w:asciiTheme="majorHAnsi" w:hAnsiTheme="majorHAnsi"/>
        </w:rPr>
      </w:pPr>
      <w:r w:rsidRPr="00B007D9">
        <w:rPr>
          <w:rFonts w:asciiTheme="majorHAnsi" w:hAnsiTheme="majorHAnsi"/>
        </w:rPr>
        <w:t xml:space="preserve">Dersom avfallet må </w:t>
      </w:r>
      <w:proofErr w:type="spellStart"/>
      <w:r w:rsidRPr="00B007D9">
        <w:rPr>
          <w:rFonts w:asciiTheme="majorHAnsi" w:hAnsiTheme="majorHAnsi"/>
        </w:rPr>
        <w:t>omdeklareres</w:t>
      </w:r>
      <w:proofErr w:type="spellEnd"/>
      <w:r w:rsidRPr="00B007D9">
        <w:rPr>
          <w:rFonts w:asciiTheme="majorHAnsi" w:hAnsiTheme="majorHAnsi"/>
        </w:rPr>
        <w:t xml:space="preserve">, skal det nye deklarasjonsnummeret oppgis i avviket og avviksrapporten, slik at </w:t>
      </w:r>
      <w:r w:rsidR="00830625">
        <w:rPr>
          <w:rFonts w:asciiTheme="majorHAnsi" w:hAnsiTheme="majorHAnsi"/>
        </w:rPr>
        <w:t>O</w:t>
      </w:r>
      <w:r w:rsidRPr="00B007D9">
        <w:rPr>
          <w:rFonts w:asciiTheme="majorHAnsi" w:hAnsiTheme="majorHAnsi"/>
        </w:rPr>
        <w:t>ppdragsgiver har sporbarhet på avfallet.</w:t>
      </w:r>
    </w:p>
    <w:p w14:paraId="204A03E3" w14:textId="77777777" w:rsidR="00582298" w:rsidRDefault="003C392E" w:rsidP="00DC34A2">
      <w:pPr>
        <w:rPr>
          <w:rFonts w:asciiTheme="majorHAnsi" w:hAnsiTheme="majorHAnsi"/>
        </w:rPr>
      </w:pPr>
      <w:r w:rsidRPr="00B007D9">
        <w:rPr>
          <w:rFonts w:asciiTheme="majorHAnsi" w:hAnsiTheme="majorHAnsi"/>
        </w:rPr>
        <w:t xml:space="preserve">Dersom Oppdragsgiver mener at det meldte avviket ikke gir grunnlag for tilleggsfaktura, skal dette meddeles </w:t>
      </w:r>
      <w:r>
        <w:rPr>
          <w:rFonts w:asciiTheme="majorHAnsi" w:hAnsiTheme="majorHAnsi"/>
        </w:rPr>
        <w:t>Leverandør</w:t>
      </w:r>
      <w:r w:rsidRPr="00B007D9">
        <w:rPr>
          <w:rFonts w:asciiTheme="majorHAnsi" w:hAnsiTheme="majorHAnsi"/>
        </w:rPr>
        <w:t xml:space="preserve"> snarest.</w:t>
      </w:r>
      <w:r>
        <w:rPr>
          <w:rFonts w:asciiTheme="majorHAnsi" w:hAnsiTheme="majorHAnsi"/>
        </w:rPr>
        <w:t xml:space="preserve"> </w:t>
      </w:r>
    </w:p>
    <w:p w14:paraId="1AE0A0FE" w14:textId="5254F50E" w:rsidR="003C392E" w:rsidRDefault="003C392E" w:rsidP="00DC34A2">
      <w:pPr>
        <w:rPr>
          <w:rFonts w:asciiTheme="majorHAnsi" w:hAnsiTheme="majorHAnsi"/>
        </w:rPr>
      </w:pPr>
      <w:r w:rsidRPr="00FB723D">
        <w:rPr>
          <w:rFonts w:asciiTheme="majorHAnsi" w:hAnsiTheme="majorHAnsi"/>
        </w:rPr>
        <w:t>Avvik skal prises separat</w:t>
      </w:r>
      <w:r>
        <w:rPr>
          <w:rFonts w:asciiTheme="majorHAnsi" w:hAnsiTheme="majorHAnsi"/>
        </w:rPr>
        <w:t xml:space="preserve"> i</w:t>
      </w:r>
      <w:r w:rsidRPr="00FB723D">
        <w:rPr>
          <w:rFonts w:asciiTheme="majorHAnsi" w:hAnsiTheme="majorHAnsi"/>
        </w:rPr>
        <w:t xml:space="preserve"> </w:t>
      </w:r>
      <w:r>
        <w:rPr>
          <w:rFonts w:asciiTheme="majorHAnsi" w:hAnsiTheme="majorHAnsi"/>
        </w:rPr>
        <w:t>p</w:t>
      </w:r>
      <w:r w:rsidRPr="00FB723D">
        <w:rPr>
          <w:rFonts w:asciiTheme="majorHAnsi" w:hAnsiTheme="majorHAnsi"/>
        </w:rPr>
        <w:t>risskjema</w:t>
      </w:r>
      <w:r>
        <w:rPr>
          <w:rFonts w:asciiTheme="majorHAnsi" w:hAnsiTheme="majorHAnsi"/>
        </w:rPr>
        <w:t xml:space="preserve"> for dette deloppdraget.</w:t>
      </w:r>
    </w:p>
    <w:p w14:paraId="0F540252" w14:textId="7637BD94" w:rsidR="00660CA5" w:rsidRDefault="00660CA5" w:rsidP="00660CA5">
      <w:pPr>
        <w:pStyle w:val="Overskrift3"/>
      </w:pPr>
      <w:bookmarkStart w:id="23" w:name="_Toc238038955"/>
      <w:r>
        <w:t>Krav til beredskaps</w:t>
      </w:r>
      <w:r w:rsidR="00A76EEE">
        <w:t>plan og alternativt mottakssted</w:t>
      </w:r>
      <w:bookmarkEnd w:id="23"/>
    </w:p>
    <w:p w14:paraId="52064C9E" w14:textId="77777777" w:rsidR="00C76D95" w:rsidRDefault="00C76D95" w:rsidP="000F7BC1">
      <w:pPr>
        <w:jc w:val="both"/>
      </w:pPr>
      <w:r>
        <w:t>Leverandør skal ha en beredskapsplan som sikrer at Oppdragsgiver får levert avfallet som normalt også ved lengre perioder hvor ordinært mottakssted er stengt. Leverandør skal ved behov kunne etablere alternativ mottaksløsning, herunder skaffe alternativt mottakssted eller sørge for midlertidig lagring av avfallet, slik at henteordningen opprettholdes uten avbrudd.</w:t>
      </w:r>
    </w:p>
    <w:p w14:paraId="6016448D" w14:textId="3853E477" w:rsidR="009B31C9" w:rsidRDefault="009B31C9" w:rsidP="000F7BC1">
      <w:pPr>
        <w:jc w:val="both"/>
      </w:pPr>
      <w:r>
        <w:t xml:space="preserve">Dersom avfallet må kjøres til slike alternative mottakssteder i løpet av kontraktsperioden, skal </w:t>
      </w:r>
      <w:r w:rsidR="50E26C29">
        <w:t>Oppdragsgiver</w:t>
      </w:r>
      <w:r>
        <w:t xml:space="preserve"> varsles og relevant dokumentasjon oversendes før nytt mottakssted tas i bruk. </w:t>
      </w:r>
    </w:p>
    <w:p w14:paraId="4C9DE0BE" w14:textId="77777777" w:rsidR="00EC4EE7" w:rsidRPr="00A76EEE" w:rsidRDefault="00EC4EE7" w:rsidP="00EF665D">
      <w:r w:rsidRPr="008817C6">
        <w:t>Dersom Leverandør benytter et alternativt mottakssted, skal dette ikke medføre økt transportstrekning for Oppdragsgiver sammenlignet med transport til det ordinære mottaksstedet. Eventuelle merkostnader eller transportutfordringer som følge av bruk av alternativt mottakssted bæres fullt ut av Leverandør.</w:t>
      </w:r>
    </w:p>
    <w:p w14:paraId="1FD1850E" w14:textId="77777777" w:rsidR="009B31C9" w:rsidRPr="00125254" w:rsidRDefault="009B31C9" w:rsidP="00EF665D">
      <w:r w:rsidRPr="00B95F59">
        <w:rPr>
          <w:rFonts w:asciiTheme="majorHAnsi" w:hAnsiTheme="majorHAnsi"/>
          <w:b/>
          <w:bCs/>
          <w:i/>
          <w:iCs/>
        </w:rPr>
        <w:t>Dokumentasjonskrav:</w:t>
      </w:r>
      <w:r>
        <w:rPr>
          <w:rFonts w:asciiTheme="majorHAnsi" w:hAnsiTheme="majorHAnsi"/>
          <w:b/>
          <w:bCs/>
          <w:i/>
          <w:iCs/>
        </w:rPr>
        <w:t xml:space="preserve"> </w:t>
      </w:r>
      <w:r>
        <w:rPr>
          <w:rFonts w:asciiTheme="majorHAnsi" w:hAnsiTheme="majorHAnsi"/>
        </w:rPr>
        <w:t>Beredskapsplan, inkludert plan for å løse transportutfordringene dette medfører.</w:t>
      </w:r>
    </w:p>
    <w:p w14:paraId="7F98CF1B" w14:textId="31A8F3E3" w:rsidR="002A6B56" w:rsidRPr="00B95F59" w:rsidRDefault="002A6B56" w:rsidP="002A6B56">
      <w:pPr>
        <w:pStyle w:val="Overskrift2"/>
      </w:pPr>
      <w:bookmarkStart w:id="24" w:name="_Toc238038956"/>
      <w:r w:rsidRPr="00B95F59">
        <w:t>Administrative krav</w:t>
      </w:r>
      <w:bookmarkEnd w:id="24"/>
    </w:p>
    <w:p w14:paraId="40092647" w14:textId="16972FAF" w:rsidR="56358A35" w:rsidRPr="00072BF0" w:rsidRDefault="00517600" w:rsidP="56358A35">
      <w:pPr>
        <w:pStyle w:val="Overskrift3"/>
      </w:pPr>
      <w:bookmarkStart w:id="25" w:name="_Toc238038957"/>
      <w:r w:rsidRPr="00B95F59">
        <w:t>Rapportering</w:t>
      </w:r>
      <w:bookmarkEnd w:id="25"/>
    </w:p>
    <w:p w14:paraId="7D981607" w14:textId="162D2B3C" w:rsidR="68419F01" w:rsidRDefault="68419F01" w:rsidP="00815550">
      <w:r w:rsidRPr="00072BF0">
        <w:t xml:space="preserve">All utveksling av data og dokumentasjon mellom </w:t>
      </w:r>
      <w:r w:rsidR="00613E47">
        <w:t>L</w:t>
      </w:r>
      <w:r w:rsidRPr="00072BF0">
        <w:t xml:space="preserve">everandør og </w:t>
      </w:r>
      <w:r w:rsidR="00815550">
        <w:t>O</w:t>
      </w:r>
      <w:r w:rsidRPr="00072BF0">
        <w:t xml:space="preserve">ppdragsgiver skal skje elektronisk. Informasjon om hver </w:t>
      </w:r>
      <w:r w:rsidR="00D5400C" w:rsidRPr="00072BF0">
        <w:t>leveranse</w:t>
      </w:r>
      <w:r w:rsidRPr="00072BF0">
        <w:t xml:space="preserve"> skal deles med </w:t>
      </w:r>
      <w:r w:rsidR="00613E47">
        <w:t>O</w:t>
      </w:r>
      <w:r w:rsidRPr="00072BF0">
        <w:t xml:space="preserve">ppdragsgiver og være grunnlaget for fakturering. </w:t>
      </w:r>
    </w:p>
    <w:p w14:paraId="7524CD3F" w14:textId="04A4BA60" w:rsidR="68419F01" w:rsidRDefault="68419F01" w:rsidP="00815550">
      <w:r w:rsidRPr="00072BF0">
        <w:t xml:space="preserve">Primært ønsker </w:t>
      </w:r>
      <w:r w:rsidR="00815550">
        <w:t>O</w:t>
      </w:r>
      <w:r w:rsidRPr="00072BF0">
        <w:t xml:space="preserve">ppdragsgiver at data tilgjengeliggjøres gjennom API fra leverandør, hvor data kommer direkte fra leverandørens ERP-system. For leverandører som ikke har denne typen systemer, så skal data rapporteres i oppdragsgivers web-løsning. </w:t>
      </w:r>
    </w:p>
    <w:p w14:paraId="06FEC8BE" w14:textId="7E6AA707" w:rsidR="68419F01" w:rsidRDefault="68419F01" w:rsidP="00815550">
      <w:r w:rsidRPr="00072BF0">
        <w:lastRenderedPageBreak/>
        <w:t xml:space="preserve"> Primært ønsker </w:t>
      </w:r>
      <w:r w:rsidR="009C1561">
        <w:t>O</w:t>
      </w:r>
      <w:r w:rsidRPr="00072BF0">
        <w:t xml:space="preserve">ppdragsgiver at data deles løpende når </w:t>
      </w:r>
      <w:r w:rsidR="009C1561">
        <w:t>L</w:t>
      </w:r>
      <w:r w:rsidRPr="00072BF0">
        <w:t xml:space="preserve">everandøren utfører oppdrag. Alternativ skal det minimum leveres data månedlig innen femte virkedag påfølgende måned. </w:t>
      </w:r>
    </w:p>
    <w:p w14:paraId="6D4FC7AF" w14:textId="1EBD58FF" w:rsidR="68419F01" w:rsidRDefault="68419F01" w:rsidP="00815550">
      <w:r w:rsidRPr="00072BF0">
        <w:t xml:space="preserve">Datarapportering gjennom API eller til </w:t>
      </w:r>
      <w:r w:rsidR="009C1561">
        <w:t>O</w:t>
      </w:r>
      <w:r w:rsidRPr="00072BF0">
        <w:t xml:space="preserve">ppdragsgivers web-løsning, skal inneholde følgende felter: </w:t>
      </w:r>
      <w:r w:rsidRPr="56358A35">
        <w:rPr>
          <w:rFonts w:ascii="Times New Roman" w:eastAsia="Times New Roman" w:hAnsi="Times New Roman" w:cs="Times New Roman"/>
          <w:sz w:val="24"/>
          <w:szCs w:val="24"/>
        </w:rPr>
        <w:t xml:space="preserve">  </w:t>
      </w:r>
    </w:p>
    <w:p w14:paraId="3997177D" w14:textId="77777777" w:rsidR="00BB64B9" w:rsidRPr="00533157" w:rsidRDefault="00BB64B9" w:rsidP="00843045">
      <w:pPr>
        <w:pStyle w:val="Listeavsnitt"/>
        <w:numPr>
          <w:ilvl w:val="0"/>
          <w:numId w:val="13"/>
        </w:numPr>
        <w:spacing w:after="0"/>
        <w:ind w:left="284"/>
        <w:rPr>
          <w:rFonts w:asciiTheme="majorHAnsi" w:eastAsia="Times New Roman" w:hAnsiTheme="majorHAnsi" w:cs="Times New Roman"/>
          <w:szCs w:val="20"/>
        </w:rPr>
      </w:pPr>
      <w:proofErr w:type="spellStart"/>
      <w:r w:rsidRPr="00533157">
        <w:rPr>
          <w:rFonts w:asciiTheme="majorHAnsi" w:eastAsia="Times New Roman" w:hAnsiTheme="majorHAnsi" w:cs="Times New Roman"/>
          <w:b/>
          <w:bCs/>
          <w:szCs w:val="20"/>
        </w:rPr>
        <w:t>veie_id</w:t>
      </w:r>
      <w:proofErr w:type="spellEnd"/>
      <w:r w:rsidRPr="00533157">
        <w:rPr>
          <w:rFonts w:asciiTheme="majorHAnsi" w:eastAsia="Times New Roman" w:hAnsiTheme="majorHAnsi" w:cs="Times New Roman"/>
          <w:szCs w:val="20"/>
        </w:rPr>
        <w:t>: </w:t>
      </w:r>
      <w:r w:rsidRPr="00533157">
        <w:rPr>
          <w:rFonts w:asciiTheme="majorHAnsi" w:eastAsia="Times New Roman" w:hAnsiTheme="majorHAnsi" w:cs="Times New Roman"/>
          <w:i/>
          <w:iCs/>
          <w:szCs w:val="20"/>
        </w:rPr>
        <w:t>(Valgfri) - ID for veiingen som korresponderer med ID i deres system. Format: fritekst</w:t>
      </w:r>
      <w:r w:rsidRPr="00533157">
        <w:rPr>
          <w:rFonts w:asciiTheme="majorHAnsi" w:eastAsia="Times New Roman" w:hAnsiTheme="majorHAnsi" w:cs="Times New Roman"/>
          <w:szCs w:val="20"/>
        </w:rPr>
        <w:t xml:space="preserve"> </w:t>
      </w:r>
    </w:p>
    <w:p w14:paraId="746CE9FD" w14:textId="77777777" w:rsidR="00BB64B9" w:rsidRPr="00533157" w:rsidRDefault="00BB64B9" w:rsidP="00843045">
      <w:pPr>
        <w:pStyle w:val="Listeavsnitt"/>
        <w:numPr>
          <w:ilvl w:val="0"/>
          <w:numId w:val="12"/>
        </w:numPr>
        <w:spacing w:after="0"/>
        <w:ind w:left="284"/>
        <w:rPr>
          <w:rFonts w:asciiTheme="majorHAnsi" w:eastAsia="Times New Roman" w:hAnsiTheme="majorHAnsi" w:cs="Times New Roman"/>
          <w:szCs w:val="20"/>
        </w:rPr>
      </w:pPr>
      <w:proofErr w:type="spellStart"/>
      <w:r w:rsidRPr="00533157">
        <w:rPr>
          <w:rFonts w:asciiTheme="majorHAnsi" w:eastAsia="Times New Roman" w:hAnsiTheme="majorHAnsi" w:cs="Times New Roman"/>
          <w:b/>
          <w:bCs/>
          <w:szCs w:val="20"/>
        </w:rPr>
        <w:t>tidspunkt_inn</w:t>
      </w:r>
      <w:proofErr w:type="spellEnd"/>
      <w:r w:rsidRPr="00533157">
        <w:rPr>
          <w:rFonts w:asciiTheme="majorHAnsi" w:eastAsia="Times New Roman" w:hAnsiTheme="majorHAnsi" w:cs="Times New Roman"/>
          <w:szCs w:val="20"/>
        </w:rPr>
        <w:t>: </w:t>
      </w:r>
      <w:r w:rsidRPr="00533157">
        <w:rPr>
          <w:rFonts w:asciiTheme="majorHAnsi" w:eastAsia="Times New Roman" w:hAnsiTheme="majorHAnsi" w:cs="Times New Roman"/>
          <w:i/>
          <w:iCs/>
          <w:szCs w:val="20"/>
        </w:rPr>
        <w:t>(Valgfri) - Dato og tidspunkt for innveiing hos dere. Kun aktuell for enkeltveiinger. Format: 'YYYY-MM-DD HH:</w:t>
      </w:r>
      <w:proofErr w:type="gramStart"/>
      <w:r w:rsidRPr="00533157">
        <w:rPr>
          <w:rFonts w:asciiTheme="majorHAnsi" w:eastAsia="Times New Roman" w:hAnsiTheme="majorHAnsi" w:cs="Times New Roman"/>
          <w:i/>
          <w:iCs/>
          <w:szCs w:val="20"/>
        </w:rPr>
        <w:t>MM:SS</w:t>
      </w:r>
      <w:proofErr w:type="gramEnd"/>
      <w:r w:rsidRPr="00533157">
        <w:rPr>
          <w:rFonts w:asciiTheme="majorHAnsi" w:eastAsia="Times New Roman" w:hAnsiTheme="majorHAnsi" w:cs="Times New Roman"/>
          <w:i/>
          <w:iCs/>
          <w:szCs w:val="20"/>
        </w:rPr>
        <w:t>', eksempel: '2024-12-24 14:24:05'</w:t>
      </w:r>
      <w:r w:rsidRPr="00533157">
        <w:rPr>
          <w:rFonts w:asciiTheme="majorHAnsi" w:eastAsia="Times New Roman" w:hAnsiTheme="majorHAnsi" w:cs="Times New Roman"/>
          <w:szCs w:val="20"/>
        </w:rPr>
        <w:t xml:space="preserve"> </w:t>
      </w:r>
    </w:p>
    <w:p w14:paraId="115993B0" w14:textId="77777777" w:rsidR="00BB64B9" w:rsidRPr="00533157" w:rsidRDefault="00BB64B9" w:rsidP="00843045">
      <w:pPr>
        <w:pStyle w:val="Listeavsnitt"/>
        <w:numPr>
          <w:ilvl w:val="0"/>
          <w:numId w:val="11"/>
        </w:numPr>
        <w:spacing w:after="0"/>
        <w:ind w:left="284"/>
        <w:rPr>
          <w:rFonts w:asciiTheme="majorHAnsi" w:eastAsia="Times New Roman" w:hAnsiTheme="majorHAnsi" w:cs="Times New Roman"/>
          <w:szCs w:val="20"/>
        </w:rPr>
      </w:pPr>
      <w:proofErr w:type="spellStart"/>
      <w:r w:rsidRPr="00533157">
        <w:rPr>
          <w:rFonts w:asciiTheme="majorHAnsi" w:eastAsia="Times New Roman" w:hAnsiTheme="majorHAnsi" w:cs="Times New Roman"/>
          <w:b/>
          <w:bCs/>
          <w:szCs w:val="20"/>
        </w:rPr>
        <w:t>tidspunkt_ut</w:t>
      </w:r>
      <w:proofErr w:type="spellEnd"/>
      <w:r w:rsidRPr="00533157">
        <w:rPr>
          <w:rFonts w:asciiTheme="majorHAnsi" w:eastAsia="Times New Roman" w:hAnsiTheme="majorHAnsi" w:cs="Times New Roman"/>
          <w:szCs w:val="20"/>
        </w:rPr>
        <w:t>: </w:t>
      </w:r>
      <w:r w:rsidRPr="00533157">
        <w:rPr>
          <w:rFonts w:asciiTheme="majorHAnsi" w:eastAsia="Times New Roman" w:hAnsiTheme="majorHAnsi" w:cs="Times New Roman"/>
          <w:i/>
          <w:iCs/>
          <w:szCs w:val="20"/>
        </w:rPr>
        <w:t>(Obligatorisk) - Dato og tidspunkt for utveiing hos dere. For månedsaggregerte data settes siste dag i måneden. Format: 'YYYY-MM-DD HH:</w:t>
      </w:r>
      <w:proofErr w:type="gramStart"/>
      <w:r w:rsidRPr="00533157">
        <w:rPr>
          <w:rFonts w:asciiTheme="majorHAnsi" w:eastAsia="Times New Roman" w:hAnsiTheme="majorHAnsi" w:cs="Times New Roman"/>
          <w:i/>
          <w:iCs/>
          <w:szCs w:val="20"/>
        </w:rPr>
        <w:t>MM:SS</w:t>
      </w:r>
      <w:proofErr w:type="gramEnd"/>
      <w:r w:rsidRPr="00533157">
        <w:rPr>
          <w:rFonts w:asciiTheme="majorHAnsi" w:eastAsia="Times New Roman" w:hAnsiTheme="majorHAnsi" w:cs="Times New Roman"/>
          <w:i/>
          <w:iCs/>
          <w:szCs w:val="20"/>
        </w:rPr>
        <w:t>', eksempel: '2024-12-24 15:24:05'</w:t>
      </w:r>
      <w:r w:rsidRPr="00533157">
        <w:rPr>
          <w:rFonts w:asciiTheme="majorHAnsi" w:eastAsia="Times New Roman" w:hAnsiTheme="majorHAnsi" w:cs="Times New Roman"/>
          <w:szCs w:val="20"/>
        </w:rPr>
        <w:t xml:space="preserve"> </w:t>
      </w:r>
    </w:p>
    <w:p w14:paraId="34837552" w14:textId="77777777" w:rsidR="00BB64B9" w:rsidRPr="00533157" w:rsidRDefault="00BB64B9" w:rsidP="00843045">
      <w:pPr>
        <w:pStyle w:val="Listeavsnitt"/>
        <w:numPr>
          <w:ilvl w:val="0"/>
          <w:numId w:val="10"/>
        </w:numPr>
        <w:spacing w:after="0"/>
        <w:ind w:left="284"/>
        <w:rPr>
          <w:rFonts w:asciiTheme="majorHAnsi" w:eastAsia="Times New Roman" w:hAnsiTheme="majorHAnsi" w:cs="Times New Roman"/>
          <w:szCs w:val="20"/>
        </w:rPr>
      </w:pPr>
      <w:r w:rsidRPr="00533157">
        <w:rPr>
          <w:rFonts w:asciiTheme="majorHAnsi" w:eastAsia="Times New Roman" w:hAnsiTheme="majorHAnsi" w:cs="Times New Roman"/>
          <w:b/>
          <w:bCs/>
          <w:szCs w:val="20"/>
        </w:rPr>
        <w:t>kjøretøy</w:t>
      </w:r>
      <w:r w:rsidRPr="00533157">
        <w:rPr>
          <w:rFonts w:asciiTheme="majorHAnsi" w:eastAsia="Times New Roman" w:hAnsiTheme="majorHAnsi" w:cs="Times New Roman"/>
          <w:szCs w:val="20"/>
        </w:rPr>
        <w:t>: </w:t>
      </w:r>
      <w:r w:rsidRPr="00533157">
        <w:rPr>
          <w:rFonts w:asciiTheme="majorHAnsi" w:eastAsia="Times New Roman" w:hAnsiTheme="majorHAnsi" w:cs="Times New Roman"/>
          <w:i/>
          <w:iCs/>
          <w:szCs w:val="20"/>
        </w:rPr>
        <w:t>(Valgfri) - Registreringsnummer på kjøretøy som ble benyttet for å frakte avfallet. Kun aktuell for enkeltveiinger. Format: 2 bokstaver og 5 siffer, uten mellomrom. Eksempel:'AB12345'</w:t>
      </w:r>
      <w:r w:rsidRPr="00533157">
        <w:rPr>
          <w:rFonts w:asciiTheme="majorHAnsi" w:eastAsia="Times New Roman" w:hAnsiTheme="majorHAnsi" w:cs="Times New Roman"/>
          <w:szCs w:val="20"/>
        </w:rPr>
        <w:t xml:space="preserve"> </w:t>
      </w:r>
    </w:p>
    <w:p w14:paraId="32388EFA" w14:textId="77777777" w:rsidR="00BB64B9" w:rsidRPr="00533157" w:rsidRDefault="00BB64B9" w:rsidP="00843045">
      <w:pPr>
        <w:pStyle w:val="Listeavsnitt"/>
        <w:numPr>
          <w:ilvl w:val="0"/>
          <w:numId w:val="9"/>
        </w:numPr>
        <w:spacing w:after="0"/>
        <w:ind w:left="284"/>
        <w:rPr>
          <w:rFonts w:asciiTheme="majorHAnsi" w:eastAsia="Times New Roman" w:hAnsiTheme="majorHAnsi" w:cs="Times New Roman"/>
          <w:szCs w:val="20"/>
        </w:rPr>
      </w:pPr>
      <w:r w:rsidRPr="00533157">
        <w:rPr>
          <w:rFonts w:asciiTheme="majorHAnsi" w:eastAsia="Times New Roman" w:hAnsiTheme="majorHAnsi" w:cs="Times New Roman"/>
          <w:b/>
          <w:bCs/>
          <w:szCs w:val="20"/>
        </w:rPr>
        <w:t>organisasjonsnummer</w:t>
      </w:r>
      <w:r w:rsidRPr="00533157">
        <w:rPr>
          <w:rFonts w:asciiTheme="majorHAnsi" w:eastAsia="Times New Roman" w:hAnsiTheme="majorHAnsi" w:cs="Times New Roman"/>
          <w:szCs w:val="20"/>
        </w:rPr>
        <w:t>: </w:t>
      </w:r>
      <w:r w:rsidRPr="00533157">
        <w:rPr>
          <w:rFonts w:asciiTheme="majorHAnsi" w:eastAsia="Times New Roman" w:hAnsiTheme="majorHAnsi" w:cs="Times New Roman"/>
          <w:i/>
          <w:iCs/>
          <w:szCs w:val="20"/>
        </w:rPr>
        <w:t>(Obligatorisk) - Det 9-sifrede organisasjonsnummeret til din organisasjon i Brønnøysundregisteret.</w:t>
      </w:r>
      <w:r w:rsidRPr="00533157">
        <w:rPr>
          <w:rFonts w:asciiTheme="majorHAnsi" w:eastAsia="Times New Roman" w:hAnsiTheme="majorHAnsi" w:cs="Times New Roman"/>
          <w:szCs w:val="20"/>
        </w:rPr>
        <w:t xml:space="preserve"> </w:t>
      </w:r>
    </w:p>
    <w:p w14:paraId="3ED1CB89" w14:textId="77777777" w:rsidR="00BB64B9" w:rsidRPr="00533157" w:rsidRDefault="00BB64B9" w:rsidP="00843045">
      <w:pPr>
        <w:pStyle w:val="Listeavsnitt"/>
        <w:numPr>
          <w:ilvl w:val="0"/>
          <w:numId w:val="8"/>
        </w:numPr>
        <w:spacing w:after="0"/>
        <w:ind w:left="284"/>
        <w:rPr>
          <w:rFonts w:asciiTheme="majorHAnsi" w:eastAsia="Times New Roman" w:hAnsiTheme="majorHAnsi" w:cs="Times New Roman"/>
          <w:szCs w:val="20"/>
        </w:rPr>
      </w:pPr>
      <w:r w:rsidRPr="00533157">
        <w:rPr>
          <w:rFonts w:asciiTheme="majorHAnsi" w:eastAsia="Times New Roman" w:hAnsiTheme="majorHAnsi" w:cs="Times New Roman"/>
          <w:b/>
          <w:bCs/>
          <w:szCs w:val="20"/>
        </w:rPr>
        <w:t>organisasjonsnavn</w:t>
      </w:r>
      <w:r w:rsidRPr="00533157">
        <w:rPr>
          <w:rFonts w:asciiTheme="majorHAnsi" w:eastAsia="Times New Roman" w:hAnsiTheme="majorHAnsi" w:cs="Times New Roman"/>
          <w:szCs w:val="20"/>
        </w:rPr>
        <w:t>: </w:t>
      </w:r>
      <w:r w:rsidRPr="00533157">
        <w:rPr>
          <w:rFonts w:asciiTheme="majorHAnsi" w:eastAsia="Times New Roman" w:hAnsiTheme="majorHAnsi" w:cs="Times New Roman"/>
          <w:i/>
          <w:iCs/>
          <w:szCs w:val="20"/>
        </w:rPr>
        <w:t>(Obligatorisk) - Navn på din organisasjon.</w:t>
      </w:r>
      <w:r w:rsidRPr="00533157">
        <w:rPr>
          <w:rFonts w:asciiTheme="majorHAnsi" w:eastAsia="Times New Roman" w:hAnsiTheme="majorHAnsi" w:cs="Times New Roman"/>
          <w:szCs w:val="20"/>
        </w:rPr>
        <w:t xml:space="preserve"> </w:t>
      </w:r>
    </w:p>
    <w:p w14:paraId="117A21E3" w14:textId="77777777" w:rsidR="00BB64B9" w:rsidRPr="00533157" w:rsidRDefault="00BB64B9" w:rsidP="00843045">
      <w:pPr>
        <w:pStyle w:val="Listeavsnitt"/>
        <w:numPr>
          <w:ilvl w:val="0"/>
          <w:numId w:val="7"/>
        </w:numPr>
        <w:spacing w:after="0"/>
        <w:ind w:left="284"/>
        <w:rPr>
          <w:rFonts w:asciiTheme="majorHAnsi" w:eastAsia="Times New Roman" w:hAnsiTheme="majorHAnsi" w:cs="Times New Roman"/>
          <w:szCs w:val="20"/>
        </w:rPr>
      </w:pPr>
      <w:r w:rsidRPr="00533157">
        <w:rPr>
          <w:rFonts w:asciiTheme="majorHAnsi" w:eastAsia="Times New Roman" w:hAnsiTheme="majorHAnsi" w:cs="Times New Roman"/>
          <w:b/>
          <w:bCs/>
          <w:szCs w:val="20"/>
        </w:rPr>
        <w:t>avtalenummer</w:t>
      </w:r>
      <w:r w:rsidRPr="00533157">
        <w:rPr>
          <w:rFonts w:asciiTheme="majorHAnsi" w:eastAsia="Times New Roman" w:hAnsiTheme="majorHAnsi" w:cs="Times New Roman"/>
          <w:szCs w:val="20"/>
        </w:rPr>
        <w:t>: </w:t>
      </w:r>
      <w:r w:rsidRPr="00533157">
        <w:rPr>
          <w:rFonts w:asciiTheme="majorHAnsi" w:eastAsia="Times New Roman" w:hAnsiTheme="majorHAnsi" w:cs="Times New Roman"/>
          <w:i/>
          <w:iCs/>
          <w:szCs w:val="20"/>
        </w:rPr>
        <w:t>(Obligatorisk) - Avtalenummer knyttet til veiingen som rapporteres. Avtalenummer er basert på REGs interne systemer, og avklares med REG ved kontraktsinngåelse.</w:t>
      </w:r>
      <w:r w:rsidRPr="00533157">
        <w:rPr>
          <w:rFonts w:asciiTheme="majorHAnsi" w:eastAsia="Times New Roman" w:hAnsiTheme="majorHAnsi" w:cs="Times New Roman"/>
          <w:szCs w:val="20"/>
        </w:rPr>
        <w:t xml:space="preserve"> </w:t>
      </w:r>
    </w:p>
    <w:p w14:paraId="1572B026" w14:textId="77777777" w:rsidR="00BB64B9" w:rsidRPr="00533157" w:rsidRDefault="00BB64B9" w:rsidP="00843045">
      <w:pPr>
        <w:pStyle w:val="Listeavsnitt"/>
        <w:numPr>
          <w:ilvl w:val="0"/>
          <w:numId w:val="6"/>
        </w:numPr>
        <w:spacing w:after="0"/>
        <w:ind w:left="284"/>
        <w:rPr>
          <w:rFonts w:asciiTheme="majorHAnsi" w:eastAsia="Times New Roman" w:hAnsiTheme="majorHAnsi" w:cs="Times New Roman"/>
          <w:szCs w:val="20"/>
        </w:rPr>
      </w:pPr>
      <w:r w:rsidRPr="00533157">
        <w:rPr>
          <w:rFonts w:asciiTheme="majorHAnsi" w:eastAsia="Times New Roman" w:hAnsiTheme="majorHAnsi" w:cs="Times New Roman"/>
          <w:b/>
          <w:bCs/>
          <w:szCs w:val="20"/>
        </w:rPr>
        <w:t>fraksjonsnummer</w:t>
      </w:r>
      <w:r w:rsidRPr="00533157">
        <w:rPr>
          <w:rFonts w:asciiTheme="majorHAnsi" w:eastAsia="Times New Roman" w:hAnsiTheme="majorHAnsi" w:cs="Times New Roman"/>
          <w:szCs w:val="20"/>
        </w:rPr>
        <w:t>: </w:t>
      </w:r>
      <w:r w:rsidRPr="00533157">
        <w:rPr>
          <w:rFonts w:asciiTheme="majorHAnsi" w:eastAsia="Times New Roman" w:hAnsiTheme="majorHAnsi" w:cs="Times New Roman"/>
          <w:i/>
          <w:iCs/>
          <w:szCs w:val="20"/>
        </w:rPr>
        <w:t>(Obligatorisk) - Fraksjonskode for avfallet. Fraksjonskoder følger REGs interne system, og avklares med REG ved kontraktsinngåelse. Format: 6 siffer (4 første fra NS9431, 2 siste fra REG)</w:t>
      </w:r>
      <w:r w:rsidRPr="00533157">
        <w:rPr>
          <w:rFonts w:asciiTheme="majorHAnsi" w:eastAsia="Times New Roman" w:hAnsiTheme="majorHAnsi" w:cs="Times New Roman"/>
          <w:szCs w:val="20"/>
        </w:rPr>
        <w:t xml:space="preserve"> </w:t>
      </w:r>
    </w:p>
    <w:p w14:paraId="6BDC5B7F" w14:textId="77777777" w:rsidR="00BB64B9" w:rsidRPr="00533157" w:rsidRDefault="00BB64B9" w:rsidP="00843045">
      <w:pPr>
        <w:pStyle w:val="Listeavsnitt"/>
        <w:numPr>
          <w:ilvl w:val="0"/>
          <w:numId w:val="5"/>
        </w:numPr>
        <w:spacing w:after="0"/>
        <w:ind w:left="284"/>
        <w:rPr>
          <w:rFonts w:asciiTheme="majorHAnsi" w:eastAsia="Times New Roman" w:hAnsiTheme="majorHAnsi" w:cs="Times New Roman"/>
          <w:szCs w:val="20"/>
        </w:rPr>
      </w:pPr>
      <w:r w:rsidRPr="00533157">
        <w:rPr>
          <w:rFonts w:asciiTheme="majorHAnsi" w:eastAsia="Times New Roman" w:hAnsiTheme="majorHAnsi" w:cs="Times New Roman"/>
          <w:b/>
          <w:bCs/>
          <w:szCs w:val="20"/>
        </w:rPr>
        <w:t>hentested</w:t>
      </w:r>
      <w:r w:rsidRPr="00533157">
        <w:rPr>
          <w:rFonts w:asciiTheme="majorHAnsi" w:eastAsia="Times New Roman" w:hAnsiTheme="majorHAnsi" w:cs="Times New Roman"/>
          <w:szCs w:val="20"/>
        </w:rPr>
        <w:t>: </w:t>
      </w:r>
      <w:r w:rsidRPr="00533157">
        <w:rPr>
          <w:rFonts w:asciiTheme="majorHAnsi" w:eastAsia="Times New Roman" w:hAnsiTheme="majorHAnsi" w:cs="Times New Roman"/>
          <w:i/>
          <w:iCs/>
          <w:szCs w:val="20"/>
        </w:rPr>
        <w:t>(Obligatorisk) - Navn på sted avfallet ble hentet. Standardiserte navn på hentesteder avklares med REG ved kontraktsinngåelse.</w:t>
      </w:r>
      <w:r w:rsidRPr="00533157">
        <w:rPr>
          <w:rFonts w:asciiTheme="majorHAnsi" w:eastAsia="Times New Roman" w:hAnsiTheme="majorHAnsi" w:cs="Times New Roman"/>
          <w:szCs w:val="20"/>
        </w:rPr>
        <w:t xml:space="preserve"> </w:t>
      </w:r>
    </w:p>
    <w:p w14:paraId="7FAF1217" w14:textId="77777777" w:rsidR="00BB64B9" w:rsidRPr="00533157" w:rsidRDefault="00BB64B9" w:rsidP="00843045">
      <w:pPr>
        <w:pStyle w:val="Listeavsnitt"/>
        <w:numPr>
          <w:ilvl w:val="0"/>
          <w:numId w:val="4"/>
        </w:numPr>
        <w:spacing w:after="0"/>
        <w:ind w:left="284"/>
        <w:rPr>
          <w:rFonts w:asciiTheme="majorHAnsi" w:eastAsia="Times New Roman" w:hAnsiTheme="majorHAnsi" w:cs="Times New Roman"/>
          <w:szCs w:val="20"/>
        </w:rPr>
      </w:pPr>
      <w:r w:rsidRPr="00533157">
        <w:rPr>
          <w:rFonts w:asciiTheme="majorHAnsi" w:eastAsia="Times New Roman" w:hAnsiTheme="majorHAnsi" w:cs="Times New Roman"/>
          <w:b/>
          <w:bCs/>
          <w:szCs w:val="20"/>
        </w:rPr>
        <w:t>nettovekt</w:t>
      </w:r>
      <w:r w:rsidRPr="00533157">
        <w:rPr>
          <w:rFonts w:asciiTheme="majorHAnsi" w:eastAsia="Times New Roman" w:hAnsiTheme="majorHAnsi" w:cs="Times New Roman"/>
          <w:szCs w:val="20"/>
        </w:rPr>
        <w:t>: </w:t>
      </w:r>
      <w:r w:rsidRPr="00533157">
        <w:rPr>
          <w:rFonts w:asciiTheme="majorHAnsi" w:eastAsia="Times New Roman" w:hAnsiTheme="majorHAnsi" w:cs="Times New Roman"/>
          <w:i/>
          <w:iCs/>
          <w:szCs w:val="20"/>
        </w:rPr>
        <w:t>(Obligatorisk) - Nettovekt rapportert i kilo. Format: desimaltall, eksempel: 1024.5</w:t>
      </w:r>
      <w:r w:rsidRPr="00533157">
        <w:rPr>
          <w:rFonts w:asciiTheme="majorHAnsi" w:eastAsia="Times New Roman" w:hAnsiTheme="majorHAnsi" w:cs="Times New Roman"/>
          <w:szCs w:val="20"/>
        </w:rPr>
        <w:t xml:space="preserve"> </w:t>
      </w:r>
    </w:p>
    <w:p w14:paraId="7A55FF67" w14:textId="77777777" w:rsidR="00BB64B9" w:rsidRPr="00533157" w:rsidRDefault="00BB64B9" w:rsidP="00843045">
      <w:pPr>
        <w:pStyle w:val="Listeavsnitt"/>
        <w:numPr>
          <w:ilvl w:val="0"/>
          <w:numId w:val="3"/>
        </w:numPr>
        <w:spacing w:after="0"/>
        <w:ind w:left="284"/>
        <w:rPr>
          <w:rFonts w:asciiTheme="majorHAnsi" w:eastAsia="Times New Roman" w:hAnsiTheme="majorHAnsi" w:cs="Times New Roman"/>
          <w:szCs w:val="20"/>
        </w:rPr>
      </w:pPr>
      <w:r w:rsidRPr="00533157">
        <w:rPr>
          <w:rFonts w:asciiTheme="majorHAnsi" w:eastAsia="Times New Roman" w:hAnsiTheme="majorHAnsi" w:cs="Times New Roman"/>
          <w:b/>
          <w:bCs/>
          <w:szCs w:val="20"/>
        </w:rPr>
        <w:t>enhet</w:t>
      </w:r>
      <w:r w:rsidRPr="00533157">
        <w:rPr>
          <w:rFonts w:asciiTheme="majorHAnsi" w:eastAsia="Times New Roman" w:hAnsiTheme="majorHAnsi" w:cs="Times New Roman"/>
          <w:szCs w:val="20"/>
        </w:rPr>
        <w:t>: </w:t>
      </w:r>
      <w:r w:rsidRPr="00533157">
        <w:rPr>
          <w:rFonts w:asciiTheme="majorHAnsi" w:eastAsia="Times New Roman" w:hAnsiTheme="majorHAnsi" w:cs="Times New Roman"/>
          <w:i/>
          <w:iCs/>
          <w:szCs w:val="20"/>
        </w:rPr>
        <w:t>(Obligatorisk) - Enhet for nettovekt. Kun 'kg' er tillatt per nå.</w:t>
      </w:r>
    </w:p>
    <w:p w14:paraId="0A1E2EE9" w14:textId="77777777" w:rsidR="00B0293A" w:rsidRPr="00B95F59" w:rsidRDefault="00B0293A" w:rsidP="000E556D">
      <w:pPr>
        <w:rPr>
          <w:rFonts w:asciiTheme="majorHAnsi" w:hAnsiTheme="majorHAnsi"/>
        </w:rPr>
      </w:pPr>
    </w:p>
    <w:p w14:paraId="46E69664" w14:textId="3583F144" w:rsidR="72636B9C" w:rsidRPr="00F65118" w:rsidRDefault="005D4993" w:rsidP="72636B9C">
      <w:pPr>
        <w:pStyle w:val="Overskrift3"/>
      </w:pPr>
      <w:bookmarkStart w:id="26" w:name="_Toc238038958"/>
      <w:r>
        <w:t>Krav til f</w:t>
      </w:r>
      <w:r w:rsidR="00517600" w:rsidRPr="00B95F59">
        <w:t>akturering</w:t>
      </w:r>
      <w:bookmarkEnd w:id="26"/>
    </w:p>
    <w:p w14:paraId="77084B66" w14:textId="77777777" w:rsidR="008A5501" w:rsidRDefault="008A5501" w:rsidP="008A5501">
      <w:pPr>
        <w:jc w:val="both"/>
        <w:rPr>
          <w:rFonts w:ascii="Oslo Sans Office" w:eastAsia="Oslo Sans Office" w:hAnsi="Oslo Sans Office" w:cs="Oslo Sans Office"/>
          <w:color w:val="000000" w:themeColor="text1"/>
          <w:szCs w:val="20"/>
        </w:rPr>
      </w:pPr>
      <w:r w:rsidRPr="7B50D526">
        <w:rPr>
          <w:rFonts w:ascii="Oslo Sans Office" w:eastAsia="Oslo Sans Office" w:hAnsi="Oslo Sans Office" w:cs="Oslo Sans Office"/>
          <w:color w:val="000000" w:themeColor="text1"/>
          <w:szCs w:val="20"/>
        </w:rPr>
        <w:t>Leverandør skal oppfylle følgende krav til fakturering:</w:t>
      </w:r>
    </w:p>
    <w:p w14:paraId="14417D65" w14:textId="77777777" w:rsidR="008A5501" w:rsidRDefault="008A5501" w:rsidP="00843045">
      <w:pPr>
        <w:pStyle w:val="Listeavsnitt"/>
        <w:numPr>
          <w:ilvl w:val="0"/>
          <w:numId w:val="19"/>
        </w:numPr>
        <w:jc w:val="both"/>
        <w:rPr>
          <w:rFonts w:ascii="Oslo Sans Office" w:eastAsia="Oslo Sans Office" w:hAnsi="Oslo Sans Office" w:cs="Oslo Sans Office"/>
          <w:color w:val="000000" w:themeColor="text1"/>
          <w:szCs w:val="20"/>
        </w:rPr>
      </w:pPr>
      <w:r w:rsidRPr="7B50D526">
        <w:rPr>
          <w:rFonts w:ascii="Oslo Sans Office" w:eastAsia="Oslo Sans Office" w:hAnsi="Oslo Sans Office" w:cs="Oslo Sans Office"/>
          <w:b/>
          <w:bCs/>
          <w:color w:val="000000" w:themeColor="text1"/>
          <w:szCs w:val="20"/>
        </w:rPr>
        <w:t>Fakturamerking og format</w:t>
      </w:r>
    </w:p>
    <w:p w14:paraId="2F74508D" w14:textId="77777777" w:rsidR="008A5501" w:rsidRDefault="008A5501" w:rsidP="00843045">
      <w:pPr>
        <w:pStyle w:val="Listeavsnitt"/>
        <w:numPr>
          <w:ilvl w:val="0"/>
          <w:numId w:val="18"/>
        </w:numPr>
        <w:jc w:val="both"/>
        <w:rPr>
          <w:rFonts w:ascii="Oslo Sans Office" w:eastAsia="Oslo Sans Office" w:hAnsi="Oslo Sans Office" w:cs="Oslo Sans Office"/>
          <w:color w:val="000000" w:themeColor="text1"/>
          <w:szCs w:val="20"/>
        </w:rPr>
      </w:pPr>
      <w:r w:rsidRPr="7B50D526">
        <w:rPr>
          <w:rFonts w:ascii="Oslo Sans Office" w:eastAsia="Oslo Sans Office" w:hAnsi="Oslo Sans Office" w:cs="Oslo Sans Office"/>
          <w:color w:val="000000" w:themeColor="text1"/>
          <w:szCs w:val="20"/>
        </w:rPr>
        <w:t>Faktura skal merkes med gyldig innkjøpsordrenummer (98XXXXXX)</w:t>
      </w:r>
    </w:p>
    <w:p w14:paraId="1C43084B" w14:textId="77777777" w:rsidR="008A5501" w:rsidRDefault="008A5501" w:rsidP="00843045">
      <w:pPr>
        <w:pStyle w:val="Listeavsnitt"/>
        <w:numPr>
          <w:ilvl w:val="0"/>
          <w:numId w:val="18"/>
        </w:numPr>
        <w:jc w:val="both"/>
        <w:rPr>
          <w:rFonts w:ascii="Oslo Sans Office" w:eastAsia="Oslo Sans Office" w:hAnsi="Oslo Sans Office" w:cs="Oslo Sans Office"/>
          <w:color w:val="000000" w:themeColor="text1"/>
          <w:szCs w:val="20"/>
        </w:rPr>
      </w:pPr>
      <w:r w:rsidRPr="7B50D526">
        <w:rPr>
          <w:rFonts w:ascii="Oslo Sans Office" w:eastAsia="Oslo Sans Office" w:hAnsi="Oslo Sans Office" w:cs="Oslo Sans Office"/>
          <w:color w:val="000000" w:themeColor="text1"/>
          <w:szCs w:val="20"/>
        </w:rPr>
        <w:t xml:space="preserve">Innkjøpsordrenummer skal </w:t>
      </w:r>
      <w:proofErr w:type="gramStart"/>
      <w:r w:rsidRPr="7B50D526">
        <w:rPr>
          <w:rFonts w:ascii="Oslo Sans Office" w:eastAsia="Oslo Sans Office" w:hAnsi="Oslo Sans Office" w:cs="Oslo Sans Office"/>
          <w:color w:val="000000" w:themeColor="text1"/>
          <w:szCs w:val="20"/>
        </w:rPr>
        <w:t>fremgå</w:t>
      </w:r>
      <w:proofErr w:type="gramEnd"/>
      <w:r w:rsidRPr="7B50D526">
        <w:rPr>
          <w:rFonts w:ascii="Oslo Sans Office" w:eastAsia="Oslo Sans Office" w:hAnsi="Oslo Sans Office" w:cs="Oslo Sans Office"/>
          <w:color w:val="000000" w:themeColor="text1"/>
          <w:szCs w:val="20"/>
        </w:rPr>
        <w:t xml:space="preserve"> både av faktura og pakkseddel</w:t>
      </w:r>
    </w:p>
    <w:p w14:paraId="52A1DB45" w14:textId="77777777" w:rsidR="008A5501" w:rsidRDefault="008A5501" w:rsidP="00843045">
      <w:pPr>
        <w:pStyle w:val="Listeavsnitt"/>
        <w:numPr>
          <w:ilvl w:val="0"/>
          <w:numId w:val="18"/>
        </w:numPr>
        <w:jc w:val="both"/>
        <w:rPr>
          <w:rFonts w:ascii="Oslo Sans Office" w:eastAsia="Oslo Sans Office" w:hAnsi="Oslo Sans Office" w:cs="Oslo Sans Office"/>
          <w:color w:val="000000" w:themeColor="text1"/>
          <w:szCs w:val="20"/>
        </w:rPr>
      </w:pPr>
      <w:r w:rsidRPr="7B50D526">
        <w:rPr>
          <w:rFonts w:ascii="Oslo Sans Office" w:eastAsia="Oslo Sans Office" w:hAnsi="Oslo Sans Office" w:cs="Oslo Sans Office"/>
          <w:color w:val="000000" w:themeColor="text1"/>
          <w:szCs w:val="20"/>
        </w:rPr>
        <w:t xml:space="preserve">Faktura skal sendes elektronisk i EHF-format (Elektronisk </w:t>
      </w:r>
      <w:proofErr w:type="spellStart"/>
      <w:r w:rsidRPr="7B50D526">
        <w:rPr>
          <w:rFonts w:ascii="Oslo Sans Office" w:eastAsia="Oslo Sans Office" w:hAnsi="Oslo Sans Office" w:cs="Oslo Sans Office"/>
          <w:color w:val="000000" w:themeColor="text1"/>
          <w:szCs w:val="20"/>
        </w:rPr>
        <w:t>handelsformat</w:t>
      </w:r>
      <w:proofErr w:type="spellEnd"/>
      <w:r w:rsidRPr="7B50D526">
        <w:rPr>
          <w:rFonts w:ascii="Oslo Sans Office" w:eastAsia="Oslo Sans Office" w:hAnsi="Oslo Sans Office" w:cs="Oslo Sans Office"/>
          <w:color w:val="000000" w:themeColor="text1"/>
          <w:szCs w:val="20"/>
        </w:rPr>
        <w:t>)</w:t>
      </w:r>
    </w:p>
    <w:p w14:paraId="2665BE7C" w14:textId="77777777" w:rsidR="008A5501" w:rsidRDefault="008A5501" w:rsidP="00843045">
      <w:pPr>
        <w:pStyle w:val="Listeavsnitt"/>
        <w:numPr>
          <w:ilvl w:val="0"/>
          <w:numId w:val="19"/>
        </w:numPr>
        <w:jc w:val="both"/>
        <w:rPr>
          <w:rFonts w:ascii="Oslo Sans Office" w:eastAsia="Oslo Sans Office" w:hAnsi="Oslo Sans Office" w:cs="Oslo Sans Office"/>
          <w:color w:val="000000" w:themeColor="text1"/>
          <w:szCs w:val="20"/>
        </w:rPr>
      </w:pPr>
      <w:r w:rsidRPr="7B50D526">
        <w:rPr>
          <w:rFonts w:ascii="Oslo Sans Office" w:eastAsia="Oslo Sans Office" w:hAnsi="Oslo Sans Office" w:cs="Oslo Sans Office"/>
          <w:b/>
          <w:bCs/>
          <w:color w:val="000000" w:themeColor="text1"/>
          <w:szCs w:val="20"/>
        </w:rPr>
        <w:t>Organisasjonsinformasjon</w:t>
      </w:r>
    </w:p>
    <w:p w14:paraId="28495B69" w14:textId="77777777" w:rsidR="008A5501" w:rsidRDefault="008A5501" w:rsidP="00843045">
      <w:pPr>
        <w:pStyle w:val="Listeavsnitt"/>
        <w:numPr>
          <w:ilvl w:val="0"/>
          <w:numId w:val="14"/>
        </w:numPr>
        <w:jc w:val="both"/>
        <w:rPr>
          <w:rFonts w:ascii="Oslo Sans Office" w:eastAsia="Oslo Sans Office" w:hAnsi="Oslo Sans Office" w:cs="Oslo Sans Office"/>
          <w:color w:val="000000" w:themeColor="text1"/>
          <w:szCs w:val="20"/>
        </w:rPr>
      </w:pPr>
      <w:r w:rsidRPr="7B50D526">
        <w:rPr>
          <w:rFonts w:ascii="Oslo Sans Office" w:eastAsia="Oslo Sans Office" w:hAnsi="Oslo Sans Office" w:cs="Oslo Sans Office"/>
          <w:color w:val="000000" w:themeColor="text1"/>
          <w:szCs w:val="20"/>
        </w:rPr>
        <w:t>Oppdragsgiver organisasjonsnummer er 923 954 791.</w:t>
      </w:r>
    </w:p>
    <w:p w14:paraId="2144A61C" w14:textId="77777777" w:rsidR="008A5501" w:rsidRDefault="008A5501" w:rsidP="00843045">
      <w:pPr>
        <w:pStyle w:val="Listeavsnitt"/>
        <w:numPr>
          <w:ilvl w:val="0"/>
          <w:numId w:val="19"/>
        </w:numPr>
        <w:jc w:val="both"/>
        <w:rPr>
          <w:rFonts w:ascii="Oslo Sans Office" w:eastAsia="Oslo Sans Office" w:hAnsi="Oslo Sans Office" w:cs="Oslo Sans Office"/>
          <w:color w:val="000000" w:themeColor="text1"/>
          <w:szCs w:val="20"/>
        </w:rPr>
      </w:pPr>
      <w:r w:rsidRPr="7B50D526">
        <w:rPr>
          <w:rFonts w:ascii="Oslo Sans Office" w:eastAsia="Oslo Sans Office" w:hAnsi="Oslo Sans Office" w:cs="Oslo Sans Office"/>
          <w:b/>
          <w:bCs/>
          <w:color w:val="000000" w:themeColor="text1"/>
          <w:szCs w:val="20"/>
        </w:rPr>
        <w:t>Fakturaadresse</w:t>
      </w:r>
    </w:p>
    <w:p w14:paraId="61A54747" w14:textId="77777777" w:rsidR="008A5501" w:rsidRDefault="008A5501" w:rsidP="00843045">
      <w:pPr>
        <w:pStyle w:val="Listeavsnitt"/>
        <w:numPr>
          <w:ilvl w:val="0"/>
          <w:numId w:val="17"/>
        </w:numPr>
        <w:jc w:val="both"/>
        <w:rPr>
          <w:rFonts w:ascii="Oslo Sans Office" w:eastAsia="Oslo Sans Office" w:hAnsi="Oslo Sans Office" w:cs="Oslo Sans Office"/>
          <w:color w:val="000000" w:themeColor="text1"/>
          <w:szCs w:val="20"/>
        </w:rPr>
      </w:pPr>
      <w:r w:rsidRPr="7B50D526">
        <w:rPr>
          <w:rFonts w:ascii="Oslo Sans Office" w:eastAsia="Oslo Sans Office" w:hAnsi="Oslo Sans Office" w:cs="Oslo Sans Office"/>
          <w:color w:val="000000" w:themeColor="text1"/>
          <w:szCs w:val="20"/>
        </w:rPr>
        <w:t>Faktura skal adresseres til:</w:t>
      </w:r>
    </w:p>
    <w:p w14:paraId="1CAC5718" w14:textId="77777777" w:rsidR="008A5501" w:rsidRDefault="008A5501" w:rsidP="008A5501">
      <w:pPr>
        <w:pStyle w:val="Listeavsnitt"/>
        <w:jc w:val="both"/>
        <w:rPr>
          <w:rFonts w:ascii="Oslo Sans Office" w:eastAsia="Oslo Sans Office" w:hAnsi="Oslo Sans Office" w:cs="Oslo Sans Office"/>
          <w:color w:val="000000" w:themeColor="text1"/>
          <w:szCs w:val="20"/>
        </w:rPr>
      </w:pPr>
      <w:r w:rsidRPr="7B50D526">
        <w:rPr>
          <w:rFonts w:ascii="Oslo Sans Office" w:eastAsia="Oslo Sans Office" w:hAnsi="Oslo Sans Office" w:cs="Oslo Sans Office"/>
          <w:color w:val="000000" w:themeColor="text1"/>
          <w:szCs w:val="20"/>
        </w:rPr>
        <w:t>Oslo kommune Renovasjons- og gjenvinningsetaten</w:t>
      </w:r>
    </w:p>
    <w:p w14:paraId="1A960791" w14:textId="77777777" w:rsidR="008A5501" w:rsidRDefault="008A5501" w:rsidP="008A5501">
      <w:pPr>
        <w:pStyle w:val="Listeavsnitt"/>
        <w:jc w:val="both"/>
        <w:rPr>
          <w:rFonts w:ascii="Oslo Sans Office" w:eastAsia="Oslo Sans Office" w:hAnsi="Oslo Sans Office" w:cs="Oslo Sans Office"/>
          <w:color w:val="000000" w:themeColor="text1"/>
          <w:szCs w:val="20"/>
        </w:rPr>
      </w:pPr>
      <w:r w:rsidRPr="7B50D526">
        <w:rPr>
          <w:rFonts w:ascii="Oslo Sans Office" w:eastAsia="Oslo Sans Office" w:hAnsi="Oslo Sans Office" w:cs="Oslo Sans Office"/>
          <w:color w:val="000000" w:themeColor="text1"/>
          <w:szCs w:val="20"/>
        </w:rPr>
        <w:t>Fakturasentralen</w:t>
      </w:r>
    </w:p>
    <w:p w14:paraId="08AD02F9" w14:textId="77777777" w:rsidR="008A5501" w:rsidRPr="00D02FE7" w:rsidRDefault="008A5501" w:rsidP="008A5501">
      <w:pPr>
        <w:pStyle w:val="Listeavsnitt"/>
        <w:jc w:val="both"/>
        <w:rPr>
          <w:rFonts w:ascii="Oslo Sans Office" w:eastAsia="Oslo Sans Office" w:hAnsi="Oslo Sans Office" w:cs="Oslo Sans Office"/>
          <w:color w:val="000000" w:themeColor="text1"/>
          <w:szCs w:val="20"/>
        </w:rPr>
      </w:pPr>
      <w:r w:rsidRPr="7B50D526">
        <w:rPr>
          <w:rFonts w:ascii="Oslo Sans Office" w:eastAsia="Oslo Sans Office" w:hAnsi="Oslo Sans Office" w:cs="Oslo Sans Office"/>
          <w:color w:val="000000" w:themeColor="text1"/>
          <w:szCs w:val="20"/>
        </w:rPr>
        <w:t>P.b. 6532 Etterstad</w:t>
      </w:r>
    </w:p>
    <w:p w14:paraId="7057ADE5" w14:textId="77777777" w:rsidR="008A5501" w:rsidRDefault="008A5501" w:rsidP="00843045">
      <w:pPr>
        <w:pStyle w:val="Listeavsnitt"/>
        <w:numPr>
          <w:ilvl w:val="0"/>
          <w:numId w:val="16"/>
        </w:numPr>
        <w:jc w:val="both"/>
        <w:rPr>
          <w:rFonts w:ascii="Oslo Sans Office" w:eastAsia="Oslo Sans Office" w:hAnsi="Oslo Sans Office" w:cs="Oslo Sans Office"/>
          <w:color w:val="000000" w:themeColor="text1"/>
          <w:szCs w:val="20"/>
        </w:rPr>
      </w:pPr>
      <w:r w:rsidRPr="7B50D526">
        <w:rPr>
          <w:rFonts w:ascii="Oslo Sans Office" w:eastAsia="Oslo Sans Office" w:hAnsi="Oslo Sans Office" w:cs="Oslo Sans Office"/>
          <w:color w:val="000000" w:themeColor="text1"/>
          <w:szCs w:val="20"/>
        </w:rPr>
        <w:lastRenderedPageBreak/>
        <w:t xml:space="preserve">Korrekt fakturaadresse vil </w:t>
      </w:r>
      <w:proofErr w:type="gramStart"/>
      <w:r w:rsidRPr="7B50D526">
        <w:rPr>
          <w:rFonts w:ascii="Oslo Sans Office" w:eastAsia="Oslo Sans Office" w:hAnsi="Oslo Sans Office" w:cs="Oslo Sans Office"/>
          <w:color w:val="000000" w:themeColor="text1"/>
          <w:szCs w:val="20"/>
        </w:rPr>
        <w:t>fremgå</w:t>
      </w:r>
      <w:proofErr w:type="gramEnd"/>
      <w:r w:rsidRPr="7B50D526">
        <w:rPr>
          <w:rFonts w:ascii="Oslo Sans Office" w:eastAsia="Oslo Sans Office" w:hAnsi="Oslo Sans Office" w:cs="Oslo Sans Office"/>
          <w:color w:val="000000" w:themeColor="text1"/>
          <w:szCs w:val="20"/>
        </w:rPr>
        <w:t xml:space="preserve"> av innkjøpsordren.</w:t>
      </w:r>
    </w:p>
    <w:p w14:paraId="6EB7272B" w14:textId="77777777" w:rsidR="008A5501" w:rsidRPr="00C2393D" w:rsidRDefault="008A5501" w:rsidP="00843045">
      <w:pPr>
        <w:pStyle w:val="Listeavsnitt"/>
        <w:numPr>
          <w:ilvl w:val="0"/>
          <w:numId w:val="19"/>
        </w:numPr>
        <w:jc w:val="both"/>
        <w:rPr>
          <w:rFonts w:ascii="Oslo Sans Office" w:eastAsia="Oslo Sans Office" w:hAnsi="Oslo Sans Office" w:cs="Oslo Sans Office"/>
          <w:color w:val="000000" w:themeColor="text1"/>
          <w:szCs w:val="20"/>
        </w:rPr>
      </w:pPr>
      <w:r w:rsidRPr="002A597F">
        <w:rPr>
          <w:rFonts w:ascii="Oslo Sans Office" w:eastAsia="Oslo Sans Office" w:hAnsi="Oslo Sans Office" w:cs="Oslo Sans Office"/>
          <w:b/>
          <w:bCs/>
          <w:color w:val="000000" w:themeColor="text1"/>
          <w:szCs w:val="20"/>
        </w:rPr>
        <w:t>Obligatorisk fakturainnhold</w:t>
      </w:r>
    </w:p>
    <w:p w14:paraId="03669BEE" w14:textId="77777777" w:rsidR="008A5501" w:rsidRPr="00C2393D" w:rsidRDefault="008A5501" w:rsidP="008A5501">
      <w:pPr>
        <w:pStyle w:val="Listeavsnitt"/>
        <w:ind w:left="0"/>
        <w:jc w:val="both"/>
        <w:rPr>
          <w:rFonts w:ascii="Oslo Sans Office" w:eastAsia="Oslo Sans Office" w:hAnsi="Oslo Sans Office" w:cs="Oslo Sans Office"/>
          <w:color w:val="000000" w:themeColor="text1"/>
          <w:szCs w:val="20"/>
        </w:rPr>
      </w:pPr>
      <w:r w:rsidRPr="00C2393D">
        <w:rPr>
          <w:rFonts w:ascii="Oslo Sans Office" w:eastAsia="Oslo Sans Office" w:hAnsi="Oslo Sans Office" w:cs="Oslo Sans Office"/>
          <w:color w:val="000000" w:themeColor="text1"/>
          <w:szCs w:val="20"/>
        </w:rPr>
        <w:t>Faktura skal inneholde følgende informasjon:</w:t>
      </w:r>
    </w:p>
    <w:p w14:paraId="12789DF4" w14:textId="77777777" w:rsidR="008A5501" w:rsidRDefault="008A5501" w:rsidP="00843045">
      <w:pPr>
        <w:pStyle w:val="Listeavsnitt"/>
        <w:numPr>
          <w:ilvl w:val="0"/>
          <w:numId w:val="15"/>
        </w:numPr>
        <w:jc w:val="both"/>
        <w:rPr>
          <w:rFonts w:ascii="Oslo Sans Office" w:eastAsia="Oslo Sans Office" w:hAnsi="Oslo Sans Office" w:cs="Oslo Sans Office"/>
          <w:color w:val="000000" w:themeColor="text1"/>
          <w:szCs w:val="20"/>
        </w:rPr>
      </w:pPr>
      <w:r w:rsidRPr="1ED14ABC">
        <w:rPr>
          <w:rFonts w:ascii="Oslo Sans Office" w:eastAsia="Oslo Sans Office" w:hAnsi="Oslo Sans Office" w:cs="Oslo Sans Office"/>
          <w:color w:val="000000" w:themeColor="text1"/>
          <w:szCs w:val="20"/>
        </w:rPr>
        <w:t>Navn og adresse på anlegget hvor avfallet er levert fra (hentested)</w:t>
      </w:r>
    </w:p>
    <w:p w14:paraId="38505EBA" w14:textId="77777777" w:rsidR="008A5501" w:rsidRDefault="008A5501" w:rsidP="00843045">
      <w:pPr>
        <w:pStyle w:val="Listeavsnitt"/>
        <w:numPr>
          <w:ilvl w:val="0"/>
          <w:numId w:val="15"/>
        </w:numPr>
        <w:jc w:val="both"/>
        <w:rPr>
          <w:rFonts w:ascii="Oslo Sans Office" w:eastAsia="Oslo Sans Office" w:hAnsi="Oslo Sans Office" w:cs="Oslo Sans Office"/>
          <w:color w:val="000000" w:themeColor="text1"/>
          <w:szCs w:val="20"/>
        </w:rPr>
      </w:pPr>
      <w:r w:rsidRPr="7B50D526">
        <w:rPr>
          <w:rFonts w:ascii="Oslo Sans Office" w:eastAsia="Oslo Sans Office" w:hAnsi="Oslo Sans Office" w:cs="Oslo Sans Office"/>
          <w:color w:val="000000" w:themeColor="text1"/>
          <w:szCs w:val="20"/>
        </w:rPr>
        <w:t>Pris per tonn</w:t>
      </w:r>
    </w:p>
    <w:p w14:paraId="7E4ECB2D" w14:textId="77777777" w:rsidR="008A5501" w:rsidRDefault="008A5501" w:rsidP="00843045">
      <w:pPr>
        <w:pStyle w:val="Listeavsnitt"/>
        <w:numPr>
          <w:ilvl w:val="0"/>
          <w:numId w:val="15"/>
        </w:numPr>
        <w:jc w:val="both"/>
        <w:rPr>
          <w:rFonts w:ascii="Oslo Sans Office" w:eastAsia="Oslo Sans Office" w:hAnsi="Oslo Sans Office" w:cs="Oslo Sans Office"/>
          <w:color w:val="000000" w:themeColor="text1"/>
          <w:szCs w:val="20"/>
        </w:rPr>
      </w:pPr>
      <w:r w:rsidRPr="7B50D526">
        <w:rPr>
          <w:rFonts w:ascii="Oslo Sans Office" w:eastAsia="Oslo Sans Office" w:hAnsi="Oslo Sans Office" w:cs="Oslo Sans Office"/>
          <w:color w:val="000000" w:themeColor="text1"/>
          <w:szCs w:val="20"/>
        </w:rPr>
        <w:t>Oppdragsgivers avtalenummer</w:t>
      </w:r>
    </w:p>
    <w:p w14:paraId="2FD573BC" w14:textId="77777777" w:rsidR="008A5501" w:rsidRDefault="008A5501" w:rsidP="00843045">
      <w:pPr>
        <w:pStyle w:val="Listeavsnitt"/>
        <w:numPr>
          <w:ilvl w:val="0"/>
          <w:numId w:val="15"/>
        </w:numPr>
        <w:jc w:val="both"/>
        <w:rPr>
          <w:rFonts w:ascii="Oslo Sans Office" w:eastAsia="Oslo Sans Office" w:hAnsi="Oslo Sans Office" w:cs="Oslo Sans Office"/>
          <w:color w:val="000000" w:themeColor="text1"/>
          <w:szCs w:val="20"/>
        </w:rPr>
      </w:pPr>
      <w:r w:rsidRPr="7B50D526">
        <w:rPr>
          <w:rFonts w:ascii="Oslo Sans Office" w:eastAsia="Oslo Sans Office" w:hAnsi="Oslo Sans Office" w:cs="Oslo Sans Office"/>
          <w:color w:val="000000" w:themeColor="text1"/>
          <w:szCs w:val="20"/>
        </w:rPr>
        <w:t>Dato for hvert enkelt henteoppdrag</w:t>
      </w:r>
    </w:p>
    <w:p w14:paraId="2AC5CCD6" w14:textId="77777777" w:rsidR="008A5501" w:rsidRDefault="008A5501" w:rsidP="00843045">
      <w:pPr>
        <w:pStyle w:val="Listeavsnitt"/>
        <w:numPr>
          <w:ilvl w:val="0"/>
          <w:numId w:val="15"/>
        </w:numPr>
        <w:jc w:val="both"/>
        <w:rPr>
          <w:rFonts w:ascii="Oslo Sans Office" w:eastAsia="Oslo Sans Office" w:hAnsi="Oslo Sans Office" w:cs="Oslo Sans Office"/>
          <w:color w:val="000000" w:themeColor="text1"/>
          <w:szCs w:val="20"/>
        </w:rPr>
      </w:pPr>
      <w:r w:rsidRPr="7B50D526">
        <w:rPr>
          <w:rFonts w:ascii="Oslo Sans Office" w:eastAsia="Oslo Sans Office" w:hAnsi="Oslo Sans Office" w:cs="Oslo Sans Office"/>
          <w:color w:val="000000" w:themeColor="text1"/>
          <w:szCs w:val="20"/>
        </w:rPr>
        <w:t>Tonnasje per deklarasjonsnummer</w:t>
      </w:r>
    </w:p>
    <w:p w14:paraId="015009E8" w14:textId="77777777" w:rsidR="008A5501" w:rsidRDefault="008A5501" w:rsidP="00843045">
      <w:pPr>
        <w:pStyle w:val="Listeavsnitt"/>
        <w:numPr>
          <w:ilvl w:val="0"/>
          <w:numId w:val="15"/>
        </w:numPr>
        <w:jc w:val="both"/>
        <w:rPr>
          <w:rFonts w:ascii="Oslo Sans Office" w:eastAsia="Oslo Sans Office" w:hAnsi="Oslo Sans Office" w:cs="Oslo Sans Office"/>
          <w:color w:val="000000" w:themeColor="text1"/>
        </w:rPr>
      </w:pPr>
      <w:r w:rsidRPr="773ECF8A">
        <w:rPr>
          <w:rFonts w:ascii="Oslo Sans Office" w:eastAsia="Oslo Sans Office" w:hAnsi="Oslo Sans Office" w:cs="Oslo Sans Office"/>
          <w:color w:val="000000" w:themeColor="text1"/>
        </w:rPr>
        <w:t>Samlet tonnasje og total kostnad per måned, både inkludert og ekskludert merverdiavgift</w:t>
      </w:r>
    </w:p>
    <w:p w14:paraId="62AF0154" w14:textId="7A82D5E2" w:rsidR="293D9912" w:rsidRDefault="293D9912" w:rsidP="773ECF8A">
      <w:pPr>
        <w:pStyle w:val="Overskrift3"/>
        <w:spacing w:before="0"/>
        <w:jc w:val="both"/>
        <w:rPr>
          <w:rFonts w:ascii="Oslo Sans Office" w:eastAsia="Oslo Sans Office" w:hAnsi="Oslo Sans Office" w:cs="Oslo Sans Office"/>
        </w:rPr>
      </w:pPr>
      <w:bookmarkStart w:id="27" w:name="_Toc238038959"/>
      <w:r w:rsidRPr="773ECF8A">
        <w:rPr>
          <w:rFonts w:ascii="Oslo Sans Office" w:eastAsia="Oslo Sans Office" w:hAnsi="Oslo Sans Office" w:cs="Oslo Sans Office"/>
        </w:rPr>
        <w:t>Gebyr for avvik i leveransen</w:t>
      </w:r>
      <w:bookmarkEnd w:id="27"/>
    </w:p>
    <w:p w14:paraId="4E2A4614" w14:textId="77777777" w:rsidR="0048452C" w:rsidRDefault="0048452C" w:rsidP="0048452C">
      <w:pPr>
        <w:rPr>
          <w:rFonts w:ascii="Oslo Sans Office" w:eastAsia="Oslo Sans Office" w:hAnsi="Oslo Sans Office" w:cs="Oslo Sans Office"/>
          <w:szCs w:val="20"/>
        </w:rPr>
      </w:pPr>
      <w:r w:rsidRPr="6847DA92">
        <w:rPr>
          <w:rFonts w:ascii="Oslo Sans Office" w:eastAsia="Oslo Sans Office" w:hAnsi="Oslo Sans Office" w:cs="Oslo Sans Office"/>
          <w:szCs w:val="20"/>
        </w:rPr>
        <w:t>Leverandøren skal levere i henhold til kravene i konkurransegrunnlaget og kontrakten, herunder korrekt fakturering, nødvendig dokumentasjon, gjennomføring av tjenester, overholdelse av henteplan samt korrekt klassifisering og sortering.</w:t>
      </w:r>
    </w:p>
    <w:p w14:paraId="46CF4D19" w14:textId="77777777" w:rsidR="0048452C" w:rsidRDefault="0048452C" w:rsidP="0048452C">
      <w:pPr>
        <w:rPr>
          <w:rFonts w:ascii="Oslo Sans Office" w:eastAsia="Oslo Sans Office" w:hAnsi="Oslo Sans Office" w:cs="Oslo Sans Office"/>
          <w:szCs w:val="20"/>
        </w:rPr>
      </w:pPr>
      <w:r w:rsidRPr="6847DA92">
        <w:rPr>
          <w:rFonts w:ascii="Oslo Sans Office" w:eastAsia="Oslo Sans Office" w:hAnsi="Oslo Sans Office" w:cs="Oslo Sans Office"/>
          <w:szCs w:val="20"/>
        </w:rPr>
        <w:t xml:space="preserve">Nærmere bestemmelser </w:t>
      </w:r>
      <w:proofErr w:type="gramStart"/>
      <w:r w:rsidRPr="6847DA92">
        <w:rPr>
          <w:rFonts w:ascii="Oslo Sans Office" w:eastAsia="Oslo Sans Office" w:hAnsi="Oslo Sans Office" w:cs="Oslo Sans Office"/>
          <w:szCs w:val="20"/>
        </w:rPr>
        <w:t>fremgår</w:t>
      </w:r>
      <w:proofErr w:type="gramEnd"/>
      <w:r w:rsidRPr="6847DA92">
        <w:rPr>
          <w:rFonts w:ascii="Oslo Sans Office" w:eastAsia="Oslo Sans Office" w:hAnsi="Oslo Sans Office" w:cs="Oslo Sans Office"/>
          <w:szCs w:val="20"/>
        </w:rPr>
        <w:t xml:space="preserve"> av kontrakten.</w:t>
      </w:r>
    </w:p>
    <w:p w14:paraId="36648CEF" w14:textId="3A8C6BAA" w:rsidR="00517600" w:rsidRPr="00B95F59" w:rsidRDefault="002B4E67" w:rsidP="00517600">
      <w:pPr>
        <w:pStyle w:val="Overskrift3"/>
      </w:pPr>
      <w:bookmarkStart w:id="28" w:name="_Toc238038960"/>
      <w:r w:rsidRPr="00B95F59">
        <w:t>Kontraktsoppføl</w:t>
      </w:r>
      <w:r w:rsidR="002A4D01">
        <w:t>g</w:t>
      </w:r>
      <w:r w:rsidRPr="00B95F59">
        <w:t xml:space="preserve">ing og </w:t>
      </w:r>
      <w:r w:rsidR="009118A8">
        <w:t>kontaktpersoner</w:t>
      </w:r>
      <w:bookmarkEnd w:id="28"/>
    </w:p>
    <w:p w14:paraId="770C27B5" w14:textId="12127E99" w:rsidR="00517600" w:rsidRDefault="001D4A99" w:rsidP="00094FC7">
      <w:pPr>
        <w:rPr>
          <w:rFonts w:asciiTheme="majorHAnsi" w:hAnsiTheme="majorHAnsi"/>
        </w:rPr>
      </w:pPr>
      <w:r w:rsidRPr="001D4A99">
        <w:rPr>
          <w:rFonts w:asciiTheme="majorHAnsi" w:hAnsiTheme="majorHAnsi"/>
        </w:rPr>
        <w:t xml:space="preserve">Det skal holdes jevnlige </w:t>
      </w:r>
      <w:r>
        <w:rPr>
          <w:rFonts w:asciiTheme="majorHAnsi" w:hAnsiTheme="majorHAnsi"/>
        </w:rPr>
        <w:t>kontraktsoppfølgingsmøter</w:t>
      </w:r>
      <w:r w:rsidRPr="001D4A99">
        <w:rPr>
          <w:rFonts w:asciiTheme="majorHAnsi" w:hAnsiTheme="majorHAnsi"/>
        </w:rPr>
        <w:t xml:space="preserve"> med representanter fra leverandør og eventuell underleverandør. Oppdragsgiver vil innkalle til disse møtene. I en oppstartfase må </w:t>
      </w:r>
      <w:r w:rsidR="00CE437B">
        <w:rPr>
          <w:rFonts w:asciiTheme="majorHAnsi" w:hAnsiTheme="majorHAnsi"/>
        </w:rPr>
        <w:t>Leverandør</w:t>
      </w:r>
      <w:r w:rsidRPr="001D4A99">
        <w:rPr>
          <w:rFonts w:asciiTheme="majorHAnsi" w:hAnsiTheme="majorHAnsi"/>
        </w:rPr>
        <w:t xml:space="preserve"> forvente at det kan være behov for</w:t>
      </w:r>
      <w:r>
        <w:rPr>
          <w:rFonts w:asciiTheme="majorHAnsi" w:hAnsiTheme="majorHAnsi"/>
        </w:rPr>
        <w:t xml:space="preserve"> hyppige</w:t>
      </w:r>
      <w:r w:rsidRPr="001D4A99">
        <w:rPr>
          <w:rFonts w:asciiTheme="majorHAnsi" w:hAnsiTheme="majorHAnsi"/>
        </w:rPr>
        <w:t xml:space="preserve"> møter.</w:t>
      </w:r>
    </w:p>
    <w:p w14:paraId="023400FA" w14:textId="2E60F7CE" w:rsidR="00224503" w:rsidRDefault="00224503" w:rsidP="00094FC7">
      <w:pPr>
        <w:rPr>
          <w:rFonts w:asciiTheme="majorHAnsi" w:hAnsiTheme="majorHAnsi"/>
        </w:rPr>
      </w:pPr>
      <w:r w:rsidRPr="00224503">
        <w:rPr>
          <w:rFonts w:asciiTheme="majorHAnsi" w:hAnsiTheme="majorHAnsi"/>
        </w:rPr>
        <w:t>Kontakt</w:t>
      </w:r>
      <w:r w:rsidR="001817F8">
        <w:rPr>
          <w:rFonts w:asciiTheme="majorHAnsi" w:hAnsiTheme="majorHAnsi"/>
        </w:rPr>
        <w:t xml:space="preserve"> </w:t>
      </w:r>
      <w:r w:rsidRPr="00224503">
        <w:rPr>
          <w:rFonts w:asciiTheme="majorHAnsi" w:hAnsiTheme="majorHAnsi"/>
        </w:rPr>
        <w:t xml:space="preserve">mellom </w:t>
      </w:r>
      <w:r>
        <w:rPr>
          <w:rFonts w:asciiTheme="majorHAnsi" w:hAnsiTheme="majorHAnsi"/>
        </w:rPr>
        <w:t>O</w:t>
      </w:r>
      <w:r w:rsidRPr="00224503">
        <w:rPr>
          <w:rFonts w:asciiTheme="majorHAnsi" w:hAnsiTheme="majorHAnsi"/>
        </w:rPr>
        <w:t xml:space="preserve">ppdragsgiver og </w:t>
      </w:r>
      <w:r w:rsidR="00CE437B">
        <w:rPr>
          <w:rFonts w:asciiTheme="majorHAnsi" w:hAnsiTheme="majorHAnsi"/>
        </w:rPr>
        <w:t>Leverandør</w:t>
      </w:r>
      <w:r w:rsidRPr="00224503">
        <w:rPr>
          <w:rFonts w:asciiTheme="majorHAnsi" w:hAnsiTheme="majorHAnsi"/>
        </w:rPr>
        <w:t xml:space="preserve"> om løpende drift skal skje mellom </w:t>
      </w:r>
      <w:r w:rsidR="001817F8">
        <w:rPr>
          <w:rFonts w:asciiTheme="majorHAnsi" w:hAnsiTheme="majorHAnsi"/>
        </w:rPr>
        <w:t>O</w:t>
      </w:r>
      <w:r w:rsidRPr="00224503">
        <w:rPr>
          <w:rFonts w:asciiTheme="majorHAnsi" w:hAnsiTheme="majorHAnsi"/>
        </w:rPr>
        <w:t xml:space="preserve">ppdragsgiver og en fast person hos </w:t>
      </w:r>
      <w:r w:rsidR="00CE437B">
        <w:rPr>
          <w:rFonts w:asciiTheme="majorHAnsi" w:hAnsiTheme="majorHAnsi"/>
        </w:rPr>
        <w:t>Leverandør</w:t>
      </w:r>
      <w:r w:rsidR="001817F8">
        <w:rPr>
          <w:rFonts w:asciiTheme="majorHAnsi" w:hAnsiTheme="majorHAnsi"/>
        </w:rPr>
        <w:t xml:space="preserve"> med ansvar for oppdraget</w:t>
      </w:r>
      <w:r w:rsidRPr="00224503">
        <w:rPr>
          <w:rFonts w:asciiTheme="majorHAnsi" w:hAnsiTheme="majorHAnsi"/>
        </w:rPr>
        <w:t>.</w:t>
      </w:r>
      <w:r>
        <w:rPr>
          <w:rFonts w:asciiTheme="majorHAnsi" w:hAnsiTheme="majorHAnsi"/>
        </w:rPr>
        <w:t xml:space="preserve"> </w:t>
      </w:r>
      <w:r w:rsidR="009118A8">
        <w:rPr>
          <w:rFonts w:asciiTheme="majorHAnsi" w:hAnsiTheme="majorHAnsi"/>
        </w:rPr>
        <w:t xml:space="preserve">Ved lengre tids fravær skal </w:t>
      </w:r>
      <w:r w:rsidR="00CE437B">
        <w:rPr>
          <w:rFonts w:asciiTheme="majorHAnsi" w:hAnsiTheme="majorHAnsi"/>
        </w:rPr>
        <w:t>Leverandør</w:t>
      </w:r>
      <w:r w:rsidR="009118A8">
        <w:rPr>
          <w:rFonts w:asciiTheme="majorHAnsi" w:hAnsiTheme="majorHAnsi"/>
        </w:rPr>
        <w:t xml:space="preserve"> oppgi stedfortreder </w:t>
      </w:r>
      <w:r w:rsidR="00CE437B">
        <w:rPr>
          <w:rFonts w:asciiTheme="majorHAnsi" w:hAnsiTheme="majorHAnsi"/>
        </w:rPr>
        <w:t>for</w:t>
      </w:r>
      <w:r w:rsidR="009118A8">
        <w:rPr>
          <w:rFonts w:asciiTheme="majorHAnsi" w:hAnsiTheme="majorHAnsi"/>
        </w:rPr>
        <w:t xml:space="preserve"> Oppdragsgiver</w:t>
      </w:r>
      <w:r w:rsidR="00C06DF5">
        <w:rPr>
          <w:rFonts w:asciiTheme="majorHAnsi" w:hAnsiTheme="majorHAnsi"/>
        </w:rPr>
        <w:t>.</w:t>
      </w:r>
    </w:p>
    <w:p w14:paraId="44A1DB96" w14:textId="66EE822C" w:rsidR="00110AB1" w:rsidRDefault="00CE437B" w:rsidP="00094FC7">
      <w:pPr>
        <w:rPr>
          <w:rFonts w:asciiTheme="majorHAnsi" w:hAnsiTheme="majorHAnsi"/>
        </w:rPr>
      </w:pPr>
      <w:r>
        <w:rPr>
          <w:rFonts w:asciiTheme="majorHAnsi" w:hAnsiTheme="majorHAnsi"/>
        </w:rPr>
        <w:t>Leverandør</w:t>
      </w:r>
      <w:r w:rsidR="00C06DF5" w:rsidRPr="00C06DF5">
        <w:rPr>
          <w:rFonts w:asciiTheme="majorHAnsi" w:hAnsiTheme="majorHAnsi"/>
        </w:rPr>
        <w:t xml:space="preserve"> må være forberedt på at </w:t>
      </w:r>
      <w:r w:rsidR="006C59AA">
        <w:rPr>
          <w:rFonts w:asciiTheme="majorHAnsi" w:hAnsiTheme="majorHAnsi"/>
        </w:rPr>
        <w:t>Oppdragsgiver</w:t>
      </w:r>
      <w:r w:rsidR="00C06DF5" w:rsidRPr="00C06DF5">
        <w:rPr>
          <w:rFonts w:asciiTheme="majorHAnsi" w:hAnsiTheme="majorHAnsi"/>
        </w:rPr>
        <w:t xml:space="preserve"> vil kunne foreta stedlig kontroll av anlegg og kjøretøy som ikke er forhåndsvarslet.</w:t>
      </w:r>
    </w:p>
    <w:p w14:paraId="49FFF027" w14:textId="34CF328D" w:rsidR="00AA0B1F" w:rsidRDefault="00AA0B1F" w:rsidP="00094FC7">
      <w:pPr>
        <w:rPr>
          <w:rFonts w:asciiTheme="majorHAnsi" w:hAnsiTheme="majorHAnsi"/>
        </w:rPr>
      </w:pPr>
      <w:r>
        <w:rPr>
          <w:rFonts w:asciiTheme="majorHAnsi" w:hAnsiTheme="majorHAnsi"/>
        </w:rPr>
        <w:t xml:space="preserve">Det skal </w:t>
      </w:r>
      <w:r w:rsidR="00532141">
        <w:rPr>
          <w:rFonts w:asciiTheme="majorHAnsi" w:hAnsiTheme="majorHAnsi"/>
        </w:rPr>
        <w:t xml:space="preserve">også </w:t>
      </w:r>
      <w:r>
        <w:rPr>
          <w:rFonts w:asciiTheme="majorHAnsi" w:hAnsiTheme="majorHAnsi"/>
        </w:rPr>
        <w:t>oppgis kontaktperson for henvendelser angående faktura.</w:t>
      </w:r>
    </w:p>
    <w:p w14:paraId="38DD41AC" w14:textId="7B13428F" w:rsidR="006342B4" w:rsidRDefault="004D117E" w:rsidP="00094FC7">
      <w:pPr>
        <w:rPr>
          <w:rFonts w:asciiTheme="majorHAnsi" w:hAnsiTheme="majorHAnsi"/>
        </w:rPr>
      </w:pPr>
      <w:r w:rsidRPr="00B95F59">
        <w:rPr>
          <w:rFonts w:asciiTheme="majorHAnsi" w:hAnsiTheme="majorHAnsi"/>
          <w:b/>
          <w:bCs/>
          <w:i/>
          <w:iCs/>
        </w:rPr>
        <w:t>Dokumentasjonskrav:</w:t>
      </w:r>
      <w:r>
        <w:rPr>
          <w:rFonts w:asciiTheme="majorHAnsi" w:hAnsiTheme="majorHAnsi"/>
          <w:b/>
          <w:bCs/>
        </w:rPr>
        <w:t xml:space="preserve"> </w:t>
      </w:r>
      <w:r w:rsidRPr="000378C7">
        <w:rPr>
          <w:rFonts w:asciiTheme="majorHAnsi" w:hAnsiTheme="majorHAnsi"/>
        </w:rPr>
        <w:t>Oppgi</w:t>
      </w:r>
      <w:r>
        <w:rPr>
          <w:rFonts w:asciiTheme="majorHAnsi" w:hAnsiTheme="majorHAnsi"/>
        </w:rPr>
        <w:t xml:space="preserve"> kontaktperson(er)</w:t>
      </w:r>
    </w:p>
    <w:p w14:paraId="2CED6408" w14:textId="77777777" w:rsidR="006342B4" w:rsidRDefault="006342B4">
      <w:pPr>
        <w:spacing w:after="160" w:line="259" w:lineRule="auto"/>
        <w:rPr>
          <w:rFonts w:asciiTheme="majorHAnsi" w:hAnsiTheme="majorHAnsi"/>
        </w:rPr>
      </w:pPr>
      <w:r>
        <w:rPr>
          <w:rFonts w:asciiTheme="majorHAnsi" w:hAnsiTheme="majorHAnsi"/>
        </w:rPr>
        <w:br w:type="page"/>
      </w:r>
    </w:p>
    <w:p w14:paraId="73BA1E1D" w14:textId="02E4A95E" w:rsidR="00A82AF7" w:rsidRPr="00B95F59" w:rsidRDefault="009300AC" w:rsidP="00A82AF7">
      <w:pPr>
        <w:pStyle w:val="Overskrift1"/>
      </w:pPr>
      <w:bookmarkStart w:id="29" w:name="_Toc238038961"/>
      <w:r>
        <w:lastRenderedPageBreak/>
        <w:t>Dokumentasjonskrav</w:t>
      </w:r>
      <w:bookmarkEnd w:id="29"/>
    </w:p>
    <w:p w14:paraId="57F8A1E3" w14:textId="38624CA9" w:rsidR="00A82AF7" w:rsidRPr="00B95F59" w:rsidRDefault="00083171" w:rsidP="00094FC7">
      <w:pPr>
        <w:rPr>
          <w:rFonts w:asciiTheme="majorHAnsi" w:hAnsiTheme="majorHAnsi"/>
        </w:rPr>
      </w:pPr>
      <w:r>
        <w:rPr>
          <w:rFonts w:asciiTheme="majorHAnsi" w:hAnsiTheme="majorHAnsi"/>
        </w:rPr>
        <w:t>Der det er relevant, gjelder kravene som skal dokumenteres både ordinært mottakssted, og alternative mottakssteder Oppdragstager kan benytte i løpet av kontraktsperioden.</w:t>
      </w:r>
    </w:p>
    <w:p w14:paraId="76D761AB" w14:textId="6219EF84" w:rsidR="0082175C" w:rsidRDefault="0082175C" w:rsidP="0082175C">
      <w:pPr>
        <w:pStyle w:val="Bildetekst"/>
      </w:pPr>
      <w:r>
        <w:t xml:space="preserve">Tabell </w:t>
      </w:r>
      <w:r>
        <w:fldChar w:fldCharType="begin"/>
      </w:r>
      <w:r>
        <w:instrText xml:space="preserve"> SEQ Tabell \* ARABIC </w:instrText>
      </w:r>
      <w:r>
        <w:fldChar w:fldCharType="separate"/>
      </w:r>
      <w:r>
        <w:rPr>
          <w:noProof/>
        </w:rPr>
        <w:t>3</w:t>
      </w:r>
      <w:r>
        <w:rPr>
          <w:noProof/>
        </w:rPr>
        <w:fldChar w:fldCharType="end"/>
      </w:r>
      <w:r>
        <w:t xml:space="preserve"> - Tabell med krav som må dokumenters</w:t>
      </w:r>
    </w:p>
    <w:tbl>
      <w:tblPr>
        <w:tblStyle w:val="Rutenettabell4uthevingsfarge3"/>
        <w:tblW w:w="9603" w:type="dxa"/>
        <w:tblLook w:val="04A0" w:firstRow="1" w:lastRow="0" w:firstColumn="1" w:lastColumn="0" w:noHBand="0" w:noVBand="1"/>
      </w:tblPr>
      <w:tblGrid>
        <w:gridCol w:w="1151"/>
        <w:gridCol w:w="3522"/>
        <w:gridCol w:w="1134"/>
        <w:gridCol w:w="3796"/>
      </w:tblGrid>
      <w:tr w:rsidR="00E842E5" w:rsidRPr="00B95F59" w14:paraId="436CAD9D" w14:textId="77777777" w:rsidTr="008A550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1" w:type="dxa"/>
          </w:tcPr>
          <w:p w14:paraId="28D2693F" w14:textId="5FB5B0F7" w:rsidR="00E842E5" w:rsidRPr="006A5A1A" w:rsidRDefault="00E842E5" w:rsidP="004017FE">
            <w:pPr>
              <w:rPr>
                <w:rFonts w:asciiTheme="majorHAnsi" w:hAnsiTheme="majorHAnsi"/>
                <w:color w:val="auto"/>
              </w:rPr>
            </w:pPr>
            <w:r w:rsidRPr="006A5A1A">
              <w:rPr>
                <w:rFonts w:asciiTheme="majorHAnsi" w:hAnsiTheme="majorHAnsi"/>
                <w:color w:val="auto"/>
              </w:rPr>
              <w:t xml:space="preserve">Kap.nr </w:t>
            </w:r>
          </w:p>
        </w:tc>
        <w:tc>
          <w:tcPr>
            <w:tcW w:w="3522" w:type="dxa"/>
          </w:tcPr>
          <w:p w14:paraId="2B1C7067" w14:textId="3E23649B" w:rsidR="00E842E5" w:rsidRPr="006A5A1A" w:rsidRDefault="00E842E5" w:rsidP="00633C93">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olor w:val="auto"/>
              </w:rPr>
            </w:pPr>
            <w:r w:rsidRPr="006A5A1A">
              <w:rPr>
                <w:rFonts w:asciiTheme="majorHAnsi" w:hAnsiTheme="majorHAnsi"/>
                <w:color w:val="auto"/>
              </w:rPr>
              <w:t>Krav i kravspesifikasjonen</w:t>
            </w:r>
          </w:p>
        </w:tc>
        <w:tc>
          <w:tcPr>
            <w:tcW w:w="1134" w:type="dxa"/>
          </w:tcPr>
          <w:p w14:paraId="160C1FC1" w14:textId="2C996BF0" w:rsidR="00E842E5" w:rsidRPr="006A5A1A" w:rsidRDefault="00E842E5" w:rsidP="00633C93">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olor w:val="auto"/>
              </w:rPr>
            </w:pPr>
            <w:r w:rsidRPr="006A5A1A">
              <w:rPr>
                <w:rFonts w:asciiTheme="majorHAnsi" w:hAnsiTheme="majorHAnsi"/>
                <w:color w:val="auto"/>
              </w:rPr>
              <w:t>Navn på vedlegg</w:t>
            </w:r>
          </w:p>
        </w:tc>
        <w:tc>
          <w:tcPr>
            <w:tcW w:w="3796" w:type="dxa"/>
          </w:tcPr>
          <w:p w14:paraId="7D10E313" w14:textId="683525CF" w:rsidR="00E842E5" w:rsidRPr="006A5A1A" w:rsidRDefault="00E842E5" w:rsidP="00633C93">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olor w:val="auto"/>
              </w:rPr>
            </w:pPr>
            <w:r w:rsidRPr="006A5A1A">
              <w:rPr>
                <w:rFonts w:asciiTheme="majorHAnsi" w:hAnsiTheme="majorHAnsi"/>
                <w:color w:val="auto"/>
              </w:rPr>
              <w:t>Kommentar</w:t>
            </w:r>
          </w:p>
        </w:tc>
      </w:tr>
      <w:tr w:rsidR="00E842E5" w:rsidRPr="00B95F59" w14:paraId="1F133A65" w14:textId="77777777" w:rsidTr="008A550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1" w:type="dxa"/>
          </w:tcPr>
          <w:p w14:paraId="0943F886" w14:textId="08A1D6C4" w:rsidR="00E842E5" w:rsidRPr="00DA5919" w:rsidRDefault="00E842E5" w:rsidP="00264A11">
            <w:pPr>
              <w:rPr>
                <w:rFonts w:asciiTheme="majorHAnsi" w:hAnsiTheme="majorHAnsi"/>
              </w:rPr>
            </w:pPr>
            <w:r w:rsidRPr="00DA5919">
              <w:rPr>
                <w:rFonts w:asciiTheme="majorHAnsi" w:hAnsiTheme="majorHAnsi"/>
              </w:rPr>
              <w:t>2.2</w:t>
            </w:r>
          </w:p>
        </w:tc>
        <w:tc>
          <w:tcPr>
            <w:tcW w:w="3522" w:type="dxa"/>
          </w:tcPr>
          <w:p w14:paraId="0FA1D837" w14:textId="136DF9A4" w:rsidR="00E842E5" w:rsidRDefault="00095304" w:rsidP="00264A11">
            <w:pP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Krav til mottak og mottakssted</w:t>
            </w:r>
          </w:p>
        </w:tc>
        <w:tc>
          <w:tcPr>
            <w:tcW w:w="1134" w:type="dxa"/>
          </w:tcPr>
          <w:p w14:paraId="4EF07DE9" w14:textId="092A2865" w:rsidR="00E842E5" w:rsidRDefault="00E842E5" w:rsidP="00264A11">
            <w:pP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5-A</w:t>
            </w:r>
          </w:p>
        </w:tc>
        <w:tc>
          <w:tcPr>
            <w:tcW w:w="3796" w:type="dxa"/>
          </w:tcPr>
          <w:p w14:paraId="5ED4A6E3" w14:textId="77777777" w:rsidR="00E842E5" w:rsidRPr="00B95F59" w:rsidRDefault="00E842E5" w:rsidP="00264A11">
            <w:pPr>
              <w:cnfStyle w:val="000000100000" w:firstRow="0" w:lastRow="0" w:firstColumn="0" w:lastColumn="0" w:oddVBand="0" w:evenVBand="0" w:oddHBand="1" w:evenHBand="0" w:firstRowFirstColumn="0" w:firstRowLastColumn="0" w:lastRowFirstColumn="0" w:lastRowLastColumn="0"/>
              <w:rPr>
                <w:rFonts w:asciiTheme="majorHAnsi" w:hAnsiTheme="majorHAnsi"/>
              </w:rPr>
            </w:pPr>
          </w:p>
        </w:tc>
      </w:tr>
      <w:tr w:rsidR="00E842E5" w:rsidRPr="00B95F59" w14:paraId="4CB8327E" w14:textId="77777777" w:rsidTr="008A5501">
        <w:tc>
          <w:tcPr>
            <w:cnfStyle w:val="001000000000" w:firstRow="0" w:lastRow="0" w:firstColumn="1" w:lastColumn="0" w:oddVBand="0" w:evenVBand="0" w:oddHBand="0" w:evenHBand="0" w:firstRowFirstColumn="0" w:firstRowLastColumn="0" w:lastRowFirstColumn="0" w:lastRowLastColumn="0"/>
            <w:tcW w:w="1151" w:type="dxa"/>
          </w:tcPr>
          <w:p w14:paraId="3B4D2A24" w14:textId="5255B94D" w:rsidR="00E842E5" w:rsidRPr="00DA5919" w:rsidRDefault="00E842E5" w:rsidP="00264A11">
            <w:pPr>
              <w:rPr>
                <w:rFonts w:asciiTheme="majorHAnsi" w:hAnsiTheme="majorHAnsi"/>
              </w:rPr>
            </w:pPr>
            <w:r w:rsidRPr="00DA5919">
              <w:rPr>
                <w:rFonts w:asciiTheme="majorHAnsi" w:hAnsiTheme="majorHAnsi"/>
              </w:rPr>
              <w:t>2.2.1</w:t>
            </w:r>
          </w:p>
        </w:tc>
        <w:tc>
          <w:tcPr>
            <w:tcW w:w="3522" w:type="dxa"/>
          </w:tcPr>
          <w:p w14:paraId="1A567335" w14:textId="2A645B0A" w:rsidR="00E842E5" w:rsidRPr="00B95F59" w:rsidRDefault="00B041F9" w:rsidP="00264A11">
            <w:pP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 xml:space="preserve">Krav til </w:t>
            </w:r>
            <w:r w:rsidR="00C253E5">
              <w:rPr>
                <w:rFonts w:asciiTheme="majorHAnsi" w:hAnsiTheme="majorHAnsi"/>
              </w:rPr>
              <w:t>tillatelser</w:t>
            </w:r>
          </w:p>
        </w:tc>
        <w:tc>
          <w:tcPr>
            <w:tcW w:w="1134" w:type="dxa"/>
          </w:tcPr>
          <w:p w14:paraId="614E89E9" w14:textId="771872A1" w:rsidR="00E842E5" w:rsidRPr="00B95F59" w:rsidRDefault="00E842E5" w:rsidP="00264A11">
            <w:pP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5-</w:t>
            </w:r>
            <w:r w:rsidR="00A2487E">
              <w:rPr>
                <w:rFonts w:asciiTheme="majorHAnsi" w:hAnsiTheme="majorHAnsi"/>
              </w:rPr>
              <w:t>B</w:t>
            </w:r>
          </w:p>
        </w:tc>
        <w:tc>
          <w:tcPr>
            <w:tcW w:w="3796" w:type="dxa"/>
          </w:tcPr>
          <w:p w14:paraId="018E80B7" w14:textId="7F721BD6" w:rsidR="00E842E5" w:rsidRPr="00B95F59" w:rsidRDefault="00E842E5" w:rsidP="00264A11">
            <w:pPr>
              <w:cnfStyle w:val="000000000000" w:firstRow="0" w:lastRow="0" w:firstColumn="0" w:lastColumn="0" w:oddVBand="0" w:evenVBand="0" w:oddHBand="0" w:evenHBand="0" w:firstRowFirstColumn="0" w:firstRowLastColumn="0" w:lastRowFirstColumn="0" w:lastRowLastColumn="0"/>
              <w:rPr>
                <w:rFonts w:asciiTheme="majorHAnsi" w:hAnsiTheme="majorHAnsi"/>
              </w:rPr>
            </w:pPr>
          </w:p>
        </w:tc>
      </w:tr>
      <w:tr w:rsidR="00E842E5" w:rsidRPr="00B95F59" w14:paraId="4C4B36E5" w14:textId="77777777" w:rsidTr="008A550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1" w:type="dxa"/>
          </w:tcPr>
          <w:p w14:paraId="7B68413B" w14:textId="0A3DD6FA" w:rsidR="00E842E5" w:rsidRPr="00DA5919" w:rsidRDefault="00E842E5" w:rsidP="00264A11">
            <w:pPr>
              <w:rPr>
                <w:rFonts w:asciiTheme="majorHAnsi" w:hAnsiTheme="majorHAnsi"/>
              </w:rPr>
            </w:pPr>
            <w:r w:rsidRPr="00DA5919">
              <w:rPr>
                <w:rFonts w:asciiTheme="majorHAnsi" w:hAnsiTheme="majorHAnsi"/>
              </w:rPr>
              <w:t>2.2.3</w:t>
            </w:r>
          </w:p>
        </w:tc>
        <w:tc>
          <w:tcPr>
            <w:tcW w:w="3522" w:type="dxa"/>
          </w:tcPr>
          <w:p w14:paraId="699B5CA8" w14:textId="6705683F" w:rsidR="00E842E5" w:rsidRPr="00B95F59" w:rsidRDefault="008C4845" w:rsidP="00264A11">
            <w:pP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 xml:space="preserve">Krav til beredskapsplan </w:t>
            </w:r>
          </w:p>
        </w:tc>
        <w:tc>
          <w:tcPr>
            <w:tcW w:w="1134" w:type="dxa"/>
          </w:tcPr>
          <w:p w14:paraId="016500AC" w14:textId="4E2E7593" w:rsidR="00E842E5" w:rsidRPr="00B95F59" w:rsidRDefault="00E842E5" w:rsidP="00264A11">
            <w:pP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5-</w:t>
            </w:r>
            <w:r w:rsidR="00A2487E">
              <w:rPr>
                <w:rFonts w:asciiTheme="majorHAnsi" w:hAnsiTheme="majorHAnsi"/>
              </w:rPr>
              <w:t>C</w:t>
            </w:r>
          </w:p>
        </w:tc>
        <w:tc>
          <w:tcPr>
            <w:tcW w:w="3796" w:type="dxa"/>
          </w:tcPr>
          <w:p w14:paraId="083E8C5A" w14:textId="1AFE89DF" w:rsidR="00E842E5" w:rsidRPr="00B95F59" w:rsidRDefault="00E842E5" w:rsidP="00264A11">
            <w:pPr>
              <w:cnfStyle w:val="000000100000" w:firstRow="0" w:lastRow="0" w:firstColumn="0" w:lastColumn="0" w:oddVBand="0" w:evenVBand="0" w:oddHBand="1" w:evenHBand="0" w:firstRowFirstColumn="0" w:firstRowLastColumn="0" w:lastRowFirstColumn="0" w:lastRowLastColumn="0"/>
              <w:rPr>
                <w:rFonts w:asciiTheme="majorHAnsi" w:hAnsiTheme="majorHAnsi"/>
              </w:rPr>
            </w:pPr>
          </w:p>
        </w:tc>
      </w:tr>
      <w:tr w:rsidR="00E842E5" w:rsidRPr="00B95F59" w14:paraId="2D2A059C" w14:textId="77777777" w:rsidTr="008A5501">
        <w:tc>
          <w:tcPr>
            <w:cnfStyle w:val="001000000000" w:firstRow="0" w:lastRow="0" w:firstColumn="1" w:lastColumn="0" w:oddVBand="0" w:evenVBand="0" w:oddHBand="0" w:evenHBand="0" w:firstRowFirstColumn="0" w:firstRowLastColumn="0" w:lastRowFirstColumn="0" w:lastRowLastColumn="0"/>
            <w:tcW w:w="1151" w:type="dxa"/>
          </w:tcPr>
          <w:p w14:paraId="7C85D936" w14:textId="26DFC23F" w:rsidR="00E842E5" w:rsidRPr="00DA5919" w:rsidRDefault="00E842E5" w:rsidP="00264A11">
            <w:pPr>
              <w:rPr>
                <w:rFonts w:asciiTheme="majorHAnsi" w:hAnsiTheme="majorHAnsi"/>
              </w:rPr>
            </w:pPr>
            <w:r w:rsidRPr="00DA5919">
              <w:rPr>
                <w:rFonts w:asciiTheme="majorHAnsi" w:hAnsiTheme="majorHAnsi"/>
              </w:rPr>
              <w:t>2.3.</w:t>
            </w:r>
            <w:r w:rsidR="006342B4">
              <w:rPr>
                <w:rFonts w:asciiTheme="majorHAnsi" w:hAnsiTheme="majorHAnsi"/>
              </w:rPr>
              <w:t>4</w:t>
            </w:r>
          </w:p>
        </w:tc>
        <w:tc>
          <w:tcPr>
            <w:tcW w:w="3522" w:type="dxa"/>
          </w:tcPr>
          <w:p w14:paraId="35EAEDA5" w14:textId="5DA6E650" w:rsidR="00E842E5" w:rsidRPr="00B95F59" w:rsidRDefault="004275A1" w:rsidP="00264A11">
            <w:pP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Kontraktsoppfølging og kontaktpersoner</w:t>
            </w:r>
          </w:p>
        </w:tc>
        <w:tc>
          <w:tcPr>
            <w:tcW w:w="1134" w:type="dxa"/>
          </w:tcPr>
          <w:p w14:paraId="284E88A7" w14:textId="1F83E4DE" w:rsidR="00E842E5" w:rsidRPr="00B95F59" w:rsidRDefault="00E842E5" w:rsidP="00264A11">
            <w:pP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5-</w:t>
            </w:r>
            <w:r w:rsidR="00A2487E">
              <w:rPr>
                <w:rFonts w:asciiTheme="majorHAnsi" w:hAnsiTheme="majorHAnsi"/>
              </w:rPr>
              <w:t>D</w:t>
            </w:r>
          </w:p>
        </w:tc>
        <w:tc>
          <w:tcPr>
            <w:tcW w:w="3796" w:type="dxa"/>
          </w:tcPr>
          <w:p w14:paraId="10ABA4B1" w14:textId="799AA47C" w:rsidR="00E842E5" w:rsidRPr="00B95F59" w:rsidRDefault="00E842E5" w:rsidP="00264A11">
            <w:pPr>
              <w:cnfStyle w:val="000000000000" w:firstRow="0" w:lastRow="0" w:firstColumn="0" w:lastColumn="0" w:oddVBand="0" w:evenVBand="0" w:oddHBand="0" w:evenHBand="0" w:firstRowFirstColumn="0" w:firstRowLastColumn="0" w:lastRowFirstColumn="0" w:lastRowLastColumn="0"/>
              <w:rPr>
                <w:rFonts w:asciiTheme="majorHAnsi" w:hAnsiTheme="majorHAnsi"/>
              </w:rPr>
            </w:pPr>
          </w:p>
        </w:tc>
      </w:tr>
    </w:tbl>
    <w:p w14:paraId="707CD233" w14:textId="77777777" w:rsidR="002A6B56" w:rsidRPr="00B95F59" w:rsidRDefault="002A6B56" w:rsidP="00E13B49">
      <w:pPr>
        <w:rPr>
          <w:rFonts w:asciiTheme="majorHAnsi" w:hAnsiTheme="majorHAnsi"/>
        </w:rPr>
      </w:pPr>
    </w:p>
    <w:sectPr w:rsidR="002A6B56" w:rsidRPr="00B95F59" w:rsidSect="00E5673B">
      <w:headerReference w:type="even" r:id="rId24"/>
      <w:headerReference w:type="default" r:id="rId25"/>
      <w:footerReference w:type="even" r:id="rId26"/>
      <w:footerReference w:type="default" r:id="rId27"/>
      <w:headerReference w:type="first" r:id="rId28"/>
      <w:pgSz w:w="11906" w:h="16838"/>
      <w:pgMar w:top="1304" w:right="1338" w:bottom="1418" w:left="1304" w:header="567" w:footer="56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0BF6BC" w14:textId="77777777" w:rsidR="00863F53" w:rsidRPr="00D023B7" w:rsidRDefault="00863F53" w:rsidP="005D093C">
      <w:pPr>
        <w:spacing w:after="0" w:line="240" w:lineRule="auto"/>
      </w:pPr>
      <w:r w:rsidRPr="00D023B7">
        <w:separator/>
      </w:r>
    </w:p>
  </w:endnote>
  <w:endnote w:type="continuationSeparator" w:id="0">
    <w:p w14:paraId="4EA3B525" w14:textId="77777777" w:rsidR="00863F53" w:rsidRPr="00D023B7" w:rsidRDefault="00863F53" w:rsidP="005D093C">
      <w:pPr>
        <w:spacing w:after="0" w:line="240" w:lineRule="auto"/>
      </w:pPr>
      <w:r w:rsidRPr="00D023B7">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altName w:val="Calibri"/>
    <w:panose1 w:val="02000000000000000000"/>
    <w:charset w:val="00"/>
    <w:family w:val="auto"/>
    <w:pitch w:val="variable"/>
    <w:sig w:usb0="A000006F" w:usb1="0000307B"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46839631"/>
      <w:docPartObj>
        <w:docPartGallery w:val="Page Numbers (Bottom of Page)"/>
        <w:docPartUnique/>
      </w:docPartObj>
    </w:sdtPr>
    <w:sdtEndPr/>
    <w:sdtContent>
      <w:p w14:paraId="0C1A8EA8" w14:textId="38680A0D" w:rsidR="00E5673B" w:rsidRPr="00D023B7" w:rsidRDefault="00E5673B">
        <w:pPr>
          <w:pStyle w:val="Bunntekst"/>
          <w:jc w:val="right"/>
        </w:pPr>
        <w:r w:rsidRPr="00D023B7">
          <w:fldChar w:fldCharType="begin"/>
        </w:r>
        <w:r w:rsidRPr="00D023B7">
          <w:instrText>PAGE   \* MERGEFORMAT</w:instrText>
        </w:r>
        <w:r w:rsidRPr="00D023B7">
          <w:fldChar w:fldCharType="separate"/>
        </w:r>
        <w:r w:rsidRPr="00D023B7">
          <w:t>2</w:t>
        </w:r>
        <w:r w:rsidRPr="00D023B7">
          <w:fldChar w:fldCharType="end"/>
        </w:r>
      </w:p>
    </w:sdtContent>
  </w:sdt>
  <w:p w14:paraId="644CADCF" w14:textId="77777777" w:rsidR="00E5673B" w:rsidRPr="00D023B7" w:rsidRDefault="00E5673B">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2398488"/>
      <w:docPartObj>
        <w:docPartGallery w:val="Page Numbers (Bottom of Page)"/>
        <w:docPartUnique/>
      </w:docPartObj>
    </w:sdtPr>
    <w:sdtEndPr/>
    <w:sdtContent>
      <w:p w14:paraId="70C2EE87" w14:textId="19BCF45E" w:rsidR="00E5673B" w:rsidRPr="00D023B7" w:rsidRDefault="00E5673B">
        <w:pPr>
          <w:pStyle w:val="Bunntekst"/>
          <w:jc w:val="right"/>
        </w:pPr>
        <w:r w:rsidRPr="00D023B7">
          <w:fldChar w:fldCharType="begin"/>
        </w:r>
        <w:r w:rsidRPr="00D023B7">
          <w:instrText>PAGE   \* MERGEFORMAT</w:instrText>
        </w:r>
        <w:r w:rsidRPr="00D023B7">
          <w:fldChar w:fldCharType="separate"/>
        </w:r>
        <w:r w:rsidRPr="00D023B7">
          <w:t>2</w:t>
        </w:r>
        <w:r w:rsidRPr="00D023B7">
          <w:fldChar w:fldCharType="end"/>
        </w:r>
      </w:p>
    </w:sdtContent>
  </w:sdt>
  <w:p w14:paraId="79FA5816" w14:textId="77777777" w:rsidR="00E5673B" w:rsidRPr="00D023B7" w:rsidRDefault="00E5673B">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0BC447" w14:textId="77777777" w:rsidR="00863F53" w:rsidRPr="00D023B7" w:rsidRDefault="00863F53" w:rsidP="005D093C">
      <w:pPr>
        <w:spacing w:after="0" w:line="240" w:lineRule="auto"/>
      </w:pPr>
      <w:r w:rsidRPr="00D023B7">
        <w:separator/>
      </w:r>
    </w:p>
  </w:footnote>
  <w:footnote w:type="continuationSeparator" w:id="0">
    <w:p w14:paraId="12CB2C74" w14:textId="77777777" w:rsidR="00863F53" w:rsidRPr="00D023B7" w:rsidRDefault="00863F53" w:rsidP="005D093C">
      <w:pPr>
        <w:spacing w:after="0" w:line="240" w:lineRule="auto"/>
      </w:pPr>
      <w:r w:rsidRPr="00D023B7">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79195738"/>
      <w:docPartObj>
        <w:docPartGallery w:val="Page Numbers (Top of Page)"/>
        <w:docPartUnique/>
      </w:docPartObj>
    </w:sdtPr>
    <w:sdtEndPr/>
    <w:sdtContent>
      <w:p w14:paraId="468FFB6B" w14:textId="6E366C87" w:rsidR="00045C0A" w:rsidRPr="00D023B7" w:rsidRDefault="00E5673B" w:rsidP="00E5673B">
        <w:pPr>
          <w:pStyle w:val="Topptekst"/>
        </w:pPr>
        <w:r w:rsidRPr="00D023B7">
          <w:t>Renovasjons- og gjenvinningsetaten</w:t>
        </w:r>
      </w:p>
    </w:sdtContent>
  </w:sdt>
  <w:p w14:paraId="1CAD195B" w14:textId="69FF23DF" w:rsidR="00045C0A" w:rsidRPr="00D023B7" w:rsidRDefault="00045C0A" w:rsidP="004F3AB7">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Cs w:val="20"/>
      </w:rPr>
      <w:id w:val="-2061316043"/>
      <w:docPartObj>
        <w:docPartGallery w:val="Page Numbers (Top of Page)"/>
        <w:docPartUnique/>
      </w:docPartObj>
    </w:sdtPr>
    <w:sdtEndPr/>
    <w:sdtContent>
      <w:p w14:paraId="1031C609" w14:textId="254C5F6E" w:rsidR="00E5673B" w:rsidRPr="00D023B7" w:rsidRDefault="00E5673B" w:rsidP="00E5673B">
        <w:pPr>
          <w:pStyle w:val="Topptekst"/>
          <w:rPr>
            <w:szCs w:val="20"/>
          </w:rPr>
        </w:pPr>
        <w:r w:rsidRPr="00D023B7">
          <w:rPr>
            <w:szCs w:val="20"/>
          </w:rPr>
          <w:t>Renovasjons- og gjenvinningsetaten</w:t>
        </w:r>
      </w:p>
    </w:sdtContent>
  </w:sdt>
  <w:p w14:paraId="0CCEB8D7" w14:textId="608705E8" w:rsidR="00CF3E97" w:rsidRPr="00D023B7" w:rsidRDefault="00CF3E97" w:rsidP="004F3AB7">
    <w:pPr>
      <w:pStyle w:val="Topptekst"/>
      <w:jc w:val="right"/>
    </w:pPr>
  </w:p>
  <w:p w14:paraId="7195CDEB" w14:textId="77777777" w:rsidR="00CF3E97" w:rsidRPr="00D023B7" w:rsidRDefault="00CF3E97" w:rsidP="004F3AB7">
    <w:pPr>
      <w:pStyle w:val="Topptekst"/>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F032C6" w14:textId="77777777" w:rsidR="009C3FA1" w:rsidRPr="00D023B7" w:rsidRDefault="009C3FA1">
    <w:pPr>
      <w:pStyle w:val="Topptekst"/>
    </w:pPr>
  </w:p>
  <w:p w14:paraId="05D8B17F" w14:textId="77777777" w:rsidR="009C3FA1" w:rsidRPr="00D023B7" w:rsidRDefault="009C3FA1">
    <w:pPr>
      <w:pStyle w:val="Top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24F2C700"/>
    <w:lvl w:ilvl="0">
      <w:start w:val="1"/>
      <w:numFmt w:val="bullet"/>
      <w:pStyle w:val="Punktliste"/>
      <w:lvlText w:val=""/>
      <w:lvlJc w:val="left"/>
      <w:pPr>
        <w:tabs>
          <w:tab w:val="num" w:pos="360"/>
        </w:tabs>
        <w:ind w:left="360" w:hanging="360"/>
      </w:pPr>
      <w:rPr>
        <w:rFonts w:ascii="Symbol" w:hAnsi="Symbol" w:hint="default"/>
      </w:rPr>
    </w:lvl>
  </w:abstractNum>
  <w:abstractNum w:abstractNumId="1" w15:restartNumberingAfterBreak="0">
    <w:nsid w:val="0A4865CC"/>
    <w:multiLevelType w:val="hybridMultilevel"/>
    <w:tmpl w:val="91BC58EE"/>
    <w:lvl w:ilvl="0" w:tplc="0CE8A282">
      <w:start w:val="1"/>
      <w:numFmt w:val="bullet"/>
      <w:lvlText w:val="·"/>
      <w:lvlJc w:val="left"/>
      <w:pPr>
        <w:ind w:left="720" w:hanging="360"/>
      </w:pPr>
      <w:rPr>
        <w:rFonts w:ascii="Symbol" w:hAnsi="Symbol" w:hint="default"/>
      </w:rPr>
    </w:lvl>
    <w:lvl w:ilvl="1" w:tplc="FCFE389A">
      <w:start w:val="1"/>
      <w:numFmt w:val="bullet"/>
      <w:lvlText w:val="o"/>
      <w:lvlJc w:val="left"/>
      <w:pPr>
        <w:ind w:left="1440" w:hanging="360"/>
      </w:pPr>
      <w:rPr>
        <w:rFonts w:ascii="Courier New" w:hAnsi="Courier New" w:hint="default"/>
      </w:rPr>
    </w:lvl>
    <w:lvl w:ilvl="2" w:tplc="B99E9022">
      <w:start w:val="1"/>
      <w:numFmt w:val="bullet"/>
      <w:lvlText w:val=""/>
      <w:lvlJc w:val="left"/>
      <w:pPr>
        <w:ind w:left="2160" w:hanging="360"/>
      </w:pPr>
      <w:rPr>
        <w:rFonts w:ascii="Wingdings" w:hAnsi="Wingdings" w:hint="default"/>
      </w:rPr>
    </w:lvl>
    <w:lvl w:ilvl="3" w:tplc="CC00A26A">
      <w:start w:val="1"/>
      <w:numFmt w:val="bullet"/>
      <w:lvlText w:val=""/>
      <w:lvlJc w:val="left"/>
      <w:pPr>
        <w:ind w:left="2880" w:hanging="360"/>
      </w:pPr>
      <w:rPr>
        <w:rFonts w:ascii="Symbol" w:hAnsi="Symbol" w:hint="default"/>
      </w:rPr>
    </w:lvl>
    <w:lvl w:ilvl="4" w:tplc="3F96E22C">
      <w:start w:val="1"/>
      <w:numFmt w:val="bullet"/>
      <w:lvlText w:val="o"/>
      <w:lvlJc w:val="left"/>
      <w:pPr>
        <w:ind w:left="3600" w:hanging="360"/>
      </w:pPr>
      <w:rPr>
        <w:rFonts w:ascii="Courier New" w:hAnsi="Courier New" w:hint="default"/>
      </w:rPr>
    </w:lvl>
    <w:lvl w:ilvl="5" w:tplc="3D7E7AD8">
      <w:start w:val="1"/>
      <w:numFmt w:val="bullet"/>
      <w:lvlText w:val=""/>
      <w:lvlJc w:val="left"/>
      <w:pPr>
        <w:ind w:left="4320" w:hanging="360"/>
      </w:pPr>
      <w:rPr>
        <w:rFonts w:ascii="Wingdings" w:hAnsi="Wingdings" w:hint="default"/>
      </w:rPr>
    </w:lvl>
    <w:lvl w:ilvl="6" w:tplc="319EED0C">
      <w:start w:val="1"/>
      <w:numFmt w:val="bullet"/>
      <w:lvlText w:val=""/>
      <w:lvlJc w:val="left"/>
      <w:pPr>
        <w:ind w:left="5040" w:hanging="360"/>
      </w:pPr>
      <w:rPr>
        <w:rFonts w:ascii="Symbol" w:hAnsi="Symbol" w:hint="default"/>
      </w:rPr>
    </w:lvl>
    <w:lvl w:ilvl="7" w:tplc="9F027AC0">
      <w:start w:val="1"/>
      <w:numFmt w:val="bullet"/>
      <w:lvlText w:val="o"/>
      <w:lvlJc w:val="left"/>
      <w:pPr>
        <w:ind w:left="5760" w:hanging="360"/>
      </w:pPr>
      <w:rPr>
        <w:rFonts w:ascii="Courier New" w:hAnsi="Courier New" w:hint="default"/>
      </w:rPr>
    </w:lvl>
    <w:lvl w:ilvl="8" w:tplc="ACE0BCE8">
      <w:start w:val="1"/>
      <w:numFmt w:val="bullet"/>
      <w:lvlText w:val=""/>
      <w:lvlJc w:val="left"/>
      <w:pPr>
        <w:ind w:left="6480" w:hanging="360"/>
      </w:pPr>
      <w:rPr>
        <w:rFonts w:ascii="Wingdings" w:hAnsi="Wingdings" w:hint="default"/>
      </w:rPr>
    </w:lvl>
  </w:abstractNum>
  <w:abstractNum w:abstractNumId="2" w15:restartNumberingAfterBreak="0">
    <w:nsid w:val="0F696C06"/>
    <w:multiLevelType w:val="multilevel"/>
    <w:tmpl w:val="04140025"/>
    <w:lvl w:ilvl="0">
      <w:start w:val="1"/>
      <w:numFmt w:val="decimal"/>
      <w:pStyle w:val="Overskrift1"/>
      <w:lvlText w:val="%1"/>
      <w:lvlJc w:val="left"/>
      <w:pPr>
        <w:ind w:left="432" w:hanging="432"/>
      </w:pPr>
    </w:lvl>
    <w:lvl w:ilvl="1">
      <w:start w:val="1"/>
      <w:numFmt w:val="decimal"/>
      <w:pStyle w:val="Overskrift2"/>
      <w:lvlText w:val="%1.%2"/>
      <w:lvlJc w:val="left"/>
      <w:pPr>
        <w:ind w:left="576" w:hanging="576"/>
      </w:pPr>
    </w:lvl>
    <w:lvl w:ilvl="2">
      <w:start w:val="1"/>
      <w:numFmt w:val="decimal"/>
      <w:pStyle w:val="Overskrift3"/>
      <w:lvlText w:val="%1.%2.%3"/>
      <w:lvlJc w:val="left"/>
      <w:pPr>
        <w:ind w:left="720" w:hanging="720"/>
      </w:pPr>
    </w:lvl>
    <w:lvl w:ilvl="3">
      <w:start w:val="1"/>
      <w:numFmt w:val="decimal"/>
      <w:pStyle w:val="Overskrift4"/>
      <w:lvlText w:val="%1.%2.%3.%4"/>
      <w:lvlJc w:val="left"/>
      <w:pPr>
        <w:ind w:left="864" w:hanging="864"/>
      </w:pPr>
    </w:lvl>
    <w:lvl w:ilvl="4">
      <w:start w:val="1"/>
      <w:numFmt w:val="decimal"/>
      <w:pStyle w:val="Overskrift5"/>
      <w:lvlText w:val="%1.%2.%3.%4.%5"/>
      <w:lvlJc w:val="left"/>
      <w:pPr>
        <w:ind w:left="1008" w:hanging="1008"/>
      </w:pPr>
    </w:lvl>
    <w:lvl w:ilvl="5">
      <w:start w:val="1"/>
      <w:numFmt w:val="decimal"/>
      <w:pStyle w:val="Overskrift6"/>
      <w:lvlText w:val="%1.%2.%3.%4.%5.%6"/>
      <w:lvlJc w:val="left"/>
      <w:pPr>
        <w:ind w:left="1152" w:hanging="1152"/>
      </w:pPr>
    </w:lvl>
    <w:lvl w:ilvl="6">
      <w:start w:val="1"/>
      <w:numFmt w:val="decimal"/>
      <w:pStyle w:val="Overskrift7"/>
      <w:lvlText w:val="%1.%2.%3.%4.%5.%6.%7"/>
      <w:lvlJc w:val="left"/>
      <w:pPr>
        <w:ind w:left="1296" w:hanging="1296"/>
      </w:pPr>
    </w:lvl>
    <w:lvl w:ilvl="7">
      <w:start w:val="1"/>
      <w:numFmt w:val="decimal"/>
      <w:pStyle w:val="Overskrift8"/>
      <w:lvlText w:val="%1.%2.%3.%4.%5.%6.%7.%8"/>
      <w:lvlJc w:val="left"/>
      <w:pPr>
        <w:ind w:left="1440" w:hanging="1440"/>
      </w:pPr>
    </w:lvl>
    <w:lvl w:ilvl="8">
      <w:start w:val="1"/>
      <w:numFmt w:val="decimal"/>
      <w:pStyle w:val="Overskrift9"/>
      <w:lvlText w:val="%1.%2.%3.%4.%5.%6.%7.%8.%9"/>
      <w:lvlJc w:val="left"/>
      <w:pPr>
        <w:ind w:left="1584" w:hanging="1584"/>
      </w:pPr>
    </w:lvl>
  </w:abstractNum>
  <w:abstractNum w:abstractNumId="3" w15:restartNumberingAfterBreak="0">
    <w:nsid w:val="22E7B8AA"/>
    <w:multiLevelType w:val="hybridMultilevel"/>
    <w:tmpl w:val="BABA2050"/>
    <w:lvl w:ilvl="0" w:tplc="0EECC2AE">
      <w:start w:val="1"/>
      <w:numFmt w:val="bullet"/>
      <w:lvlText w:val="·"/>
      <w:lvlJc w:val="left"/>
      <w:pPr>
        <w:ind w:left="720" w:hanging="360"/>
      </w:pPr>
      <w:rPr>
        <w:rFonts w:ascii="Symbol" w:hAnsi="Symbol" w:hint="default"/>
      </w:rPr>
    </w:lvl>
    <w:lvl w:ilvl="1" w:tplc="09905B8C">
      <w:start w:val="1"/>
      <w:numFmt w:val="bullet"/>
      <w:lvlText w:val="o"/>
      <w:lvlJc w:val="left"/>
      <w:pPr>
        <w:ind w:left="1440" w:hanging="360"/>
      </w:pPr>
      <w:rPr>
        <w:rFonts w:ascii="Courier New" w:hAnsi="Courier New" w:hint="default"/>
      </w:rPr>
    </w:lvl>
    <w:lvl w:ilvl="2" w:tplc="66568B16">
      <w:start w:val="1"/>
      <w:numFmt w:val="bullet"/>
      <w:lvlText w:val=""/>
      <w:lvlJc w:val="left"/>
      <w:pPr>
        <w:ind w:left="2160" w:hanging="360"/>
      </w:pPr>
      <w:rPr>
        <w:rFonts w:ascii="Wingdings" w:hAnsi="Wingdings" w:hint="default"/>
      </w:rPr>
    </w:lvl>
    <w:lvl w:ilvl="3" w:tplc="3CF0280A">
      <w:start w:val="1"/>
      <w:numFmt w:val="bullet"/>
      <w:lvlText w:val=""/>
      <w:lvlJc w:val="left"/>
      <w:pPr>
        <w:ind w:left="2880" w:hanging="360"/>
      </w:pPr>
      <w:rPr>
        <w:rFonts w:ascii="Symbol" w:hAnsi="Symbol" w:hint="default"/>
      </w:rPr>
    </w:lvl>
    <w:lvl w:ilvl="4" w:tplc="7270B160">
      <w:start w:val="1"/>
      <w:numFmt w:val="bullet"/>
      <w:lvlText w:val="o"/>
      <w:lvlJc w:val="left"/>
      <w:pPr>
        <w:ind w:left="3600" w:hanging="360"/>
      </w:pPr>
      <w:rPr>
        <w:rFonts w:ascii="Courier New" w:hAnsi="Courier New" w:hint="default"/>
      </w:rPr>
    </w:lvl>
    <w:lvl w:ilvl="5" w:tplc="52920D0E">
      <w:start w:val="1"/>
      <w:numFmt w:val="bullet"/>
      <w:lvlText w:val=""/>
      <w:lvlJc w:val="left"/>
      <w:pPr>
        <w:ind w:left="4320" w:hanging="360"/>
      </w:pPr>
      <w:rPr>
        <w:rFonts w:ascii="Wingdings" w:hAnsi="Wingdings" w:hint="default"/>
      </w:rPr>
    </w:lvl>
    <w:lvl w:ilvl="6" w:tplc="57FA648E">
      <w:start w:val="1"/>
      <w:numFmt w:val="bullet"/>
      <w:lvlText w:val=""/>
      <w:lvlJc w:val="left"/>
      <w:pPr>
        <w:ind w:left="5040" w:hanging="360"/>
      </w:pPr>
      <w:rPr>
        <w:rFonts w:ascii="Symbol" w:hAnsi="Symbol" w:hint="default"/>
      </w:rPr>
    </w:lvl>
    <w:lvl w:ilvl="7" w:tplc="15164586">
      <w:start w:val="1"/>
      <w:numFmt w:val="bullet"/>
      <w:lvlText w:val="o"/>
      <w:lvlJc w:val="left"/>
      <w:pPr>
        <w:ind w:left="5760" w:hanging="360"/>
      </w:pPr>
      <w:rPr>
        <w:rFonts w:ascii="Courier New" w:hAnsi="Courier New" w:hint="default"/>
      </w:rPr>
    </w:lvl>
    <w:lvl w:ilvl="8" w:tplc="A2DEC23E">
      <w:start w:val="1"/>
      <w:numFmt w:val="bullet"/>
      <w:lvlText w:val=""/>
      <w:lvlJc w:val="left"/>
      <w:pPr>
        <w:ind w:left="6480" w:hanging="360"/>
      </w:pPr>
      <w:rPr>
        <w:rFonts w:ascii="Wingdings" w:hAnsi="Wingdings" w:hint="default"/>
      </w:rPr>
    </w:lvl>
  </w:abstractNum>
  <w:abstractNum w:abstractNumId="4" w15:restartNumberingAfterBreak="0">
    <w:nsid w:val="2417437A"/>
    <w:multiLevelType w:val="hybridMultilevel"/>
    <w:tmpl w:val="AD867A62"/>
    <w:lvl w:ilvl="0" w:tplc="8B024190">
      <w:start w:val="1"/>
      <w:numFmt w:val="bullet"/>
      <w:lvlText w:val="·"/>
      <w:lvlJc w:val="left"/>
      <w:pPr>
        <w:ind w:left="720" w:hanging="360"/>
      </w:pPr>
      <w:rPr>
        <w:rFonts w:ascii="Symbol" w:hAnsi="Symbol" w:hint="default"/>
      </w:rPr>
    </w:lvl>
    <w:lvl w:ilvl="1" w:tplc="7BD2A8E0">
      <w:start w:val="1"/>
      <w:numFmt w:val="bullet"/>
      <w:lvlText w:val="o"/>
      <w:lvlJc w:val="left"/>
      <w:pPr>
        <w:ind w:left="1440" w:hanging="360"/>
      </w:pPr>
      <w:rPr>
        <w:rFonts w:ascii="Courier New" w:hAnsi="Courier New" w:hint="default"/>
      </w:rPr>
    </w:lvl>
    <w:lvl w:ilvl="2" w:tplc="083EB6CC">
      <w:start w:val="1"/>
      <w:numFmt w:val="bullet"/>
      <w:lvlText w:val=""/>
      <w:lvlJc w:val="left"/>
      <w:pPr>
        <w:ind w:left="2160" w:hanging="360"/>
      </w:pPr>
      <w:rPr>
        <w:rFonts w:ascii="Wingdings" w:hAnsi="Wingdings" w:hint="default"/>
      </w:rPr>
    </w:lvl>
    <w:lvl w:ilvl="3" w:tplc="649627F2">
      <w:start w:val="1"/>
      <w:numFmt w:val="bullet"/>
      <w:lvlText w:val=""/>
      <w:lvlJc w:val="left"/>
      <w:pPr>
        <w:ind w:left="2880" w:hanging="360"/>
      </w:pPr>
      <w:rPr>
        <w:rFonts w:ascii="Symbol" w:hAnsi="Symbol" w:hint="default"/>
      </w:rPr>
    </w:lvl>
    <w:lvl w:ilvl="4" w:tplc="DDF6A592">
      <w:start w:val="1"/>
      <w:numFmt w:val="bullet"/>
      <w:lvlText w:val="o"/>
      <w:lvlJc w:val="left"/>
      <w:pPr>
        <w:ind w:left="3600" w:hanging="360"/>
      </w:pPr>
      <w:rPr>
        <w:rFonts w:ascii="Courier New" w:hAnsi="Courier New" w:hint="default"/>
      </w:rPr>
    </w:lvl>
    <w:lvl w:ilvl="5" w:tplc="80141752">
      <w:start w:val="1"/>
      <w:numFmt w:val="bullet"/>
      <w:lvlText w:val=""/>
      <w:lvlJc w:val="left"/>
      <w:pPr>
        <w:ind w:left="4320" w:hanging="360"/>
      </w:pPr>
      <w:rPr>
        <w:rFonts w:ascii="Wingdings" w:hAnsi="Wingdings" w:hint="default"/>
      </w:rPr>
    </w:lvl>
    <w:lvl w:ilvl="6" w:tplc="222C7CDA">
      <w:start w:val="1"/>
      <w:numFmt w:val="bullet"/>
      <w:lvlText w:val=""/>
      <w:lvlJc w:val="left"/>
      <w:pPr>
        <w:ind w:left="5040" w:hanging="360"/>
      </w:pPr>
      <w:rPr>
        <w:rFonts w:ascii="Symbol" w:hAnsi="Symbol" w:hint="default"/>
      </w:rPr>
    </w:lvl>
    <w:lvl w:ilvl="7" w:tplc="5E6EF642">
      <w:start w:val="1"/>
      <w:numFmt w:val="bullet"/>
      <w:lvlText w:val="o"/>
      <w:lvlJc w:val="left"/>
      <w:pPr>
        <w:ind w:left="5760" w:hanging="360"/>
      </w:pPr>
      <w:rPr>
        <w:rFonts w:ascii="Courier New" w:hAnsi="Courier New" w:hint="default"/>
      </w:rPr>
    </w:lvl>
    <w:lvl w:ilvl="8" w:tplc="DB724FEE">
      <w:start w:val="1"/>
      <w:numFmt w:val="bullet"/>
      <w:lvlText w:val=""/>
      <w:lvlJc w:val="left"/>
      <w:pPr>
        <w:ind w:left="6480" w:hanging="360"/>
      </w:pPr>
      <w:rPr>
        <w:rFonts w:ascii="Wingdings" w:hAnsi="Wingdings" w:hint="default"/>
      </w:rPr>
    </w:lvl>
  </w:abstractNum>
  <w:abstractNum w:abstractNumId="5" w15:restartNumberingAfterBreak="0">
    <w:nsid w:val="2D4314C6"/>
    <w:multiLevelType w:val="hybridMultilevel"/>
    <w:tmpl w:val="235CC8BC"/>
    <w:lvl w:ilvl="0" w:tplc="56A435E8">
      <w:start w:val="1"/>
      <w:numFmt w:val="bullet"/>
      <w:lvlText w:val="·"/>
      <w:lvlJc w:val="left"/>
      <w:pPr>
        <w:ind w:left="720" w:hanging="360"/>
      </w:pPr>
      <w:rPr>
        <w:rFonts w:ascii="Symbol" w:hAnsi="Symbol" w:hint="default"/>
      </w:rPr>
    </w:lvl>
    <w:lvl w:ilvl="1" w:tplc="982C7DDA">
      <w:start w:val="1"/>
      <w:numFmt w:val="bullet"/>
      <w:lvlText w:val="o"/>
      <w:lvlJc w:val="left"/>
      <w:pPr>
        <w:ind w:left="1440" w:hanging="360"/>
      </w:pPr>
      <w:rPr>
        <w:rFonts w:ascii="Courier New" w:hAnsi="Courier New" w:hint="default"/>
      </w:rPr>
    </w:lvl>
    <w:lvl w:ilvl="2" w:tplc="7BF49B24">
      <w:start w:val="1"/>
      <w:numFmt w:val="bullet"/>
      <w:lvlText w:val=""/>
      <w:lvlJc w:val="left"/>
      <w:pPr>
        <w:ind w:left="2160" w:hanging="360"/>
      </w:pPr>
      <w:rPr>
        <w:rFonts w:ascii="Wingdings" w:hAnsi="Wingdings" w:hint="default"/>
      </w:rPr>
    </w:lvl>
    <w:lvl w:ilvl="3" w:tplc="5AF85DD6">
      <w:start w:val="1"/>
      <w:numFmt w:val="bullet"/>
      <w:lvlText w:val=""/>
      <w:lvlJc w:val="left"/>
      <w:pPr>
        <w:ind w:left="2880" w:hanging="360"/>
      </w:pPr>
      <w:rPr>
        <w:rFonts w:ascii="Symbol" w:hAnsi="Symbol" w:hint="default"/>
      </w:rPr>
    </w:lvl>
    <w:lvl w:ilvl="4" w:tplc="3E407A12">
      <w:start w:val="1"/>
      <w:numFmt w:val="bullet"/>
      <w:lvlText w:val="o"/>
      <w:lvlJc w:val="left"/>
      <w:pPr>
        <w:ind w:left="3600" w:hanging="360"/>
      </w:pPr>
      <w:rPr>
        <w:rFonts w:ascii="Courier New" w:hAnsi="Courier New" w:hint="default"/>
      </w:rPr>
    </w:lvl>
    <w:lvl w:ilvl="5" w:tplc="7E4EEA68">
      <w:start w:val="1"/>
      <w:numFmt w:val="bullet"/>
      <w:lvlText w:val=""/>
      <w:lvlJc w:val="left"/>
      <w:pPr>
        <w:ind w:left="4320" w:hanging="360"/>
      </w:pPr>
      <w:rPr>
        <w:rFonts w:ascii="Wingdings" w:hAnsi="Wingdings" w:hint="default"/>
      </w:rPr>
    </w:lvl>
    <w:lvl w:ilvl="6" w:tplc="54022D3E">
      <w:start w:val="1"/>
      <w:numFmt w:val="bullet"/>
      <w:lvlText w:val=""/>
      <w:lvlJc w:val="left"/>
      <w:pPr>
        <w:ind w:left="5040" w:hanging="360"/>
      </w:pPr>
      <w:rPr>
        <w:rFonts w:ascii="Symbol" w:hAnsi="Symbol" w:hint="default"/>
      </w:rPr>
    </w:lvl>
    <w:lvl w:ilvl="7" w:tplc="2552FF8A">
      <w:start w:val="1"/>
      <w:numFmt w:val="bullet"/>
      <w:lvlText w:val="o"/>
      <w:lvlJc w:val="left"/>
      <w:pPr>
        <w:ind w:left="5760" w:hanging="360"/>
      </w:pPr>
      <w:rPr>
        <w:rFonts w:ascii="Courier New" w:hAnsi="Courier New" w:hint="default"/>
      </w:rPr>
    </w:lvl>
    <w:lvl w:ilvl="8" w:tplc="0CB247EC">
      <w:start w:val="1"/>
      <w:numFmt w:val="bullet"/>
      <w:lvlText w:val=""/>
      <w:lvlJc w:val="left"/>
      <w:pPr>
        <w:ind w:left="6480" w:hanging="360"/>
      </w:pPr>
      <w:rPr>
        <w:rFonts w:ascii="Wingdings" w:hAnsi="Wingdings" w:hint="default"/>
      </w:rPr>
    </w:lvl>
  </w:abstractNum>
  <w:abstractNum w:abstractNumId="6" w15:restartNumberingAfterBreak="0">
    <w:nsid w:val="325068C7"/>
    <w:multiLevelType w:val="hybridMultilevel"/>
    <w:tmpl w:val="95A09020"/>
    <w:lvl w:ilvl="0" w:tplc="7CEE4E94">
      <w:start w:val="1"/>
      <w:numFmt w:val="bullet"/>
      <w:lvlText w:val="·"/>
      <w:lvlJc w:val="left"/>
      <w:pPr>
        <w:ind w:left="720" w:hanging="360"/>
      </w:pPr>
      <w:rPr>
        <w:rFonts w:ascii="Symbol" w:hAnsi="Symbol" w:hint="default"/>
      </w:rPr>
    </w:lvl>
    <w:lvl w:ilvl="1" w:tplc="D8D855BC">
      <w:start w:val="1"/>
      <w:numFmt w:val="bullet"/>
      <w:lvlText w:val="o"/>
      <w:lvlJc w:val="left"/>
      <w:pPr>
        <w:ind w:left="1440" w:hanging="360"/>
      </w:pPr>
      <w:rPr>
        <w:rFonts w:ascii="Courier New" w:hAnsi="Courier New" w:hint="default"/>
      </w:rPr>
    </w:lvl>
    <w:lvl w:ilvl="2" w:tplc="8818967A">
      <w:start w:val="1"/>
      <w:numFmt w:val="bullet"/>
      <w:lvlText w:val=""/>
      <w:lvlJc w:val="left"/>
      <w:pPr>
        <w:ind w:left="2160" w:hanging="360"/>
      </w:pPr>
      <w:rPr>
        <w:rFonts w:ascii="Wingdings" w:hAnsi="Wingdings" w:hint="default"/>
      </w:rPr>
    </w:lvl>
    <w:lvl w:ilvl="3" w:tplc="3894F912">
      <w:start w:val="1"/>
      <w:numFmt w:val="bullet"/>
      <w:lvlText w:val=""/>
      <w:lvlJc w:val="left"/>
      <w:pPr>
        <w:ind w:left="2880" w:hanging="360"/>
      </w:pPr>
      <w:rPr>
        <w:rFonts w:ascii="Symbol" w:hAnsi="Symbol" w:hint="default"/>
      </w:rPr>
    </w:lvl>
    <w:lvl w:ilvl="4" w:tplc="E96A28B8">
      <w:start w:val="1"/>
      <w:numFmt w:val="bullet"/>
      <w:lvlText w:val="o"/>
      <w:lvlJc w:val="left"/>
      <w:pPr>
        <w:ind w:left="3600" w:hanging="360"/>
      </w:pPr>
      <w:rPr>
        <w:rFonts w:ascii="Courier New" w:hAnsi="Courier New" w:hint="default"/>
      </w:rPr>
    </w:lvl>
    <w:lvl w:ilvl="5" w:tplc="97A28810">
      <w:start w:val="1"/>
      <w:numFmt w:val="bullet"/>
      <w:lvlText w:val=""/>
      <w:lvlJc w:val="left"/>
      <w:pPr>
        <w:ind w:left="4320" w:hanging="360"/>
      </w:pPr>
      <w:rPr>
        <w:rFonts w:ascii="Wingdings" w:hAnsi="Wingdings" w:hint="default"/>
      </w:rPr>
    </w:lvl>
    <w:lvl w:ilvl="6" w:tplc="61E299AE">
      <w:start w:val="1"/>
      <w:numFmt w:val="bullet"/>
      <w:lvlText w:val=""/>
      <w:lvlJc w:val="left"/>
      <w:pPr>
        <w:ind w:left="5040" w:hanging="360"/>
      </w:pPr>
      <w:rPr>
        <w:rFonts w:ascii="Symbol" w:hAnsi="Symbol" w:hint="default"/>
      </w:rPr>
    </w:lvl>
    <w:lvl w:ilvl="7" w:tplc="280492B8">
      <w:start w:val="1"/>
      <w:numFmt w:val="bullet"/>
      <w:lvlText w:val="o"/>
      <w:lvlJc w:val="left"/>
      <w:pPr>
        <w:ind w:left="5760" w:hanging="360"/>
      </w:pPr>
      <w:rPr>
        <w:rFonts w:ascii="Courier New" w:hAnsi="Courier New" w:hint="default"/>
      </w:rPr>
    </w:lvl>
    <w:lvl w:ilvl="8" w:tplc="323A6800">
      <w:start w:val="1"/>
      <w:numFmt w:val="bullet"/>
      <w:lvlText w:val=""/>
      <w:lvlJc w:val="left"/>
      <w:pPr>
        <w:ind w:left="6480" w:hanging="360"/>
      </w:pPr>
      <w:rPr>
        <w:rFonts w:ascii="Wingdings" w:hAnsi="Wingdings" w:hint="default"/>
      </w:rPr>
    </w:lvl>
  </w:abstractNum>
  <w:abstractNum w:abstractNumId="7" w15:restartNumberingAfterBreak="0">
    <w:nsid w:val="373E75A5"/>
    <w:multiLevelType w:val="hybridMultilevel"/>
    <w:tmpl w:val="B86A3826"/>
    <w:lvl w:ilvl="0" w:tplc="591ABBDE">
      <w:start w:val="1"/>
      <w:numFmt w:val="bullet"/>
      <w:lvlText w:val=""/>
      <w:lvlJc w:val="left"/>
      <w:pPr>
        <w:ind w:left="720" w:hanging="360"/>
      </w:pPr>
      <w:rPr>
        <w:rFonts w:ascii="Symbol" w:hAnsi="Symbol" w:hint="default"/>
      </w:rPr>
    </w:lvl>
    <w:lvl w:ilvl="1" w:tplc="E33AB906">
      <w:start w:val="1"/>
      <w:numFmt w:val="bullet"/>
      <w:lvlText w:val="o"/>
      <w:lvlJc w:val="left"/>
      <w:pPr>
        <w:ind w:left="1440" w:hanging="360"/>
      </w:pPr>
      <w:rPr>
        <w:rFonts w:ascii="Courier New" w:hAnsi="Courier New" w:hint="default"/>
      </w:rPr>
    </w:lvl>
    <w:lvl w:ilvl="2" w:tplc="9006B738">
      <w:start w:val="1"/>
      <w:numFmt w:val="bullet"/>
      <w:lvlText w:val=""/>
      <w:lvlJc w:val="left"/>
      <w:pPr>
        <w:ind w:left="2160" w:hanging="360"/>
      </w:pPr>
      <w:rPr>
        <w:rFonts w:ascii="Wingdings" w:hAnsi="Wingdings" w:hint="default"/>
      </w:rPr>
    </w:lvl>
    <w:lvl w:ilvl="3" w:tplc="5EFC862C">
      <w:start w:val="1"/>
      <w:numFmt w:val="bullet"/>
      <w:lvlText w:val=""/>
      <w:lvlJc w:val="left"/>
      <w:pPr>
        <w:ind w:left="2880" w:hanging="360"/>
      </w:pPr>
      <w:rPr>
        <w:rFonts w:ascii="Symbol" w:hAnsi="Symbol" w:hint="default"/>
      </w:rPr>
    </w:lvl>
    <w:lvl w:ilvl="4" w:tplc="B6961658">
      <w:start w:val="1"/>
      <w:numFmt w:val="bullet"/>
      <w:lvlText w:val="o"/>
      <w:lvlJc w:val="left"/>
      <w:pPr>
        <w:ind w:left="3600" w:hanging="360"/>
      </w:pPr>
      <w:rPr>
        <w:rFonts w:ascii="Courier New" w:hAnsi="Courier New" w:hint="default"/>
      </w:rPr>
    </w:lvl>
    <w:lvl w:ilvl="5" w:tplc="9D48756A">
      <w:start w:val="1"/>
      <w:numFmt w:val="bullet"/>
      <w:lvlText w:val=""/>
      <w:lvlJc w:val="left"/>
      <w:pPr>
        <w:ind w:left="4320" w:hanging="360"/>
      </w:pPr>
      <w:rPr>
        <w:rFonts w:ascii="Wingdings" w:hAnsi="Wingdings" w:hint="default"/>
      </w:rPr>
    </w:lvl>
    <w:lvl w:ilvl="6" w:tplc="BD5C1BF0">
      <w:start w:val="1"/>
      <w:numFmt w:val="bullet"/>
      <w:lvlText w:val=""/>
      <w:lvlJc w:val="left"/>
      <w:pPr>
        <w:ind w:left="5040" w:hanging="360"/>
      </w:pPr>
      <w:rPr>
        <w:rFonts w:ascii="Symbol" w:hAnsi="Symbol" w:hint="default"/>
      </w:rPr>
    </w:lvl>
    <w:lvl w:ilvl="7" w:tplc="180E52B4">
      <w:start w:val="1"/>
      <w:numFmt w:val="bullet"/>
      <w:lvlText w:val="o"/>
      <w:lvlJc w:val="left"/>
      <w:pPr>
        <w:ind w:left="5760" w:hanging="360"/>
      </w:pPr>
      <w:rPr>
        <w:rFonts w:ascii="Courier New" w:hAnsi="Courier New" w:hint="default"/>
      </w:rPr>
    </w:lvl>
    <w:lvl w:ilvl="8" w:tplc="446C32C4">
      <w:start w:val="1"/>
      <w:numFmt w:val="bullet"/>
      <w:lvlText w:val=""/>
      <w:lvlJc w:val="left"/>
      <w:pPr>
        <w:ind w:left="6480" w:hanging="360"/>
      </w:pPr>
      <w:rPr>
        <w:rFonts w:ascii="Wingdings" w:hAnsi="Wingdings" w:hint="default"/>
      </w:rPr>
    </w:lvl>
  </w:abstractNum>
  <w:abstractNum w:abstractNumId="8" w15:restartNumberingAfterBreak="0">
    <w:nsid w:val="37E754B6"/>
    <w:multiLevelType w:val="hybridMultilevel"/>
    <w:tmpl w:val="14789358"/>
    <w:lvl w:ilvl="0" w:tplc="15C4701E">
      <w:start w:val="1"/>
      <w:numFmt w:val="bullet"/>
      <w:lvlText w:val="·"/>
      <w:lvlJc w:val="left"/>
      <w:pPr>
        <w:ind w:left="720" w:hanging="360"/>
      </w:pPr>
      <w:rPr>
        <w:rFonts w:ascii="Symbol" w:hAnsi="Symbol" w:hint="default"/>
      </w:rPr>
    </w:lvl>
    <w:lvl w:ilvl="1" w:tplc="A9A0CB36">
      <w:start w:val="1"/>
      <w:numFmt w:val="bullet"/>
      <w:lvlText w:val="o"/>
      <w:lvlJc w:val="left"/>
      <w:pPr>
        <w:ind w:left="1440" w:hanging="360"/>
      </w:pPr>
      <w:rPr>
        <w:rFonts w:ascii="Courier New" w:hAnsi="Courier New" w:hint="default"/>
      </w:rPr>
    </w:lvl>
    <w:lvl w:ilvl="2" w:tplc="5044D410">
      <w:start w:val="1"/>
      <w:numFmt w:val="bullet"/>
      <w:lvlText w:val=""/>
      <w:lvlJc w:val="left"/>
      <w:pPr>
        <w:ind w:left="2160" w:hanging="360"/>
      </w:pPr>
      <w:rPr>
        <w:rFonts w:ascii="Wingdings" w:hAnsi="Wingdings" w:hint="default"/>
      </w:rPr>
    </w:lvl>
    <w:lvl w:ilvl="3" w:tplc="E7984B9C">
      <w:start w:val="1"/>
      <w:numFmt w:val="bullet"/>
      <w:lvlText w:val=""/>
      <w:lvlJc w:val="left"/>
      <w:pPr>
        <w:ind w:left="2880" w:hanging="360"/>
      </w:pPr>
      <w:rPr>
        <w:rFonts w:ascii="Symbol" w:hAnsi="Symbol" w:hint="default"/>
      </w:rPr>
    </w:lvl>
    <w:lvl w:ilvl="4" w:tplc="FBEADC2E">
      <w:start w:val="1"/>
      <w:numFmt w:val="bullet"/>
      <w:lvlText w:val="o"/>
      <w:lvlJc w:val="left"/>
      <w:pPr>
        <w:ind w:left="3600" w:hanging="360"/>
      </w:pPr>
      <w:rPr>
        <w:rFonts w:ascii="Courier New" w:hAnsi="Courier New" w:hint="default"/>
      </w:rPr>
    </w:lvl>
    <w:lvl w:ilvl="5" w:tplc="8DA4420C">
      <w:start w:val="1"/>
      <w:numFmt w:val="bullet"/>
      <w:lvlText w:val=""/>
      <w:lvlJc w:val="left"/>
      <w:pPr>
        <w:ind w:left="4320" w:hanging="360"/>
      </w:pPr>
      <w:rPr>
        <w:rFonts w:ascii="Wingdings" w:hAnsi="Wingdings" w:hint="default"/>
      </w:rPr>
    </w:lvl>
    <w:lvl w:ilvl="6" w:tplc="1FCAD332">
      <w:start w:val="1"/>
      <w:numFmt w:val="bullet"/>
      <w:lvlText w:val=""/>
      <w:lvlJc w:val="left"/>
      <w:pPr>
        <w:ind w:left="5040" w:hanging="360"/>
      </w:pPr>
      <w:rPr>
        <w:rFonts w:ascii="Symbol" w:hAnsi="Symbol" w:hint="default"/>
      </w:rPr>
    </w:lvl>
    <w:lvl w:ilvl="7" w:tplc="E6F61CBA">
      <w:start w:val="1"/>
      <w:numFmt w:val="bullet"/>
      <w:lvlText w:val="o"/>
      <w:lvlJc w:val="left"/>
      <w:pPr>
        <w:ind w:left="5760" w:hanging="360"/>
      </w:pPr>
      <w:rPr>
        <w:rFonts w:ascii="Courier New" w:hAnsi="Courier New" w:hint="default"/>
      </w:rPr>
    </w:lvl>
    <w:lvl w:ilvl="8" w:tplc="76D2D09E">
      <w:start w:val="1"/>
      <w:numFmt w:val="bullet"/>
      <w:lvlText w:val=""/>
      <w:lvlJc w:val="left"/>
      <w:pPr>
        <w:ind w:left="6480" w:hanging="360"/>
      </w:pPr>
      <w:rPr>
        <w:rFonts w:ascii="Wingdings" w:hAnsi="Wingdings" w:hint="default"/>
      </w:rPr>
    </w:lvl>
  </w:abstractNum>
  <w:abstractNum w:abstractNumId="9" w15:restartNumberingAfterBreak="0">
    <w:nsid w:val="39ECF4B3"/>
    <w:multiLevelType w:val="hybridMultilevel"/>
    <w:tmpl w:val="BEEE5324"/>
    <w:lvl w:ilvl="0" w:tplc="EC12375C">
      <w:start w:val="1"/>
      <w:numFmt w:val="bullet"/>
      <w:lvlText w:val="·"/>
      <w:lvlJc w:val="left"/>
      <w:pPr>
        <w:ind w:left="720" w:hanging="360"/>
      </w:pPr>
      <w:rPr>
        <w:rFonts w:ascii="Symbol" w:hAnsi="Symbol" w:hint="default"/>
      </w:rPr>
    </w:lvl>
    <w:lvl w:ilvl="1" w:tplc="36026A4A">
      <w:start w:val="1"/>
      <w:numFmt w:val="bullet"/>
      <w:lvlText w:val="o"/>
      <w:lvlJc w:val="left"/>
      <w:pPr>
        <w:ind w:left="1440" w:hanging="360"/>
      </w:pPr>
      <w:rPr>
        <w:rFonts w:ascii="Courier New" w:hAnsi="Courier New" w:hint="default"/>
      </w:rPr>
    </w:lvl>
    <w:lvl w:ilvl="2" w:tplc="2D7E9D34">
      <w:start w:val="1"/>
      <w:numFmt w:val="bullet"/>
      <w:lvlText w:val=""/>
      <w:lvlJc w:val="left"/>
      <w:pPr>
        <w:ind w:left="2160" w:hanging="360"/>
      </w:pPr>
      <w:rPr>
        <w:rFonts w:ascii="Wingdings" w:hAnsi="Wingdings" w:hint="default"/>
      </w:rPr>
    </w:lvl>
    <w:lvl w:ilvl="3" w:tplc="56BA9DA4">
      <w:start w:val="1"/>
      <w:numFmt w:val="bullet"/>
      <w:lvlText w:val=""/>
      <w:lvlJc w:val="left"/>
      <w:pPr>
        <w:ind w:left="2880" w:hanging="360"/>
      </w:pPr>
      <w:rPr>
        <w:rFonts w:ascii="Symbol" w:hAnsi="Symbol" w:hint="default"/>
      </w:rPr>
    </w:lvl>
    <w:lvl w:ilvl="4" w:tplc="0A222B46">
      <w:start w:val="1"/>
      <w:numFmt w:val="bullet"/>
      <w:lvlText w:val="o"/>
      <w:lvlJc w:val="left"/>
      <w:pPr>
        <w:ind w:left="3600" w:hanging="360"/>
      </w:pPr>
      <w:rPr>
        <w:rFonts w:ascii="Courier New" w:hAnsi="Courier New" w:hint="default"/>
      </w:rPr>
    </w:lvl>
    <w:lvl w:ilvl="5" w:tplc="7320012E">
      <w:start w:val="1"/>
      <w:numFmt w:val="bullet"/>
      <w:lvlText w:val=""/>
      <w:lvlJc w:val="left"/>
      <w:pPr>
        <w:ind w:left="4320" w:hanging="360"/>
      </w:pPr>
      <w:rPr>
        <w:rFonts w:ascii="Wingdings" w:hAnsi="Wingdings" w:hint="default"/>
      </w:rPr>
    </w:lvl>
    <w:lvl w:ilvl="6" w:tplc="9D6E2296">
      <w:start w:val="1"/>
      <w:numFmt w:val="bullet"/>
      <w:lvlText w:val=""/>
      <w:lvlJc w:val="left"/>
      <w:pPr>
        <w:ind w:left="5040" w:hanging="360"/>
      </w:pPr>
      <w:rPr>
        <w:rFonts w:ascii="Symbol" w:hAnsi="Symbol" w:hint="default"/>
      </w:rPr>
    </w:lvl>
    <w:lvl w:ilvl="7" w:tplc="26B8A90C">
      <w:start w:val="1"/>
      <w:numFmt w:val="bullet"/>
      <w:lvlText w:val="o"/>
      <w:lvlJc w:val="left"/>
      <w:pPr>
        <w:ind w:left="5760" w:hanging="360"/>
      </w:pPr>
      <w:rPr>
        <w:rFonts w:ascii="Courier New" w:hAnsi="Courier New" w:hint="default"/>
      </w:rPr>
    </w:lvl>
    <w:lvl w:ilvl="8" w:tplc="B3FA149E">
      <w:start w:val="1"/>
      <w:numFmt w:val="bullet"/>
      <w:lvlText w:val=""/>
      <w:lvlJc w:val="left"/>
      <w:pPr>
        <w:ind w:left="6480" w:hanging="360"/>
      </w:pPr>
      <w:rPr>
        <w:rFonts w:ascii="Wingdings" w:hAnsi="Wingdings" w:hint="default"/>
      </w:rPr>
    </w:lvl>
  </w:abstractNum>
  <w:abstractNum w:abstractNumId="10" w15:restartNumberingAfterBreak="0">
    <w:nsid w:val="40928826"/>
    <w:multiLevelType w:val="hybridMultilevel"/>
    <w:tmpl w:val="AD44A606"/>
    <w:lvl w:ilvl="0" w:tplc="A56A851C">
      <w:start w:val="1"/>
      <w:numFmt w:val="bullet"/>
      <w:lvlText w:val="·"/>
      <w:lvlJc w:val="left"/>
      <w:pPr>
        <w:ind w:left="720" w:hanging="360"/>
      </w:pPr>
      <w:rPr>
        <w:rFonts w:ascii="Symbol" w:hAnsi="Symbol" w:hint="default"/>
      </w:rPr>
    </w:lvl>
    <w:lvl w:ilvl="1" w:tplc="EB3842BC">
      <w:start w:val="1"/>
      <w:numFmt w:val="bullet"/>
      <w:lvlText w:val="o"/>
      <w:lvlJc w:val="left"/>
      <w:pPr>
        <w:ind w:left="1440" w:hanging="360"/>
      </w:pPr>
      <w:rPr>
        <w:rFonts w:ascii="Courier New" w:hAnsi="Courier New" w:hint="default"/>
      </w:rPr>
    </w:lvl>
    <w:lvl w:ilvl="2" w:tplc="737E4130">
      <w:start w:val="1"/>
      <w:numFmt w:val="bullet"/>
      <w:lvlText w:val=""/>
      <w:lvlJc w:val="left"/>
      <w:pPr>
        <w:ind w:left="2160" w:hanging="360"/>
      </w:pPr>
      <w:rPr>
        <w:rFonts w:ascii="Wingdings" w:hAnsi="Wingdings" w:hint="default"/>
      </w:rPr>
    </w:lvl>
    <w:lvl w:ilvl="3" w:tplc="3344150E">
      <w:start w:val="1"/>
      <w:numFmt w:val="bullet"/>
      <w:lvlText w:val=""/>
      <w:lvlJc w:val="left"/>
      <w:pPr>
        <w:ind w:left="2880" w:hanging="360"/>
      </w:pPr>
      <w:rPr>
        <w:rFonts w:ascii="Symbol" w:hAnsi="Symbol" w:hint="default"/>
      </w:rPr>
    </w:lvl>
    <w:lvl w:ilvl="4" w:tplc="1A8600AC">
      <w:start w:val="1"/>
      <w:numFmt w:val="bullet"/>
      <w:lvlText w:val="o"/>
      <w:lvlJc w:val="left"/>
      <w:pPr>
        <w:ind w:left="3600" w:hanging="360"/>
      </w:pPr>
      <w:rPr>
        <w:rFonts w:ascii="Courier New" w:hAnsi="Courier New" w:hint="default"/>
      </w:rPr>
    </w:lvl>
    <w:lvl w:ilvl="5" w:tplc="2FC056C6">
      <w:start w:val="1"/>
      <w:numFmt w:val="bullet"/>
      <w:lvlText w:val=""/>
      <w:lvlJc w:val="left"/>
      <w:pPr>
        <w:ind w:left="4320" w:hanging="360"/>
      </w:pPr>
      <w:rPr>
        <w:rFonts w:ascii="Wingdings" w:hAnsi="Wingdings" w:hint="default"/>
      </w:rPr>
    </w:lvl>
    <w:lvl w:ilvl="6" w:tplc="6908BF04">
      <w:start w:val="1"/>
      <w:numFmt w:val="bullet"/>
      <w:lvlText w:val=""/>
      <w:lvlJc w:val="left"/>
      <w:pPr>
        <w:ind w:left="5040" w:hanging="360"/>
      </w:pPr>
      <w:rPr>
        <w:rFonts w:ascii="Symbol" w:hAnsi="Symbol" w:hint="default"/>
      </w:rPr>
    </w:lvl>
    <w:lvl w:ilvl="7" w:tplc="9976BD6A">
      <w:start w:val="1"/>
      <w:numFmt w:val="bullet"/>
      <w:lvlText w:val="o"/>
      <w:lvlJc w:val="left"/>
      <w:pPr>
        <w:ind w:left="5760" w:hanging="360"/>
      </w:pPr>
      <w:rPr>
        <w:rFonts w:ascii="Courier New" w:hAnsi="Courier New" w:hint="default"/>
      </w:rPr>
    </w:lvl>
    <w:lvl w:ilvl="8" w:tplc="40FA24EE">
      <w:start w:val="1"/>
      <w:numFmt w:val="bullet"/>
      <w:lvlText w:val=""/>
      <w:lvlJc w:val="left"/>
      <w:pPr>
        <w:ind w:left="6480" w:hanging="360"/>
      </w:pPr>
      <w:rPr>
        <w:rFonts w:ascii="Wingdings" w:hAnsi="Wingdings" w:hint="default"/>
      </w:rPr>
    </w:lvl>
  </w:abstractNum>
  <w:abstractNum w:abstractNumId="11" w15:restartNumberingAfterBreak="0">
    <w:nsid w:val="4B6CEBBC"/>
    <w:multiLevelType w:val="hybridMultilevel"/>
    <w:tmpl w:val="93BAF564"/>
    <w:lvl w:ilvl="0" w:tplc="AF9C88E0">
      <w:start w:val="1"/>
      <w:numFmt w:val="bullet"/>
      <w:lvlText w:val="·"/>
      <w:lvlJc w:val="left"/>
      <w:pPr>
        <w:ind w:left="720" w:hanging="360"/>
      </w:pPr>
      <w:rPr>
        <w:rFonts w:ascii="Symbol" w:hAnsi="Symbol" w:hint="default"/>
      </w:rPr>
    </w:lvl>
    <w:lvl w:ilvl="1" w:tplc="74CAC6CE">
      <w:start w:val="1"/>
      <w:numFmt w:val="bullet"/>
      <w:lvlText w:val="o"/>
      <w:lvlJc w:val="left"/>
      <w:pPr>
        <w:ind w:left="1440" w:hanging="360"/>
      </w:pPr>
      <w:rPr>
        <w:rFonts w:ascii="Courier New" w:hAnsi="Courier New" w:hint="default"/>
      </w:rPr>
    </w:lvl>
    <w:lvl w:ilvl="2" w:tplc="686A387E">
      <w:start w:val="1"/>
      <w:numFmt w:val="bullet"/>
      <w:lvlText w:val=""/>
      <w:lvlJc w:val="left"/>
      <w:pPr>
        <w:ind w:left="2160" w:hanging="360"/>
      </w:pPr>
      <w:rPr>
        <w:rFonts w:ascii="Wingdings" w:hAnsi="Wingdings" w:hint="default"/>
      </w:rPr>
    </w:lvl>
    <w:lvl w:ilvl="3" w:tplc="C10217FE">
      <w:start w:val="1"/>
      <w:numFmt w:val="bullet"/>
      <w:lvlText w:val=""/>
      <w:lvlJc w:val="left"/>
      <w:pPr>
        <w:ind w:left="2880" w:hanging="360"/>
      </w:pPr>
      <w:rPr>
        <w:rFonts w:ascii="Symbol" w:hAnsi="Symbol" w:hint="default"/>
      </w:rPr>
    </w:lvl>
    <w:lvl w:ilvl="4" w:tplc="CD5A928E">
      <w:start w:val="1"/>
      <w:numFmt w:val="bullet"/>
      <w:lvlText w:val="o"/>
      <w:lvlJc w:val="left"/>
      <w:pPr>
        <w:ind w:left="3600" w:hanging="360"/>
      </w:pPr>
      <w:rPr>
        <w:rFonts w:ascii="Courier New" w:hAnsi="Courier New" w:hint="default"/>
      </w:rPr>
    </w:lvl>
    <w:lvl w:ilvl="5" w:tplc="FE7A5808">
      <w:start w:val="1"/>
      <w:numFmt w:val="bullet"/>
      <w:lvlText w:val=""/>
      <w:lvlJc w:val="left"/>
      <w:pPr>
        <w:ind w:left="4320" w:hanging="360"/>
      </w:pPr>
      <w:rPr>
        <w:rFonts w:ascii="Wingdings" w:hAnsi="Wingdings" w:hint="default"/>
      </w:rPr>
    </w:lvl>
    <w:lvl w:ilvl="6" w:tplc="B9E06886">
      <w:start w:val="1"/>
      <w:numFmt w:val="bullet"/>
      <w:lvlText w:val=""/>
      <w:lvlJc w:val="left"/>
      <w:pPr>
        <w:ind w:left="5040" w:hanging="360"/>
      </w:pPr>
      <w:rPr>
        <w:rFonts w:ascii="Symbol" w:hAnsi="Symbol" w:hint="default"/>
      </w:rPr>
    </w:lvl>
    <w:lvl w:ilvl="7" w:tplc="719017E4">
      <w:start w:val="1"/>
      <w:numFmt w:val="bullet"/>
      <w:lvlText w:val="o"/>
      <w:lvlJc w:val="left"/>
      <w:pPr>
        <w:ind w:left="5760" w:hanging="360"/>
      </w:pPr>
      <w:rPr>
        <w:rFonts w:ascii="Courier New" w:hAnsi="Courier New" w:hint="default"/>
      </w:rPr>
    </w:lvl>
    <w:lvl w:ilvl="8" w:tplc="D9A29950">
      <w:start w:val="1"/>
      <w:numFmt w:val="bullet"/>
      <w:lvlText w:val=""/>
      <w:lvlJc w:val="left"/>
      <w:pPr>
        <w:ind w:left="6480" w:hanging="360"/>
      </w:pPr>
      <w:rPr>
        <w:rFonts w:ascii="Wingdings" w:hAnsi="Wingdings" w:hint="default"/>
      </w:rPr>
    </w:lvl>
  </w:abstractNum>
  <w:abstractNum w:abstractNumId="12" w15:restartNumberingAfterBreak="0">
    <w:nsid w:val="50E63C4B"/>
    <w:multiLevelType w:val="hybridMultilevel"/>
    <w:tmpl w:val="B0427AF6"/>
    <w:lvl w:ilvl="0" w:tplc="903493BE">
      <w:start w:val="1"/>
      <w:numFmt w:val="bullet"/>
      <w:lvlText w:val="·"/>
      <w:lvlJc w:val="left"/>
      <w:pPr>
        <w:ind w:left="720" w:hanging="360"/>
      </w:pPr>
      <w:rPr>
        <w:rFonts w:ascii="Symbol" w:hAnsi="Symbol" w:hint="default"/>
      </w:rPr>
    </w:lvl>
    <w:lvl w:ilvl="1" w:tplc="6FA4486A">
      <w:start w:val="1"/>
      <w:numFmt w:val="bullet"/>
      <w:lvlText w:val="o"/>
      <w:lvlJc w:val="left"/>
      <w:pPr>
        <w:ind w:left="1440" w:hanging="360"/>
      </w:pPr>
      <w:rPr>
        <w:rFonts w:ascii="Courier New" w:hAnsi="Courier New" w:hint="default"/>
      </w:rPr>
    </w:lvl>
    <w:lvl w:ilvl="2" w:tplc="9AB80E7C">
      <w:start w:val="1"/>
      <w:numFmt w:val="bullet"/>
      <w:lvlText w:val=""/>
      <w:lvlJc w:val="left"/>
      <w:pPr>
        <w:ind w:left="2160" w:hanging="360"/>
      </w:pPr>
      <w:rPr>
        <w:rFonts w:ascii="Wingdings" w:hAnsi="Wingdings" w:hint="default"/>
      </w:rPr>
    </w:lvl>
    <w:lvl w:ilvl="3" w:tplc="22A2F93A">
      <w:start w:val="1"/>
      <w:numFmt w:val="bullet"/>
      <w:lvlText w:val=""/>
      <w:lvlJc w:val="left"/>
      <w:pPr>
        <w:ind w:left="2880" w:hanging="360"/>
      </w:pPr>
      <w:rPr>
        <w:rFonts w:ascii="Symbol" w:hAnsi="Symbol" w:hint="default"/>
      </w:rPr>
    </w:lvl>
    <w:lvl w:ilvl="4" w:tplc="ACA6DE0A">
      <w:start w:val="1"/>
      <w:numFmt w:val="bullet"/>
      <w:lvlText w:val="o"/>
      <w:lvlJc w:val="left"/>
      <w:pPr>
        <w:ind w:left="3600" w:hanging="360"/>
      </w:pPr>
      <w:rPr>
        <w:rFonts w:ascii="Courier New" w:hAnsi="Courier New" w:hint="default"/>
      </w:rPr>
    </w:lvl>
    <w:lvl w:ilvl="5" w:tplc="DCEA8734">
      <w:start w:val="1"/>
      <w:numFmt w:val="bullet"/>
      <w:lvlText w:val=""/>
      <w:lvlJc w:val="left"/>
      <w:pPr>
        <w:ind w:left="4320" w:hanging="360"/>
      </w:pPr>
      <w:rPr>
        <w:rFonts w:ascii="Wingdings" w:hAnsi="Wingdings" w:hint="default"/>
      </w:rPr>
    </w:lvl>
    <w:lvl w:ilvl="6" w:tplc="46909316">
      <w:start w:val="1"/>
      <w:numFmt w:val="bullet"/>
      <w:lvlText w:val=""/>
      <w:lvlJc w:val="left"/>
      <w:pPr>
        <w:ind w:left="5040" w:hanging="360"/>
      </w:pPr>
      <w:rPr>
        <w:rFonts w:ascii="Symbol" w:hAnsi="Symbol" w:hint="default"/>
      </w:rPr>
    </w:lvl>
    <w:lvl w:ilvl="7" w:tplc="25688804">
      <w:start w:val="1"/>
      <w:numFmt w:val="bullet"/>
      <w:lvlText w:val="o"/>
      <w:lvlJc w:val="left"/>
      <w:pPr>
        <w:ind w:left="5760" w:hanging="360"/>
      </w:pPr>
      <w:rPr>
        <w:rFonts w:ascii="Courier New" w:hAnsi="Courier New" w:hint="default"/>
      </w:rPr>
    </w:lvl>
    <w:lvl w:ilvl="8" w:tplc="8368CD18">
      <w:start w:val="1"/>
      <w:numFmt w:val="bullet"/>
      <w:lvlText w:val=""/>
      <w:lvlJc w:val="left"/>
      <w:pPr>
        <w:ind w:left="6480" w:hanging="360"/>
      </w:pPr>
      <w:rPr>
        <w:rFonts w:ascii="Wingdings" w:hAnsi="Wingdings" w:hint="default"/>
      </w:rPr>
    </w:lvl>
  </w:abstractNum>
  <w:abstractNum w:abstractNumId="13" w15:restartNumberingAfterBreak="0">
    <w:nsid w:val="53D04439"/>
    <w:multiLevelType w:val="hybridMultilevel"/>
    <w:tmpl w:val="EAD82308"/>
    <w:lvl w:ilvl="0" w:tplc="5C7A3D82">
      <w:start w:val="1"/>
      <w:numFmt w:val="bullet"/>
      <w:lvlText w:val=""/>
      <w:lvlJc w:val="left"/>
      <w:pPr>
        <w:ind w:left="720" w:hanging="360"/>
      </w:pPr>
      <w:rPr>
        <w:rFonts w:ascii="Symbol" w:hAnsi="Symbol" w:hint="default"/>
      </w:rPr>
    </w:lvl>
    <w:lvl w:ilvl="1" w:tplc="03C27A18">
      <w:start w:val="1"/>
      <w:numFmt w:val="bullet"/>
      <w:lvlText w:val="o"/>
      <w:lvlJc w:val="left"/>
      <w:pPr>
        <w:ind w:left="1440" w:hanging="360"/>
      </w:pPr>
      <w:rPr>
        <w:rFonts w:ascii="Courier New" w:hAnsi="Courier New" w:hint="default"/>
      </w:rPr>
    </w:lvl>
    <w:lvl w:ilvl="2" w:tplc="5F34AEAC">
      <w:start w:val="1"/>
      <w:numFmt w:val="bullet"/>
      <w:lvlText w:val=""/>
      <w:lvlJc w:val="left"/>
      <w:pPr>
        <w:ind w:left="2160" w:hanging="360"/>
      </w:pPr>
      <w:rPr>
        <w:rFonts w:ascii="Wingdings" w:hAnsi="Wingdings" w:hint="default"/>
      </w:rPr>
    </w:lvl>
    <w:lvl w:ilvl="3" w:tplc="8C5653D0">
      <w:start w:val="1"/>
      <w:numFmt w:val="bullet"/>
      <w:lvlText w:val=""/>
      <w:lvlJc w:val="left"/>
      <w:pPr>
        <w:ind w:left="2880" w:hanging="360"/>
      </w:pPr>
      <w:rPr>
        <w:rFonts w:ascii="Symbol" w:hAnsi="Symbol" w:hint="default"/>
      </w:rPr>
    </w:lvl>
    <w:lvl w:ilvl="4" w:tplc="B8E002AA">
      <w:start w:val="1"/>
      <w:numFmt w:val="bullet"/>
      <w:lvlText w:val="o"/>
      <w:lvlJc w:val="left"/>
      <w:pPr>
        <w:ind w:left="3600" w:hanging="360"/>
      </w:pPr>
      <w:rPr>
        <w:rFonts w:ascii="Courier New" w:hAnsi="Courier New" w:hint="default"/>
      </w:rPr>
    </w:lvl>
    <w:lvl w:ilvl="5" w:tplc="87BCB698">
      <w:start w:val="1"/>
      <w:numFmt w:val="bullet"/>
      <w:lvlText w:val=""/>
      <w:lvlJc w:val="left"/>
      <w:pPr>
        <w:ind w:left="4320" w:hanging="360"/>
      </w:pPr>
      <w:rPr>
        <w:rFonts w:ascii="Wingdings" w:hAnsi="Wingdings" w:hint="default"/>
      </w:rPr>
    </w:lvl>
    <w:lvl w:ilvl="6" w:tplc="98C2CC32">
      <w:start w:val="1"/>
      <w:numFmt w:val="bullet"/>
      <w:lvlText w:val=""/>
      <w:lvlJc w:val="left"/>
      <w:pPr>
        <w:ind w:left="5040" w:hanging="360"/>
      </w:pPr>
      <w:rPr>
        <w:rFonts w:ascii="Symbol" w:hAnsi="Symbol" w:hint="default"/>
      </w:rPr>
    </w:lvl>
    <w:lvl w:ilvl="7" w:tplc="1004BDDC">
      <w:start w:val="1"/>
      <w:numFmt w:val="bullet"/>
      <w:lvlText w:val="o"/>
      <w:lvlJc w:val="left"/>
      <w:pPr>
        <w:ind w:left="5760" w:hanging="360"/>
      </w:pPr>
      <w:rPr>
        <w:rFonts w:ascii="Courier New" w:hAnsi="Courier New" w:hint="default"/>
      </w:rPr>
    </w:lvl>
    <w:lvl w:ilvl="8" w:tplc="284AFD2A">
      <w:start w:val="1"/>
      <w:numFmt w:val="bullet"/>
      <w:lvlText w:val=""/>
      <w:lvlJc w:val="left"/>
      <w:pPr>
        <w:ind w:left="6480" w:hanging="360"/>
      </w:pPr>
      <w:rPr>
        <w:rFonts w:ascii="Wingdings" w:hAnsi="Wingdings" w:hint="default"/>
      </w:rPr>
    </w:lvl>
  </w:abstractNum>
  <w:abstractNum w:abstractNumId="14" w15:restartNumberingAfterBreak="0">
    <w:nsid w:val="589D002F"/>
    <w:multiLevelType w:val="multilevel"/>
    <w:tmpl w:val="C81ED0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decimal"/>
      <w:lvlText w:val="%2.%3.1"/>
      <w:lvlJc w:val="left"/>
      <w:pPr>
        <w:ind w:left="2160" w:hanging="360"/>
      </w:p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59B066E3"/>
    <w:multiLevelType w:val="hybridMultilevel"/>
    <w:tmpl w:val="3C24B718"/>
    <w:lvl w:ilvl="0" w:tplc="C07E1A04">
      <w:start w:val="1"/>
      <w:numFmt w:val="bullet"/>
      <w:lvlText w:val=""/>
      <w:lvlJc w:val="left"/>
      <w:pPr>
        <w:ind w:left="720" w:hanging="360"/>
      </w:pPr>
      <w:rPr>
        <w:rFonts w:ascii="Symbol" w:hAnsi="Symbol" w:hint="default"/>
      </w:rPr>
    </w:lvl>
    <w:lvl w:ilvl="1" w:tplc="6860C7A2">
      <w:start w:val="1"/>
      <w:numFmt w:val="bullet"/>
      <w:lvlText w:val="o"/>
      <w:lvlJc w:val="left"/>
      <w:pPr>
        <w:ind w:left="1440" w:hanging="360"/>
      </w:pPr>
      <w:rPr>
        <w:rFonts w:ascii="Courier New" w:hAnsi="Courier New" w:hint="default"/>
      </w:rPr>
    </w:lvl>
    <w:lvl w:ilvl="2" w:tplc="07D8309C">
      <w:start w:val="1"/>
      <w:numFmt w:val="bullet"/>
      <w:lvlText w:val=""/>
      <w:lvlJc w:val="left"/>
      <w:pPr>
        <w:ind w:left="2160" w:hanging="360"/>
      </w:pPr>
      <w:rPr>
        <w:rFonts w:ascii="Wingdings" w:hAnsi="Wingdings" w:hint="default"/>
      </w:rPr>
    </w:lvl>
    <w:lvl w:ilvl="3" w:tplc="435CB4D0">
      <w:start w:val="1"/>
      <w:numFmt w:val="bullet"/>
      <w:lvlText w:val=""/>
      <w:lvlJc w:val="left"/>
      <w:pPr>
        <w:ind w:left="2880" w:hanging="360"/>
      </w:pPr>
      <w:rPr>
        <w:rFonts w:ascii="Symbol" w:hAnsi="Symbol" w:hint="default"/>
      </w:rPr>
    </w:lvl>
    <w:lvl w:ilvl="4" w:tplc="0A9077F4">
      <w:start w:val="1"/>
      <w:numFmt w:val="bullet"/>
      <w:lvlText w:val="o"/>
      <w:lvlJc w:val="left"/>
      <w:pPr>
        <w:ind w:left="3600" w:hanging="360"/>
      </w:pPr>
      <w:rPr>
        <w:rFonts w:ascii="Courier New" w:hAnsi="Courier New" w:hint="default"/>
      </w:rPr>
    </w:lvl>
    <w:lvl w:ilvl="5" w:tplc="5256007A">
      <w:start w:val="1"/>
      <w:numFmt w:val="bullet"/>
      <w:lvlText w:val=""/>
      <w:lvlJc w:val="left"/>
      <w:pPr>
        <w:ind w:left="4320" w:hanging="360"/>
      </w:pPr>
      <w:rPr>
        <w:rFonts w:ascii="Wingdings" w:hAnsi="Wingdings" w:hint="default"/>
      </w:rPr>
    </w:lvl>
    <w:lvl w:ilvl="6" w:tplc="ABAA1A50">
      <w:start w:val="1"/>
      <w:numFmt w:val="bullet"/>
      <w:lvlText w:val=""/>
      <w:lvlJc w:val="left"/>
      <w:pPr>
        <w:ind w:left="5040" w:hanging="360"/>
      </w:pPr>
      <w:rPr>
        <w:rFonts w:ascii="Symbol" w:hAnsi="Symbol" w:hint="default"/>
      </w:rPr>
    </w:lvl>
    <w:lvl w:ilvl="7" w:tplc="C5E2236A">
      <w:start w:val="1"/>
      <w:numFmt w:val="bullet"/>
      <w:lvlText w:val="o"/>
      <w:lvlJc w:val="left"/>
      <w:pPr>
        <w:ind w:left="5760" w:hanging="360"/>
      </w:pPr>
      <w:rPr>
        <w:rFonts w:ascii="Courier New" w:hAnsi="Courier New" w:hint="default"/>
      </w:rPr>
    </w:lvl>
    <w:lvl w:ilvl="8" w:tplc="0D62E344">
      <w:start w:val="1"/>
      <w:numFmt w:val="bullet"/>
      <w:lvlText w:val=""/>
      <w:lvlJc w:val="left"/>
      <w:pPr>
        <w:ind w:left="6480" w:hanging="360"/>
      </w:pPr>
      <w:rPr>
        <w:rFonts w:ascii="Wingdings" w:hAnsi="Wingdings" w:hint="default"/>
      </w:rPr>
    </w:lvl>
  </w:abstractNum>
  <w:abstractNum w:abstractNumId="16" w15:restartNumberingAfterBreak="0">
    <w:nsid w:val="5DF1BB46"/>
    <w:multiLevelType w:val="hybridMultilevel"/>
    <w:tmpl w:val="F138BB36"/>
    <w:lvl w:ilvl="0" w:tplc="8F30B350">
      <w:start w:val="1"/>
      <w:numFmt w:val="bullet"/>
      <w:lvlText w:val="·"/>
      <w:lvlJc w:val="left"/>
      <w:pPr>
        <w:ind w:left="720" w:hanging="360"/>
      </w:pPr>
      <w:rPr>
        <w:rFonts w:ascii="Symbol" w:hAnsi="Symbol" w:hint="default"/>
      </w:rPr>
    </w:lvl>
    <w:lvl w:ilvl="1" w:tplc="8796092E">
      <w:start w:val="1"/>
      <w:numFmt w:val="bullet"/>
      <w:lvlText w:val="o"/>
      <w:lvlJc w:val="left"/>
      <w:pPr>
        <w:ind w:left="1440" w:hanging="360"/>
      </w:pPr>
      <w:rPr>
        <w:rFonts w:ascii="Courier New" w:hAnsi="Courier New" w:hint="default"/>
      </w:rPr>
    </w:lvl>
    <w:lvl w:ilvl="2" w:tplc="ACD2957A">
      <w:start w:val="1"/>
      <w:numFmt w:val="bullet"/>
      <w:lvlText w:val=""/>
      <w:lvlJc w:val="left"/>
      <w:pPr>
        <w:ind w:left="2160" w:hanging="360"/>
      </w:pPr>
      <w:rPr>
        <w:rFonts w:ascii="Wingdings" w:hAnsi="Wingdings" w:hint="default"/>
      </w:rPr>
    </w:lvl>
    <w:lvl w:ilvl="3" w:tplc="17B615AC">
      <w:start w:val="1"/>
      <w:numFmt w:val="bullet"/>
      <w:lvlText w:val=""/>
      <w:lvlJc w:val="left"/>
      <w:pPr>
        <w:ind w:left="2880" w:hanging="360"/>
      </w:pPr>
      <w:rPr>
        <w:rFonts w:ascii="Symbol" w:hAnsi="Symbol" w:hint="default"/>
      </w:rPr>
    </w:lvl>
    <w:lvl w:ilvl="4" w:tplc="B5367644">
      <w:start w:val="1"/>
      <w:numFmt w:val="bullet"/>
      <w:lvlText w:val="o"/>
      <w:lvlJc w:val="left"/>
      <w:pPr>
        <w:ind w:left="3600" w:hanging="360"/>
      </w:pPr>
      <w:rPr>
        <w:rFonts w:ascii="Courier New" w:hAnsi="Courier New" w:hint="default"/>
      </w:rPr>
    </w:lvl>
    <w:lvl w:ilvl="5" w:tplc="87D223E6">
      <w:start w:val="1"/>
      <w:numFmt w:val="bullet"/>
      <w:lvlText w:val=""/>
      <w:lvlJc w:val="left"/>
      <w:pPr>
        <w:ind w:left="4320" w:hanging="360"/>
      </w:pPr>
      <w:rPr>
        <w:rFonts w:ascii="Wingdings" w:hAnsi="Wingdings" w:hint="default"/>
      </w:rPr>
    </w:lvl>
    <w:lvl w:ilvl="6" w:tplc="81BC7FCE">
      <w:start w:val="1"/>
      <w:numFmt w:val="bullet"/>
      <w:lvlText w:val=""/>
      <w:lvlJc w:val="left"/>
      <w:pPr>
        <w:ind w:left="5040" w:hanging="360"/>
      </w:pPr>
      <w:rPr>
        <w:rFonts w:ascii="Symbol" w:hAnsi="Symbol" w:hint="default"/>
      </w:rPr>
    </w:lvl>
    <w:lvl w:ilvl="7" w:tplc="5F048C58">
      <w:start w:val="1"/>
      <w:numFmt w:val="bullet"/>
      <w:lvlText w:val="o"/>
      <w:lvlJc w:val="left"/>
      <w:pPr>
        <w:ind w:left="5760" w:hanging="360"/>
      </w:pPr>
      <w:rPr>
        <w:rFonts w:ascii="Courier New" w:hAnsi="Courier New" w:hint="default"/>
      </w:rPr>
    </w:lvl>
    <w:lvl w:ilvl="8" w:tplc="99143168">
      <w:start w:val="1"/>
      <w:numFmt w:val="bullet"/>
      <w:lvlText w:val=""/>
      <w:lvlJc w:val="left"/>
      <w:pPr>
        <w:ind w:left="6480" w:hanging="360"/>
      </w:pPr>
      <w:rPr>
        <w:rFonts w:ascii="Wingdings" w:hAnsi="Wingdings" w:hint="default"/>
      </w:rPr>
    </w:lvl>
  </w:abstractNum>
  <w:abstractNum w:abstractNumId="17" w15:restartNumberingAfterBreak="0">
    <w:nsid w:val="688E630F"/>
    <w:multiLevelType w:val="hybridMultilevel"/>
    <w:tmpl w:val="3022FAEE"/>
    <w:lvl w:ilvl="0" w:tplc="386297AA">
      <w:start w:val="1"/>
      <w:numFmt w:val="decimal"/>
      <w:lvlText w:val="%1."/>
      <w:lvlJc w:val="left"/>
      <w:pPr>
        <w:ind w:left="360" w:hanging="360"/>
      </w:pPr>
    </w:lvl>
    <w:lvl w:ilvl="1" w:tplc="E2603DAE">
      <w:start w:val="1"/>
      <w:numFmt w:val="bullet"/>
      <w:lvlText w:val=""/>
      <w:lvlJc w:val="left"/>
      <w:pPr>
        <w:ind w:left="1080" w:hanging="360"/>
      </w:pPr>
      <w:rPr>
        <w:rFonts w:ascii="Oslo Sans Office" w:hAnsi="Oslo Sans Office" w:hint="default"/>
      </w:rPr>
    </w:lvl>
    <w:lvl w:ilvl="2" w:tplc="9A0E9946">
      <w:start w:val="1"/>
      <w:numFmt w:val="lowerRoman"/>
      <w:lvlText w:val="%3."/>
      <w:lvlJc w:val="right"/>
      <w:pPr>
        <w:ind w:left="2160" w:hanging="180"/>
      </w:pPr>
    </w:lvl>
    <w:lvl w:ilvl="3" w:tplc="818AEFE4">
      <w:start w:val="1"/>
      <w:numFmt w:val="decimal"/>
      <w:lvlText w:val="%4."/>
      <w:lvlJc w:val="left"/>
      <w:pPr>
        <w:ind w:left="2880" w:hanging="360"/>
      </w:pPr>
    </w:lvl>
    <w:lvl w:ilvl="4" w:tplc="7EC2546C">
      <w:start w:val="1"/>
      <w:numFmt w:val="lowerLetter"/>
      <w:lvlText w:val="%5."/>
      <w:lvlJc w:val="left"/>
      <w:pPr>
        <w:ind w:left="3600" w:hanging="360"/>
      </w:pPr>
    </w:lvl>
    <w:lvl w:ilvl="5" w:tplc="461273AE">
      <w:start w:val="1"/>
      <w:numFmt w:val="lowerRoman"/>
      <w:lvlText w:val="%6."/>
      <w:lvlJc w:val="right"/>
      <w:pPr>
        <w:ind w:left="4320" w:hanging="180"/>
      </w:pPr>
    </w:lvl>
    <w:lvl w:ilvl="6" w:tplc="71C04D9C">
      <w:start w:val="1"/>
      <w:numFmt w:val="decimal"/>
      <w:lvlText w:val="%7."/>
      <w:lvlJc w:val="left"/>
      <w:pPr>
        <w:ind w:left="5040" w:hanging="360"/>
      </w:pPr>
    </w:lvl>
    <w:lvl w:ilvl="7" w:tplc="E26E1A36">
      <w:start w:val="1"/>
      <w:numFmt w:val="lowerLetter"/>
      <w:lvlText w:val="%8."/>
      <w:lvlJc w:val="left"/>
      <w:pPr>
        <w:ind w:left="5760" w:hanging="360"/>
      </w:pPr>
    </w:lvl>
    <w:lvl w:ilvl="8" w:tplc="CF02337C">
      <w:start w:val="1"/>
      <w:numFmt w:val="lowerRoman"/>
      <w:lvlText w:val="%9."/>
      <w:lvlJc w:val="right"/>
      <w:pPr>
        <w:ind w:left="6480" w:hanging="180"/>
      </w:pPr>
    </w:lvl>
  </w:abstractNum>
  <w:abstractNum w:abstractNumId="18" w15:restartNumberingAfterBreak="0">
    <w:nsid w:val="6E3E6207"/>
    <w:multiLevelType w:val="hybridMultilevel"/>
    <w:tmpl w:val="02F0254E"/>
    <w:lvl w:ilvl="0" w:tplc="8DCC6F9C">
      <w:start w:val="1"/>
      <w:numFmt w:val="bullet"/>
      <w:lvlText w:val=""/>
      <w:lvlJc w:val="left"/>
      <w:pPr>
        <w:ind w:left="720" w:hanging="360"/>
      </w:pPr>
      <w:rPr>
        <w:rFonts w:ascii="Symbol" w:hAnsi="Symbol" w:hint="default"/>
      </w:rPr>
    </w:lvl>
    <w:lvl w:ilvl="1" w:tplc="4F56E744">
      <w:start w:val="1"/>
      <w:numFmt w:val="bullet"/>
      <w:lvlText w:val="o"/>
      <w:lvlJc w:val="left"/>
      <w:pPr>
        <w:ind w:left="1440" w:hanging="360"/>
      </w:pPr>
      <w:rPr>
        <w:rFonts w:ascii="Courier New" w:hAnsi="Courier New" w:hint="default"/>
      </w:rPr>
    </w:lvl>
    <w:lvl w:ilvl="2" w:tplc="9A263664">
      <w:start w:val="1"/>
      <w:numFmt w:val="bullet"/>
      <w:lvlText w:val=""/>
      <w:lvlJc w:val="left"/>
      <w:pPr>
        <w:ind w:left="2160" w:hanging="360"/>
      </w:pPr>
      <w:rPr>
        <w:rFonts w:ascii="Wingdings" w:hAnsi="Wingdings" w:hint="default"/>
      </w:rPr>
    </w:lvl>
    <w:lvl w:ilvl="3" w:tplc="F248386A">
      <w:start w:val="1"/>
      <w:numFmt w:val="bullet"/>
      <w:lvlText w:val=""/>
      <w:lvlJc w:val="left"/>
      <w:pPr>
        <w:ind w:left="2880" w:hanging="360"/>
      </w:pPr>
      <w:rPr>
        <w:rFonts w:ascii="Symbol" w:hAnsi="Symbol" w:hint="default"/>
      </w:rPr>
    </w:lvl>
    <w:lvl w:ilvl="4" w:tplc="832C9238">
      <w:start w:val="1"/>
      <w:numFmt w:val="bullet"/>
      <w:lvlText w:val="o"/>
      <w:lvlJc w:val="left"/>
      <w:pPr>
        <w:ind w:left="3600" w:hanging="360"/>
      </w:pPr>
      <w:rPr>
        <w:rFonts w:ascii="Courier New" w:hAnsi="Courier New" w:hint="default"/>
      </w:rPr>
    </w:lvl>
    <w:lvl w:ilvl="5" w:tplc="0E843C78">
      <w:start w:val="1"/>
      <w:numFmt w:val="bullet"/>
      <w:lvlText w:val=""/>
      <w:lvlJc w:val="left"/>
      <w:pPr>
        <w:ind w:left="4320" w:hanging="360"/>
      </w:pPr>
      <w:rPr>
        <w:rFonts w:ascii="Wingdings" w:hAnsi="Wingdings" w:hint="default"/>
      </w:rPr>
    </w:lvl>
    <w:lvl w:ilvl="6" w:tplc="19B806E2">
      <w:start w:val="1"/>
      <w:numFmt w:val="bullet"/>
      <w:lvlText w:val=""/>
      <w:lvlJc w:val="left"/>
      <w:pPr>
        <w:ind w:left="5040" w:hanging="360"/>
      </w:pPr>
      <w:rPr>
        <w:rFonts w:ascii="Symbol" w:hAnsi="Symbol" w:hint="default"/>
      </w:rPr>
    </w:lvl>
    <w:lvl w:ilvl="7" w:tplc="7F52E7BC">
      <w:start w:val="1"/>
      <w:numFmt w:val="bullet"/>
      <w:lvlText w:val="o"/>
      <w:lvlJc w:val="left"/>
      <w:pPr>
        <w:ind w:left="5760" w:hanging="360"/>
      </w:pPr>
      <w:rPr>
        <w:rFonts w:ascii="Courier New" w:hAnsi="Courier New" w:hint="default"/>
      </w:rPr>
    </w:lvl>
    <w:lvl w:ilvl="8" w:tplc="C85AA79A">
      <w:start w:val="1"/>
      <w:numFmt w:val="bullet"/>
      <w:lvlText w:val=""/>
      <w:lvlJc w:val="left"/>
      <w:pPr>
        <w:ind w:left="6480" w:hanging="360"/>
      </w:pPr>
      <w:rPr>
        <w:rFonts w:ascii="Wingdings" w:hAnsi="Wingdings" w:hint="default"/>
      </w:rPr>
    </w:lvl>
  </w:abstractNum>
  <w:abstractNum w:abstractNumId="19" w15:restartNumberingAfterBreak="0">
    <w:nsid w:val="771CB602"/>
    <w:multiLevelType w:val="hybridMultilevel"/>
    <w:tmpl w:val="338A979C"/>
    <w:lvl w:ilvl="0" w:tplc="CB0C1404">
      <w:start w:val="1"/>
      <w:numFmt w:val="bullet"/>
      <w:lvlText w:val="·"/>
      <w:lvlJc w:val="left"/>
      <w:pPr>
        <w:ind w:left="720" w:hanging="360"/>
      </w:pPr>
      <w:rPr>
        <w:rFonts w:ascii="Symbol" w:hAnsi="Symbol" w:hint="default"/>
      </w:rPr>
    </w:lvl>
    <w:lvl w:ilvl="1" w:tplc="64A8094A">
      <w:start w:val="1"/>
      <w:numFmt w:val="bullet"/>
      <w:lvlText w:val="o"/>
      <w:lvlJc w:val="left"/>
      <w:pPr>
        <w:ind w:left="1440" w:hanging="360"/>
      </w:pPr>
      <w:rPr>
        <w:rFonts w:ascii="Courier New" w:hAnsi="Courier New" w:hint="default"/>
      </w:rPr>
    </w:lvl>
    <w:lvl w:ilvl="2" w:tplc="A1E2F5F4">
      <w:start w:val="1"/>
      <w:numFmt w:val="bullet"/>
      <w:lvlText w:val=""/>
      <w:lvlJc w:val="left"/>
      <w:pPr>
        <w:ind w:left="2160" w:hanging="360"/>
      </w:pPr>
      <w:rPr>
        <w:rFonts w:ascii="Wingdings" w:hAnsi="Wingdings" w:hint="default"/>
      </w:rPr>
    </w:lvl>
    <w:lvl w:ilvl="3" w:tplc="49D8498E">
      <w:start w:val="1"/>
      <w:numFmt w:val="bullet"/>
      <w:lvlText w:val=""/>
      <w:lvlJc w:val="left"/>
      <w:pPr>
        <w:ind w:left="2880" w:hanging="360"/>
      </w:pPr>
      <w:rPr>
        <w:rFonts w:ascii="Symbol" w:hAnsi="Symbol" w:hint="default"/>
      </w:rPr>
    </w:lvl>
    <w:lvl w:ilvl="4" w:tplc="51FCA164">
      <w:start w:val="1"/>
      <w:numFmt w:val="bullet"/>
      <w:lvlText w:val="o"/>
      <w:lvlJc w:val="left"/>
      <w:pPr>
        <w:ind w:left="3600" w:hanging="360"/>
      </w:pPr>
      <w:rPr>
        <w:rFonts w:ascii="Courier New" w:hAnsi="Courier New" w:hint="default"/>
      </w:rPr>
    </w:lvl>
    <w:lvl w:ilvl="5" w:tplc="010C9A60">
      <w:start w:val="1"/>
      <w:numFmt w:val="bullet"/>
      <w:lvlText w:val=""/>
      <w:lvlJc w:val="left"/>
      <w:pPr>
        <w:ind w:left="4320" w:hanging="360"/>
      </w:pPr>
      <w:rPr>
        <w:rFonts w:ascii="Wingdings" w:hAnsi="Wingdings" w:hint="default"/>
      </w:rPr>
    </w:lvl>
    <w:lvl w:ilvl="6" w:tplc="E6388E72">
      <w:start w:val="1"/>
      <w:numFmt w:val="bullet"/>
      <w:lvlText w:val=""/>
      <w:lvlJc w:val="left"/>
      <w:pPr>
        <w:ind w:left="5040" w:hanging="360"/>
      </w:pPr>
      <w:rPr>
        <w:rFonts w:ascii="Symbol" w:hAnsi="Symbol" w:hint="default"/>
      </w:rPr>
    </w:lvl>
    <w:lvl w:ilvl="7" w:tplc="0EB0B5CE">
      <w:start w:val="1"/>
      <w:numFmt w:val="bullet"/>
      <w:lvlText w:val="o"/>
      <w:lvlJc w:val="left"/>
      <w:pPr>
        <w:ind w:left="5760" w:hanging="360"/>
      </w:pPr>
      <w:rPr>
        <w:rFonts w:ascii="Courier New" w:hAnsi="Courier New" w:hint="default"/>
      </w:rPr>
    </w:lvl>
    <w:lvl w:ilvl="8" w:tplc="57722636">
      <w:start w:val="1"/>
      <w:numFmt w:val="bullet"/>
      <w:lvlText w:val=""/>
      <w:lvlJc w:val="left"/>
      <w:pPr>
        <w:ind w:left="6480" w:hanging="360"/>
      </w:pPr>
      <w:rPr>
        <w:rFonts w:ascii="Wingdings" w:hAnsi="Wingdings" w:hint="default"/>
      </w:rPr>
    </w:lvl>
  </w:abstractNum>
  <w:abstractNum w:abstractNumId="20" w15:restartNumberingAfterBreak="0">
    <w:nsid w:val="7F8B61E0"/>
    <w:multiLevelType w:val="hybridMultilevel"/>
    <w:tmpl w:val="D7DA7DA4"/>
    <w:lvl w:ilvl="0" w:tplc="7A7A03CA">
      <w:start w:val="1"/>
      <w:numFmt w:val="bullet"/>
      <w:lvlText w:val="·"/>
      <w:lvlJc w:val="left"/>
      <w:pPr>
        <w:ind w:left="720" w:hanging="360"/>
      </w:pPr>
      <w:rPr>
        <w:rFonts w:ascii="Symbol" w:hAnsi="Symbol" w:hint="default"/>
      </w:rPr>
    </w:lvl>
    <w:lvl w:ilvl="1" w:tplc="AA4A5E3C">
      <w:start w:val="1"/>
      <w:numFmt w:val="bullet"/>
      <w:lvlText w:val="o"/>
      <w:lvlJc w:val="left"/>
      <w:pPr>
        <w:ind w:left="1440" w:hanging="360"/>
      </w:pPr>
      <w:rPr>
        <w:rFonts w:ascii="Courier New" w:hAnsi="Courier New" w:hint="default"/>
      </w:rPr>
    </w:lvl>
    <w:lvl w:ilvl="2" w:tplc="B7AA8898">
      <w:start w:val="1"/>
      <w:numFmt w:val="bullet"/>
      <w:lvlText w:val=""/>
      <w:lvlJc w:val="left"/>
      <w:pPr>
        <w:ind w:left="2160" w:hanging="360"/>
      </w:pPr>
      <w:rPr>
        <w:rFonts w:ascii="Wingdings" w:hAnsi="Wingdings" w:hint="default"/>
      </w:rPr>
    </w:lvl>
    <w:lvl w:ilvl="3" w:tplc="B0C2A5D0">
      <w:start w:val="1"/>
      <w:numFmt w:val="bullet"/>
      <w:lvlText w:val=""/>
      <w:lvlJc w:val="left"/>
      <w:pPr>
        <w:ind w:left="2880" w:hanging="360"/>
      </w:pPr>
      <w:rPr>
        <w:rFonts w:ascii="Symbol" w:hAnsi="Symbol" w:hint="default"/>
      </w:rPr>
    </w:lvl>
    <w:lvl w:ilvl="4" w:tplc="CB147D7E">
      <w:start w:val="1"/>
      <w:numFmt w:val="bullet"/>
      <w:lvlText w:val="o"/>
      <w:lvlJc w:val="left"/>
      <w:pPr>
        <w:ind w:left="3600" w:hanging="360"/>
      </w:pPr>
      <w:rPr>
        <w:rFonts w:ascii="Courier New" w:hAnsi="Courier New" w:hint="default"/>
      </w:rPr>
    </w:lvl>
    <w:lvl w:ilvl="5" w:tplc="D81E9E92">
      <w:start w:val="1"/>
      <w:numFmt w:val="bullet"/>
      <w:lvlText w:val=""/>
      <w:lvlJc w:val="left"/>
      <w:pPr>
        <w:ind w:left="4320" w:hanging="360"/>
      </w:pPr>
      <w:rPr>
        <w:rFonts w:ascii="Wingdings" w:hAnsi="Wingdings" w:hint="default"/>
      </w:rPr>
    </w:lvl>
    <w:lvl w:ilvl="6" w:tplc="C956864C">
      <w:start w:val="1"/>
      <w:numFmt w:val="bullet"/>
      <w:lvlText w:val=""/>
      <w:lvlJc w:val="left"/>
      <w:pPr>
        <w:ind w:left="5040" w:hanging="360"/>
      </w:pPr>
      <w:rPr>
        <w:rFonts w:ascii="Symbol" w:hAnsi="Symbol" w:hint="default"/>
      </w:rPr>
    </w:lvl>
    <w:lvl w:ilvl="7" w:tplc="B27E3456">
      <w:start w:val="1"/>
      <w:numFmt w:val="bullet"/>
      <w:lvlText w:val="o"/>
      <w:lvlJc w:val="left"/>
      <w:pPr>
        <w:ind w:left="5760" w:hanging="360"/>
      </w:pPr>
      <w:rPr>
        <w:rFonts w:ascii="Courier New" w:hAnsi="Courier New" w:hint="default"/>
      </w:rPr>
    </w:lvl>
    <w:lvl w:ilvl="8" w:tplc="2DFA5944">
      <w:start w:val="1"/>
      <w:numFmt w:val="bullet"/>
      <w:lvlText w:val=""/>
      <w:lvlJc w:val="left"/>
      <w:pPr>
        <w:ind w:left="6480" w:hanging="360"/>
      </w:pPr>
      <w:rPr>
        <w:rFonts w:ascii="Wingdings" w:hAnsi="Wingdings" w:hint="default"/>
      </w:rPr>
    </w:lvl>
  </w:abstractNum>
  <w:num w:numId="1" w16cid:durableId="673076067">
    <w:abstractNumId w:val="0"/>
  </w:num>
  <w:num w:numId="2" w16cid:durableId="1086194036">
    <w:abstractNumId w:val="2"/>
  </w:num>
  <w:num w:numId="3" w16cid:durableId="1171220187">
    <w:abstractNumId w:val="20"/>
  </w:num>
  <w:num w:numId="4" w16cid:durableId="1547832054">
    <w:abstractNumId w:val="19"/>
  </w:num>
  <w:num w:numId="5" w16cid:durableId="169681122">
    <w:abstractNumId w:val="3"/>
  </w:num>
  <w:num w:numId="6" w16cid:durableId="1926378500">
    <w:abstractNumId w:val="9"/>
  </w:num>
  <w:num w:numId="7" w16cid:durableId="1449815349">
    <w:abstractNumId w:val="11"/>
  </w:num>
  <w:num w:numId="8" w16cid:durableId="1606114337">
    <w:abstractNumId w:val="16"/>
  </w:num>
  <w:num w:numId="9" w16cid:durableId="1010176978">
    <w:abstractNumId w:val="12"/>
  </w:num>
  <w:num w:numId="10" w16cid:durableId="2092576887">
    <w:abstractNumId w:val="6"/>
  </w:num>
  <w:num w:numId="11" w16cid:durableId="1215432348">
    <w:abstractNumId w:val="4"/>
  </w:num>
  <w:num w:numId="12" w16cid:durableId="1364865102">
    <w:abstractNumId w:val="1"/>
  </w:num>
  <w:num w:numId="13" w16cid:durableId="1689528345">
    <w:abstractNumId w:val="10"/>
  </w:num>
  <w:num w:numId="14" w16cid:durableId="1744179362">
    <w:abstractNumId w:val="13"/>
  </w:num>
  <w:num w:numId="15" w16cid:durableId="1043093715">
    <w:abstractNumId w:val="14"/>
  </w:num>
  <w:num w:numId="16" w16cid:durableId="1504468614">
    <w:abstractNumId w:val="7"/>
  </w:num>
  <w:num w:numId="17" w16cid:durableId="1080181135">
    <w:abstractNumId w:val="15"/>
  </w:num>
  <w:num w:numId="18" w16cid:durableId="236861039">
    <w:abstractNumId w:val="18"/>
  </w:num>
  <w:num w:numId="19" w16cid:durableId="1869441169">
    <w:abstractNumId w:val="17"/>
  </w:num>
  <w:num w:numId="20" w16cid:durableId="1083646734">
    <w:abstractNumId w:val="8"/>
  </w:num>
  <w:num w:numId="21" w16cid:durableId="1817526288">
    <w:abstractNumId w:val="5"/>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673B"/>
    <w:rsid w:val="00001BB0"/>
    <w:rsid w:val="00003236"/>
    <w:rsid w:val="000063B0"/>
    <w:rsid w:val="000119BE"/>
    <w:rsid w:val="00024D58"/>
    <w:rsid w:val="00031F57"/>
    <w:rsid w:val="000378C7"/>
    <w:rsid w:val="000378FC"/>
    <w:rsid w:val="00045A13"/>
    <w:rsid w:val="00045C0A"/>
    <w:rsid w:val="00046A8B"/>
    <w:rsid w:val="0005775C"/>
    <w:rsid w:val="00060DCC"/>
    <w:rsid w:val="000610A0"/>
    <w:rsid w:val="00063F3B"/>
    <w:rsid w:val="00071C02"/>
    <w:rsid w:val="00072BF0"/>
    <w:rsid w:val="00072FA7"/>
    <w:rsid w:val="000773A1"/>
    <w:rsid w:val="00080E54"/>
    <w:rsid w:val="00083171"/>
    <w:rsid w:val="0008515D"/>
    <w:rsid w:val="00085E9A"/>
    <w:rsid w:val="000874DF"/>
    <w:rsid w:val="000937B4"/>
    <w:rsid w:val="00093E6A"/>
    <w:rsid w:val="00094FC7"/>
    <w:rsid w:val="00095304"/>
    <w:rsid w:val="00095EC1"/>
    <w:rsid w:val="000A059E"/>
    <w:rsid w:val="000A3F3E"/>
    <w:rsid w:val="000B2E0B"/>
    <w:rsid w:val="000B52B9"/>
    <w:rsid w:val="000B52F9"/>
    <w:rsid w:val="000C199A"/>
    <w:rsid w:val="000C4166"/>
    <w:rsid w:val="000C61F9"/>
    <w:rsid w:val="000C7BEE"/>
    <w:rsid w:val="000D2A3F"/>
    <w:rsid w:val="000D312A"/>
    <w:rsid w:val="000D4E2E"/>
    <w:rsid w:val="000D5528"/>
    <w:rsid w:val="000D6C57"/>
    <w:rsid w:val="000E556D"/>
    <w:rsid w:val="000F0077"/>
    <w:rsid w:val="000F076E"/>
    <w:rsid w:val="000F7BC1"/>
    <w:rsid w:val="00100DFE"/>
    <w:rsid w:val="00101A39"/>
    <w:rsid w:val="00102812"/>
    <w:rsid w:val="00105F04"/>
    <w:rsid w:val="001078D6"/>
    <w:rsid w:val="00110AB1"/>
    <w:rsid w:val="001127B4"/>
    <w:rsid w:val="00115390"/>
    <w:rsid w:val="00115848"/>
    <w:rsid w:val="0011698F"/>
    <w:rsid w:val="00117246"/>
    <w:rsid w:val="001206F6"/>
    <w:rsid w:val="00123D1E"/>
    <w:rsid w:val="001246FB"/>
    <w:rsid w:val="00125254"/>
    <w:rsid w:val="001253C8"/>
    <w:rsid w:val="00125EC3"/>
    <w:rsid w:val="0012650D"/>
    <w:rsid w:val="001265AB"/>
    <w:rsid w:val="00130AF1"/>
    <w:rsid w:val="001312DD"/>
    <w:rsid w:val="001317CC"/>
    <w:rsid w:val="00137F19"/>
    <w:rsid w:val="00140107"/>
    <w:rsid w:val="001432E4"/>
    <w:rsid w:val="00146D80"/>
    <w:rsid w:val="00155706"/>
    <w:rsid w:val="0016208B"/>
    <w:rsid w:val="001624FF"/>
    <w:rsid w:val="00162CBC"/>
    <w:rsid w:val="00164F57"/>
    <w:rsid w:val="00165142"/>
    <w:rsid w:val="001658B4"/>
    <w:rsid w:val="00166507"/>
    <w:rsid w:val="00172A0F"/>
    <w:rsid w:val="00174C0A"/>
    <w:rsid w:val="00176881"/>
    <w:rsid w:val="00177B8B"/>
    <w:rsid w:val="001817F8"/>
    <w:rsid w:val="00182711"/>
    <w:rsid w:val="00183CE0"/>
    <w:rsid w:val="001855D8"/>
    <w:rsid w:val="00185710"/>
    <w:rsid w:val="00186573"/>
    <w:rsid w:val="00191F89"/>
    <w:rsid w:val="001939C9"/>
    <w:rsid w:val="001A7795"/>
    <w:rsid w:val="001B0F83"/>
    <w:rsid w:val="001B11B5"/>
    <w:rsid w:val="001B2051"/>
    <w:rsid w:val="001B2E4F"/>
    <w:rsid w:val="001C5773"/>
    <w:rsid w:val="001D00CD"/>
    <w:rsid w:val="001D2B29"/>
    <w:rsid w:val="001D346C"/>
    <w:rsid w:val="001D4050"/>
    <w:rsid w:val="001D472A"/>
    <w:rsid w:val="001D4A99"/>
    <w:rsid w:val="001D6667"/>
    <w:rsid w:val="001E5186"/>
    <w:rsid w:val="001F112F"/>
    <w:rsid w:val="001F1F9E"/>
    <w:rsid w:val="001F2DC5"/>
    <w:rsid w:val="001F3067"/>
    <w:rsid w:val="001F3E3D"/>
    <w:rsid w:val="001F4804"/>
    <w:rsid w:val="001F650F"/>
    <w:rsid w:val="00202EA2"/>
    <w:rsid w:val="00210245"/>
    <w:rsid w:val="00214B54"/>
    <w:rsid w:val="00215DB5"/>
    <w:rsid w:val="00220336"/>
    <w:rsid w:val="00221E62"/>
    <w:rsid w:val="00223503"/>
    <w:rsid w:val="002243EF"/>
    <w:rsid w:val="00224503"/>
    <w:rsid w:val="0022570E"/>
    <w:rsid w:val="00226784"/>
    <w:rsid w:val="00226C49"/>
    <w:rsid w:val="00227A76"/>
    <w:rsid w:val="00227DE2"/>
    <w:rsid w:val="00230897"/>
    <w:rsid w:val="00234295"/>
    <w:rsid w:val="00235FB3"/>
    <w:rsid w:val="0024393A"/>
    <w:rsid w:val="00247B75"/>
    <w:rsid w:val="00247C48"/>
    <w:rsid w:val="00250214"/>
    <w:rsid w:val="00253348"/>
    <w:rsid w:val="00254270"/>
    <w:rsid w:val="0025556E"/>
    <w:rsid w:val="00256260"/>
    <w:rsid w:val="0025699D"/>
    <w:rsid w:val="00257F4E"/>
    <w:rsid w:val="00264A11"/>
    <w:rsid w:val="00272BB1"/>
    <w:rsid w:val="00274375"/>
    <w:rsid w:val="002816CB"/>
    <w:rsid w:val="00283438"/>
    <w:rsid w:val="00287192"/>
    <w:rsid w:val="0029225A"/>
    <w:rsid w:val="00293CCF"/>
    <w:rsid w:val="00293E37"/>
    <w:rsid w:val="00294D43"/>
    <w:rsid w:val="002A3A86"/>
    <w:rsid w:val="002A4D01"/>
    <w:rsid w:val="002A6B56"/>
    <w:rsid w:val="002B30FA"/>
    <w:rsid w:val="002B4E67"/>
    <w:rsid w:val="002B5576"/>
    <w:rsid w:val="002B61A4"/>
    <w:rsid w:val="002B6C00"/>
    <w:rsid w:val="002C026D"/>
    <w:rsid w:val="002C0D25"/>
    <w:rsid w:val="002C1245"/>
    <w:rsid w:val="002C166D"/>
    <w:rsid w:val="002C2A76"/>
    <w:rsid w:val="002C76D2"/>
    <w:rsid w:val="002C7983"/>
    <w:rsid w:val="002C7B69"/>
    <w:rsid w:val="002D02B5"/>
    <w:rsid w:val="002D3894"/>
    <w:rsid w:val="002D4B21"/>
    <w:rsid w:val="002E4FC5"/>
    <w:rsid w:val="002E773F"/>
    <w:rsid w:val="002F107B"/>
    <w:rsid w:val="002F4ADB"/>
    <w:rsid w:val="002F5BA0"/>
    <w:rsid w:val="002F6DD8"/>
    <w:rsid w:val="002F7BBF"/>
    <w:rsid w:val="00304DF7"/>
    <w:rsid w:val="003051C7"/>
    <w:rsid w:val="00306F76"/>
    <w:rsid w:val="00311BF4"/>
    <w:rsid w:val="00312020"/>
    <w:rsid w:val="00314F2B"/>
    <w:rsid w:val="003213BE"/>
    <w:rsid w:val="00325D57"/>
    <w:rsid w:val="00330048"/>
    <w:rsid w:val="003319FE"/>
    <w:rsid w:val="00331E80"/>
    <w:rsid w:val="0033447E"/>
    <w:rsid w:val="0033711B"/>
    <w:rsid w:val="00337F6E"/>
    <w:rsid w:val="00340D5B"/>
    <w:rsid w:val="00341996"/>
    <w:rsid w:val="003436A9"/>
    <w:rsid w:val="00346B89"/>
    <w:rsid w:val="00351991"/>
    <w:rsid w:val="00352610"/>
    <w:rsid w:val="003531B9"/>
    <w:rsid w:val="0035359D"/>
    <w:rsid w:val="00355B36"/>
    <w:rsid w:val="003633C3"/>
    <w:rsid w:val="00364932"/>
    <w:rsid w:val="00365275"/>
    <w:rsid w:val="00366096"/>
    <w:rsid w:val="00370D36"/>
    <w:rsid w:val="0037299B"/>
    <w:rsid w:val="003729A4"/>
    <w:rsid w:val="003742EC"/>
    <w:rsid w:val="0038036A"/>
    <w:rsid w:val="00390471"/>
    <w:rsid w:val="00395571"/>
    <w:rsid w:val="003A1D5B"/>
    <w:rsid w:val="003A46DF"/>
    <w:rsid w:val="003A473F"/>
    <w:rsid w:val="003B1A61"/>
    <w:rsid w:val="003B3811"/>
    <w:rsid w:val="003B3B24"/>
    <w:rsid w:val="003B3D52"/>
    <w:rsid w:val="003B4845"/>
    <w:rsid w:val="003B525F"/>
    <w:rsid w:val="003B5D07"/>
    <w:rsid w:val="003C1412"/>
    <w:rsid w:val="003C392E"/>
    <w:rsid w:val="003C48E2"/>
    <w:rsid w:val="003C75E6"/>
    <w:rsid w:val="003D06BF"/>
    <w:rsid w:val="003D34E3"/>
    <w:rsid w:val="003D377D"/>
    <w:rsid w:val="003E5315"/>
    <w:rsid w:val="003E58B5"/>
    <w:rsid w:val="003F569C"/>
    <w:rsid w:val="004017FE"/>
    <w:rsid w:val="00402A11"/>
    <w:rsid w:val="00402F8D"/>
    <w:rsid w:val="00406452"/>
    <w:rsid w:val="00406FD0"/>
    <w:rsid w:val="00412760"/>
    <w:rsid w:val="004137CD"/>
    <w:rsid w:val="00423ACE"/>
    <w:rsid w:val="004240DD"/>
    <w:rsid w:val="0042411A"/>
    <w:rsid w:val="00424D53"/>
    <w:rsid w:val="004275A1"/>
    <w:rsid w:val="0043384E"/>
    <w:rsid w:val="004361F2"/>
    <w:rsid w:val="00436B06"/>
    <w:rsid w:val="00437A66"/>
    <w:rsid w:val="00442E77"/>
    <w:rsid w:val="004436C5"/>
    <w:rsid w:val="00443B15"/>
    <w:rsid w:val="0044699D"/>
    <w:rsid w:val="00451077"/>
    <w:rsid w:val="00451B99"/>
    <w:rsid w:val="00454581"/>
    <w:rsid w:val="00454DF7"/>
    <w:rsid w:val="00455CD5"/>
    <w:rsid w:val="00455F9B"/>
    <w:rsid w:val="00456403"/>
    <w:rsid w:val="00457E4C"/>
    <w:rsid w:val="0046416F"/>
    <w:rsid w:val="00466574"/>
    <w:rsid w:val="0047193C"/>
    <w:rsid w:val="00472A5D"/>
    <w:rsid w:val="00481876"/>
    <w:rsid w:val="00483FE0"/>
    <w:rsid w:val="0048452C"/>
    <w:rsid w:val="004850D5"/>
    <w:rsid w:val="00497BCB"/>
    <w:rsid w:val="004B0B7D"/>
    <w:rsid w:val="004B706A"/>
    <w:rsid w:val="004C1A4B"/>
    <w:rsid w:val="004D0F1C"/>
    <w:rsid w:val="004D117E"/>
    <w:rsid w:val="004D445C"/>
    <w:rsid w:val="004D5FFB"/>
    <w:rsid w:val="004E33CF"/>
    <w:rsid w:val="004F3062"/>
    <w:rsid w:val="004F3AB7"/>
    <w:rsid w:val="004F4AC3"/>
    <w:rsid w:val="004F56E5"/>
    <w:rsid w:val="00500285"/>
    <w:rsid w:val="00501155"/>
    <w:rsid w:val="0050651A"/>
    <w:rsid w:val="0050698F"/>
    <w:rsid w:val="005078C5"/>
    <w:rsid w:val="005105C3"/>
    <w:rsid w:val="00515DC2"/>
    <w:rsid w:val="0051622F"/>
    <w:rsid w:val="00517600"/>
    <w:rsid w:val="00517871"/>
    <w:rsid w:val="00520C46"/>
    <w:rsid w:val="00523711"/>
    <w:rsid w:val="00523D9C"/>
    <w:rsid w:val="00527F20"/>
    <w:rsid w:val="00532141"/>
    <w:rsid w:val="00541103"/>
    <w:rsid w:val="00541E26"/>
    <w:rsid w:val="005438D4"/>
    <w:rsid w:val="00544CB2"/>
    <w:rsid w:val="005500FE"/>
    <w:rsid w:val="00550AF6"/>
    <w:rsid w:val="0055183B"/>
    <w:rsid w:val="00551AEC"/>
    <w:rsid w:val="00556B48"/>
    <w:rsid w:val="00560D31"/>
    <w:rsid w:val="00561476"/>
    <w:rsid w:val="00566ACF"/>
    <w:rsid w:val="00567104"/>
    <w:rsid w:val="0057006B"/>
    <w:rsid w:val="00574377"/>
    <w:rsid w:val="005812E4"/>
    <w:rsid w:val="00582298"/>
    <w:rsid w:val="00584556"/>
    <w:rsid w:val="005872CC"/>
    <w:rsid w:val="00591DE9"/>
    <w:rsid w:val="00595FDC"/>
    <w:rsid w:val="005A10FA"/>
    <w:rsid w:val="005A3B26"/>
    <w:rsid w:val="005B600F"/>
    <w:rsid w:val="005C1A2D"/>
    <w:rsid w:val="005C436D"/>
    <w:rsid w:val="005C492C"/>
    <w:rsid w:val="005C6F82"/>
    <w:rsid w:val="005D093C"/>
    <w:rsid w:val="005D4993"/>
    <w:rsid w:val="005D55B4"/>
    <w:rsid w:val="005D56C6"/>
    <w:rsid w:val="005D59CA"/>
    <w:rsid w:val="005D6648"/>
    <w:rsid w:val="005D7A89"/>
    <w:rsid w:val="005F5B41"/>
    <w:rsid w:val="005F6951"/>
    <w:rsid w:val="006019D7"/>
    <w:rsid w:val="00601B92"/>
    <w:rsid w:val="00607FC1"/>
    <w:rsid w:val="00613E47"/>
    <w:rsid w:val="006152CD"/>
    <w:rsid w:val="00632BDC"/>
    <w:rsid w:val="00633C93"/>
    <w:rsid w:val="006342B4"/>
    <w:rsid w:val="00635B91"/>
    <w:rsid w:val="00637263"/>
    <w:rsid w:val="00640914"/>
    <w:rsid w:val="006410B6"/>
    <w:rsid w:val="0064152F"/>
    <w:rsid w:val="00645D8A"/>
    <w:rsid w:val="00646C09"/>
    <w:rsid w:val="0065343E"/>
    <w:rsid w:val="0065409D"/>
    <w:rsid w:val="00660CA5"/>
    <w:rsid w:val="00660E77"/>
    <w:rsid w:val="0066158A"/>
    <w:rsid w:val="006624C2"/>
    <w:rsid w:val="00662839"/>
    <w:rsid w:val="00666648"/>
    <w:rsid w:val="00670B78"/>
    <w:rsid w:val="006716CB"/>
    <w:rsid w:val="00672B8D"/>
    <w:rsid w:val="00680429"/>
    <w:rsid w:val="006818B6"/>
    <w:rsid w:val="00685C77"/>
    <w:rsid w:val="00685CC6"/>
    <w:rsid w:val="00685E67"/>
    <w:rsid w:val="00694D8A"/>
    <w:rsid w:val="006A06BD"/>
    <w:rsid w:val="006A1645"/>
    <w:rsid w:val="006A3969"/>
    <w:rsid w:val="006A3A88"/>
    <w:rsid w:val="006A5A1A"/>
    <w:rsid w:val="006A67B6"/>
    <w:rsid w:val="006A6C75"/>
    <w:rsid w:val="006A74D4"/>
    <w:rsid w:val="006B1ABD"/>
    <w:rsid w:val="006B4EE8"/>
    <w:rsid w:val="006B79DA"/>
    <w:rsid w:val="006C3342"/>
    <w:rsid w:val="006C59AA"/>
    <w:rsid w:val="006C5A9E"/>
    <w:rsid w:val="006C655A"/>
    <w:rsid w:val="006D010F"/>
    <w:rsid w:val="006D1C85"/>
    <w:rsid w:val="006D2A31"/>
    <w:rsid w:val="006D2DF2"/>
    <w:rsid w:val="006E006E"/>
    <w:rsid w:val="006E06F0"/>
    <w:rsid w:val="006E0F9F"/>
    <w:rsid w:val="006E1562"/>
    <w:rsid w:val="006E1E9F"/>
    <w:rsid w:val="006E22E5"/>
    <w:rsid w:val="006E5254"/>
    <w:rsid w:val="006F4971"/>
    <w:rsid w:val="006F5466"/>
    <w:rsid w:val="00700BEA"/>
    <w:rsid w:val="00705103"/>
    <w:rsid w:val="00706EC9"/>
    <w:rsid w:val="007118DE"/>
    <w:rsid w:val="007201FD"/>
    <w:rsid w:val="00727D7C"/>
    <w:rsid w:val="0073024A"/>
    <w:rsid w:val="00730345"/>
    <w:rsid w:val="00732E3E"/>
    <w:rsid w:val="00735001"/>
    <w:rsid w:val="0074403A"/>
    <w:rsid w:val="00744A04"/>
    <w:rsid w:val="0074591B"/>
    <w:rsid w:val="00752106"/>
    <w:rsid w:val="00761612"/>
    <w:rsid w:val="007616BE"/>
    <w:rsid w:val="00765EC1"/>
    <w:rsid w:val="0077286C"/>
    <w:rsid w:val="007758BA"/>
    <w:rsid w:val="00775DF5"/>
    <w:rsid w:val="007803A1"/>
    <w:rsid w:val="00785685"/>
    <w:rsid w:val="00787339"/>
    <w:rsid w:val="00791685"/>
    <w:rsid w:val="00793431"/>
    <w:rsid w:val="0079707E"/>
    <w:rsid w:val="007A4395"/>
    <w:rsid w:val="007A6640"/>
    <w:rsid w:val="007A6C58"/>
    <w:rsid w:val="007B0E89"/>
    <w:rsid w:val="007B2A6B"/>
    <w:rsid w:val="007B51B9"/>
    <w:rsid w:val="007B5FD7"/>
    <w:rsid w:val="007B7A68"/>
    <w:rsid w:val="007C12A3"/>
    <w:rsid w:val="007C38AD"/>
    <w:rsid w:val="007D1113"/>
    <w:rsid w:val="007D1281"/>
    <w:rsid w:val="007E18EC"/>
    <w:rsid w:val="007E4B0D"/>
    <w:rsid w:val="007E56CB"/>
    <w:rsid w:val="007E68BA"/>
    <w:rsid w:val="007F48F7"/>
    <w:rsid w:val="00801ACB"/>
    <w:rsid w:val="00802E7B"/>
    <w:rsid w:val="0080544B"/>
    <w:rsid w:val="00810406"/>
    <w:rsid w:val="00812B54"/>
    <w:rsid w:val="00813FC5"/>
    <w:rsid w:val="00815550"/>
    <w:rsid w:val="008215D3"/>
    <w:rsid w:val="0082175C"/>
    <w:rsid w:val="00830098"/>
    <w:rsid w:val="00830576"/>
    <w:rsid w:val="00830625"/>
    <w:rsid w:val="00834BEB"/>
    <w:rsid w:val="00840040"/>
    <w:rsid w:val="00841E12"/>
    <w:rsid w:val="00843045"/>
    <w:rsid w:val="00854501"/>
    <w:rsid w:val="0086152B"/>
    <w:rsid w:val="008634F6"/>
    <w:rsid w:val="00863F53"/>
    <w:rsid w:val="00864B2E"/>
    <w:rsid w:val="008668E7"/>
    <w:rsid w:val="00871796"/>
    <w:rsid w:val="00871F3D"/>
    <w:rsid w:val="00876055"/>
    <w:rsid w:val="00882C9D"/>
    <w:rsid w:val="00883879"/>
    <w:rsid w:val="00884292"/>
    <w:rsid w:val="00884B32"/>
    <w:rsid w:val="008A27C1"/>
    <w:rsid w:val="008A4253"/>
    <w:rsid w:val="008A47F1"/>
    <w:rsid w:val="008A5501"/>
    <w:rsid w:val="008A5953"/>
    <w:rsid w:val="008B0D76"/>
    <w:rsid w:val="008B6650"/>
    <w:rsid w:val="008C14A9"/>
    <w:rsid w:val="008C2DD2"/>
    <w:rsid w:val="008C3D1B"/>
    <w:rsid w:val="008C4845"/>
    <w:rsid w:val="008C4B59"/>
    <w:rsid w:val="008D5723"/>
    <w:rsid w:val="008E047A"/>
    <w:rsid w:val="008E09E6"/>
    <w:rsid w:val="008E7E13"/>
    <w:rsid w:val="008F0158"/>
    <w:rsid w:val="008F32BF"/>
    <w:rsid w:val="008F4A57"/>
    <w:rsid w:val="00901666"/>
    <w:rsid w:val="00902717"/>
    <w:rsid w:val="00902795"/>
    <w:rsid w:val="00902B6E"/>
    <w:rsid w:val="009052BE"/>
    <w:rsid w:val="009111E9"/>
    <w:rsid w:val="009118A8"/>
    <w:rsid w:val="00912A85"/>
    <w:rsid w:val="00913894"/>
    <w:rsid w:val="00921CB0"/>
    <w:rsid w:val="00925987"/>
    <w:rsid w:val="00926794"/>
    <w:rsid w:val="009300AC"/>
    <w:rsid w:val="00935184"/>
    <w:rsid w:val="009378BC"/>
    <w:rsid w:val="009434E1"/>
    <w:rsid w:val="00945D55"/>
    <w:rsid w:val="00955E1A"/>
    <w:rsid w:val="0095725A"/>
    <w:rsid w:val="00960DE8"/>
    <w:rsid w:val="00962311"/>
    <w:rsid w:val="0096277E"/>
    <w:rsid w:val="00962EBF"/>
    <w:rsid w:val="00975244"/>
    <w:rsid w:val="00996330"/>
    <w:rsid w:val="009A2049"/>
    <w:rsid w:val="009A2415"/>
    <w:rsid w:val="009A3532"/>
    <w:rsid w:val="009A40F7"/>
    <w:rsid w:val="009A5109"/>
    <w:rsid w:val="009A7D64"/>
    <w:rsid w:val="009B0A17"/>
    <w:rsid w:val="009B31C9"/>
    <w:rsid w:val="009B6356"/>
    <w:rsid w:val="009B64F3"/>
    <w:rsid w:val="009C01D0"/>
    <w:rsid w:val="009C1561"/>
    <w:rsid w:val="009C3FA1"/>
    <w:rsid w:val="009C7064"/>
    <w:rsid w:val="009C73DA"/>
    <w:rsid w:val="009D35DB"/>
    <w:rsid w:val="009D70E4"/>
    <w:rsid w:val="009E4088"/>
    <w:rsid w:val="009E4BC6"/>
    <w:rsid w:val="009E69D9"/>
    <w:rsid w:val="009E7077"/>
    <w:rsid w:val="009F0754"/>
    <w:rsid w:val="00A0208E"/>
    <w:rsid w:val="00A074DC"/>
    <w:rsid w:val="00A106C1"/>
    <w:rsid w:val="00A17EBB"/>
    <w:rsid w:val="00A22F03"/>
    <w:rsid w:val="00A2487E"/>
    <w:rsid w:val="00A3141C"/>
    <w:rsid w:val="00A3167E"/>
    <w:rsid w:val="00A32369"/>
    <w:rsid w:val="00A330C1"/>
    <w:rsid w:val="00A34B2B"/>
    <w:rsid w:val="00A357F4"/>
    <w:rsid w:val="00A42E19"/>
    <w:rsid w:val="00A53C4F"/>
    <w:rsid w:val="00A54981"/>
    <w:rsid w:val="00A570A3"/>
    <w:rsid w:val="00A607DF"/>
    <w:rsid w:val="00A620FA"/>
    <w:rsid w:val="00A63656"/>
    <w:rsid w:val="00A6468E"/>
    <w:rsid w:val="00A67238"/>
    <w:rsid w:val="00A67B84"/>
    <w:rsid w:val="00A7465B"/>
    <w:rsid w:val="00A763F9"/>
    <w:rsid w:val="00A76EEE"/>
    <w:rsid w:val="00A81B5E"/>
    <w:rsid w:val="00A82AF7"/>
    <w:rsid w:val="00A837AF"/>
    <w:rsid w:val="00A84CE6"/>
    <w:rsid w:val="00A858D3"/>
    <w:rsid w:val="00A876C0"/>
    <w:rsid w:val="00A90BC4"/>
    <w:rsid w:val="00A93565"/>
    <w:rsid w:val="00A93605"/>
    <w:rsid w:val="00A941E7"/>
    <w:rsid w:val="00A95A4B"/>
    <w:rsid w:val="00A9630A"/>
    <w:rsid w:val="00A96DAC"/>
    <w:rsid w:val="00AA0B1F"/>
    <w:rsid w:val="00AA100D"/>
    <w:rsid w:val="00AA62CE"/>
    <w:rsid w:val="00AB3AE2"/>
    <w:rsid w:val="00AC5F30"/>
    <w:rsid w:val="00AC7388"/>
    <w:rsid w:val="00AD14A0"/>
    <w:rsid w:val="00AD716C"/>
    <w:rsid w:val="00AE1696"/>
    <w:rsid w:val="00AE5614"/>
    <w:rsid w:val="00AE6303"/>
    <w:rsid w:val="00AF109A"/>
    <w:rsid w:val="00AF3674"/>
    <w:rsid w:val="00B007D9"/>
    <w:rsid w:val="00B0293A"/>
    <w:rsid w:val="00B041F9"/>
    <w:rsid w:val="00B05247"/>
    <w:rsid w:val="00B0711A"/>
    <w:rsid w:val="00B10A02"/>
    <w:rsid w:val="00B10DAE"/>
    <w:rsid w:val="00B130D2"/>
    <w:rsid w:val="00B14495"/>
    <w:rsid w:val="00B15F1A"/>
    <w:rsid w:val="00B24FC9"/>
    <w:rsid w:val="00B27E61"/>
    <w:rsid w:val="00B32A26"/>
    <w:rsid w:val="00B33059"/>
    <w:rsid w:val="00B3523D"/>
    <w:rsid w:val="00B360B0"/>
    <w:rsid w:val="00B37B2E"/>
    <w:rsid w:val="00B404F4"/>
    <w:rsid w:val="00B432A0"/>
    <w:rsid w:val="00B51AE8"/>
    <w:rsid w:val="00B52E2E"/>
    <w:rsid w:val="00B53F2A"/>
    <w:rsid w:val="00B54D87"/>
    <w:rsid w:val="00B55088"/>
    <w:rsid w:val="00B67995"/>
    <w:rsid w:val="00B700BC"/>
    <w:rsid w:val="00B73404"/>
    <w:rsid w:val="00B7379E"/>
    <w:rsid w:val="00B74A0F"/>
    <w:rsid w:val="00B84250"/>
    <w:rsid w:val="00B86259"/>
    <w:rsid w:val="00B87636"/>
    <w:rsid w:val="00B87C69"/>
    <w:rsid w:val="00B90A5A"/>
    <w:rsid w:val="00B90A9A"/>
    <w:rsid w:val="00B92842"/>
    <w:rsid w:val="00B95F59"/>
    <w:rsid w:val="00BA1F62"/>
    <w:rsid w:val="00BA4F73"/>
    <w:rsid w:val="00BA5A60"/>
    <w:rsid w:val="00BA64B5"/>
    <w:rsid w:val="00BA6634"/>
    <w:rsid w:val="00BB1CF0"/>
    <w:rsid w:val="00BB37EE"/>
    <w:rsid w:val="00BB64B9"/>
    <w:rsid w:val="00BC5FCA"/>
    <w:rsid w:val="00BD7E32"/>
    <w:rsid w:val="00BE0BEE"/>
    <w:rsid w:val="00BE6FC9"/>
    <w:rsid w:val="00BF24C2"/>
    <w:rsid w:val="00BF70DB"/>
    <w:rsid w:val="00BF781B"/>
    <w:rsid w:val="00BF7B39"/>
    <w:rsid w:val="00C002EA"/>
    <w:rsid w:val="00C021D2"/>
    <w:rsid w:val="00C026E5"/>
    <w:rsid w:val="00C03A30"/>
    <w:rsid w:val="00C0627E"/>
    <w:rsid w:val="00C068F2"/>
    <w:rsid w:val="00C06DF5"/>
    <w:rsid w:val="00C07C60"/>
    <w:rsid w:val="00C10D52"/>
    <w:rsid w:val="00C11DA5"/>
    <w:rsid w:val="00C14EC3"/>
    <w:rsid w:val="00C249A3"/>
    <w:rsid w:val="00C250AE"/>
    <w:rsid w:val="00C253E5"/>
    <w:rsid w:val="00C26652"/>
    <w:rsid w:val="00C3099B"/>
    <w:rsid w:val="00C35E16"/>
    <w:rsid w:val="00C37856"/>
    <w:rsid w:val="00C42F86"/>
    <w:rsid w:val="00C4438E"/>
    <w:rsid w:val="00C50F69"/>
    <w:rsid w:val="00C51925"/>
    <w:rsid w:val="00C52EA6"/>
    <w:rsid w:val="00C56D3B"/>
    <w:rsid w:val="00C61E38"/>
    <w:rsid w:val="00C62340"/>
    <w:rsid w:val="00C66A68"/>
    <w:rsid w:val="00C670C1"/>
    <w:rsid w:val="00C71B16"/>
    <w:rsid w:val="00C72B5D"/>
    <w:rsid w:val="00C74EF7"/>
    <w:rsid w:val="00C76D95"/>
    <w:rsid w:val="00C914C8"/>
    <w:rsid w:val="00C925A4"/>
    <w:rsid w:val="00C95FFC"/>
    <w:rsid w:val="00CA2AB7"/>
    <w:rsid w:val="00CA7D02"/>
    <w:rsid w:val="00CB0877"/>
    <w:rsid w:val="00CB464A"/>
    <w:rsid w:val="00CC3367"/>
    <w:rsid w:val="00CC6169"/>
    <w:rsid w:val="00CD50D2"/>
    <w:rsid w:val="00CD551E"/>
    <w:rsid w:val="00CD71A0"/>
    <w:rsid w:val="00CD7BC5"/>
    <w:rsid w:val="00CE2D20"/>
    <w:rsid w:val="00CE437B"/>
    <w:rsid w:val="00CE5B0F"/>
    <w:rsid w:val="00CE5D18"/>
    <w:rsid w:val="00CF3E97"/>
    <w:rsid w:val="00D02399"/>
    <w:rsid w:val="00D023B7"/>
    <w:rsid w:val="00D04186"/>
    <w:rsid w:val="00D045BD"/>
    <w:rsid w:val="00D11C5A"/>
    <w:rsid w:val="00D11C9D"/>
    <w:rsid w:val="00D14D6A"/>
    <w:rsid w:val="00D1698E"/>
    <w:rsid w:val="00D215F9"/>
    <w:rsid w:val="00D23A20"/>
    <w:rsid w:val="00D26B15"/>
    <w:rsid w:val="00D34499"/>
    <w:rsid w:val="00D41218"/>
    <w:rsid w:val="00D4155F"/>
    <w:rsid w:val="00D44127"/>
    <w:rsid w:val="00D44A50"/>
    <w:rsid w:val="00D44FE2"/>
    <w:rsid w:val="00D4754F"/>
    <w:rsid w:val="00D53153"/>
    <w:rsid w:val="00D5400C"/>
    <w:rsid w:val="00D56CE0"/>
    <w:rsid w:val="00D65AC3"/>
    <w:rsid w:val="00D668CA"/>
    <w:rsid w:val="00D66F9B"/>
    <w:rsid w:val="00D71C89"/>
    <w:rsid w:val="00D80A5D"/>
    <w:rsid w:val="00D82E7F"/>
    <w:rsid w:val="00D8326C"/>
    <w:rsid w:val="00D86408"/>
    <w:rsid w:val="00D90328"/>
    <w:rsid w:val="00D94DD5"/>
    <w:rsid w:val="00DA5919"/>
    <w:rsid w:val="00DB084B"/>
    <w:rsid w:val="00DB5157"/>
    <w:rsid w:val="00DC34A2"/>
    <w:rsid w:val="00DC749A"/>
    <w:rsid w:val="00DD7E25"/>
    <w:rsid w:val="00DE091A"/>
    <w:rsid w:val="00DE13ED"/>
    <w:rsid w:val="00DE2940"/>
    <w:rsid w:val="00DF3DE4"/>
    <w:rsid w:val="00E012AA"/>
    <w:rsid w:val="00E04BFD"/>
    <w:rsid w:val="00E0695B"/>
    <w:rsid w:val="00E13B49"/>
    <w:rsid w:val="00E15395"/>
    <w:rsid w:val="00E168AF"/>
    <w:rsid w:val="00E20835"/>
    <w:rsid w:val="00E221C7"/>
    <w:rsid w:val="00E2452B"/>
    <w:rsid w:val="00E34123"/>
    <w:rsid w:val="00E3449C"/>
    <w:rsid w:val="00E4227B"/>
    <w:rsid w:val="00E465BF"/>
    <w:rsid w:val="00E5177B"/>
    <w:rsid w:val="00E51F3C"/>
    <w:rsid w:val="00E5673B"/>
    <w:rsid w:val="00E670CA"/>
    <w:rsid w:val="00E7272C"/>
    <w:rsid w:val="00E7619E"/>
    <w:rsid w:val="00E767F9"/>
    <w:rsid w:val="00E81031"/>
    <w:rsid w:val="00E820E8"/>
    <w:rsid w:val="00E842E5"/>
    <w:rsid w:val="00E8491A"/>
    <w:rsid w:val="00E85315"/>
    <w:rsid w:val="00E858EA"/>
    <w:rsid w:val="00E87E10"/>
    <w:rsid w:val="00E92BF1"/>
    <w:rsid w:val="00E95B67"/>
    <w:rsid w:val="00E95CA3"/>
    <w:rsid w:val="00EA56FC"/>
    <w:rsid w:val="00EA5A02"/>
    <w:rsid w:val="00EA69B2"/>
    <w:rsid w:val="00EA7CA9"/>
    <w:rsid w:val="00EB4410"/>
    <w:rsid w:val="00EC406D"/>
    <w:rsid w:val="00EC4B99"/>
    <w:rsid w:val="00EC4BDD"/>
    <w:rsid w:val="00EC4EE7"/>
    <w:rsid w:val="00EC6AE5"/>
    <w:rsid w:val="00EC770E"/>
    <w:rsid w:val="00ED2FFA"/>
    <w:rsid w:val="00ED5B31"/>
    <w:rsid w:val="00EE250E"/>
    <w:rsid w:val="00EE45E0"/>
    <w:rsid w:val="00EF125D"/>
    <w:rsid w:val="00EF4D0B"/>
    <w:rsid w:val="00EF5DD8"/>
    <w:rsid w:val="00EF61C1"/>
    <w:rsid w:val="00EF665D"/>
    <w:rsid w:val="00F0022D"/>
    <w:rsid w:val="00F00F57"/>
    <w:rsid w:val="00F0119D"/>
    <w:rsid w:val="00F02A34"/>
    <w:rsid w:val="00F04272"/>
    <w:rsid w:val="00F06A00"/>
    <w:rsid w:val="00F106E6"/>
    <w:rsid w:val="00F113DC"/>
    <w:rsid w:val="00F11AA3"/>
    <w:rsid w:val="00F139D7"/>
    <w:rsid w:val="00F14661"/>
    <w:rsid w:val="00F2326B"/>
    <w:rsid w:val="00F23C70"/>
    <w:rsid w:val="00F244A1"/>
    <w:rsid w:val="00F26F41"/>
    <w:rsid w:val="00F314B0"/>
    <w:rsid w:val="00F34E43"/>
    <w:rsid w:val="00F47EAA"/>
    <w:rsid w:val="00F51D87"/>
    <w:rsid w:val="00F54A41"/>
    <w:rsid w:val="00F55877"/>
    <w:rsid w:val="00F6057E"/>
    <w:rsid w:val="00F6228A"/>
    <w:rsid w:val="00F636EA"/>
    <w:rsid w:val="00F64E58"/>
    <w:rsid w:val="00F65118"/>
    <w:rsid w:val="00F740AB"/>
    <w:rsid w:val="00F86D86"/>
    <w:rsid w:val="00F90845"/>
    <w:rsid w:val="00FA07F4"/>
    <w:rsid w:val="00FA1443"/>
    <w:rsid w:val="00FA1DDD"/>
    <w:rsid w:val="00FB723D"/>
    <w:rsid w:val="00FB79D4"/>
    <w:rsid w:val="00FC106E"/>
    <w:rsid w:val="00FC2680"/>
    <w:rsid w:val="00FC31C7"/>
    <w:rsid w:val="00FC33A7"/>
    <w:rsid w:val="00FD085A"/>
    <w:rsid w:val="00FD1E8D"/>
    <w:rsid w:val="00FD5541"/>
    <w:rsid w:val="00FD55FE"/>
    <w:rsid w:val="00FD6813"/>
    <w:rsid w:val="00FD7882"/>
    <w:rsid w:val="00FE3964"/>
    <w:rsid w:val="00FF3E06"/>
    <w:rsid w:val="00FF5097"/>
    <w:rsid w:val="00FF7EE2"/>
    <w:rsid w:val="26003D27"/>
    <w:rsid w:val="27BC1F20"/>
    <w:rsid w:val="293D9912"/>
    <w:rsid w:val="2DB56BB9"/>
    <w:rsid w:val="468A7CED"/>
    <w:rsid w:val="49339338"/>
    <w:rsid w:val="4C9F9B32"/>
    <w:rsid w:val="508882C1"/>
    <w:rsid w:val="50E26C29"/>
    <w:rsid w:val="56358A35"/>
    <w:rsid w:val="58EFFF6A"/>
    <w:rsid w:val="5B5F00B4"/>
    <w:rsid w:val="68419F01"/>
    <w:rsid w:val="712D0662"/>
    <w:rsid w:val="725FA6CA"/>
    <w:rsid w:val="72636B9C"/>
    <w:rsid w:val="773164F8"/>
    <w:rsid w:val="773ECF8A"/>
    <w:rsid w:val="78733E59"/>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147053"/>
  <w15:docId w15:val="{6CEC14BC-913F-4DD5-A39F-497C57734A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9"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lsdException w:name="macro" w:semiHidden="1" w:unhideWhenUsed="1"/>
    <w:lsdException w:name="toa heading" w:semiHidden="1" w:unhideWhenUsed="1"/>
    <w:lsdException w:name="List" w:semiHidden="1"/>
    <w:lsdException w:name="List Bullet" w:semiHidden="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lsdException w:name="List Continue 3" w:semiHidden="1"/>
    <w:lsdException w:name="List Continue 4" w:semiHidden="1"/>
    <w:lsdException w:name="List Continue 5" w:semiHidden="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45A13"/>
    <w:pPr>
      <w:spacing w:after="280" w:line="264" w:lineRule="auto"/>
    </w:pPr>
    <w:rPr>
      <w:sz w:val="20"/>
    </w:rPr>
  </w:style>
  <w:style w:type="paragraph" w:styleId="Overskrift1">
    <w:name w:val="heading 1"/>
    <w:basedOn w:val="Normal"/>
    <w:next w:val="Normal"/>
    <w:link w:val="Overskrift1Tegn"/>
    <w:uiPriority w:val="9"/>
    <w:qFormat/>
    <w:rsid w:val="002C0D25"/>
    <w:pPr>
      <w:keepNext/>
      <w:keepLines/>
      <w:numPr>
        <w:numId w:val="2"/>
      </w:numPr>
      <w:spacing w:after="120" w:line="240" w:lineRule="auto"/>
      <w:outlineLvl w:val="0"/>
    </w:pPr>
    <w:rPr>
      <w:rFonts w:asciiTheme="majorHAnsi" w:eastAsiaTheme="majorEastAsia" w:hAnsiTheme="majorHAnsi" w:cstheme="majorBidi"/>
      <w:b/>
      <w:color w:val="000000" w:themeColor="text1"/>
      <w:sz w:val="32"/>
      <w:szCs w:val="32"/>
    </w:rPr>
  </w:style>
  <w:style w:type="paragraph" w:styleId="Overskrift2">
    <w:name w:val="heading 2"/>
    <w:basedOn w:val="Normal"/>
    <w:next w:val="Normal"/>
    <w:link w:val="Overskrift2Tegn"/>
    <w:uiPriority w:val="9"/>
    <w:qFormat/>
    <w:rsid w:val="002C0D25"/>
    <w:pPr>
      <w:keepNext/>
      <w:keepLines/>
      <w:numPr>
        <w:ilvl w:val="1"/>
        <w:numId w:val="2"/>
      </w:numPr>
      <w:spacing w:after="0"/>
      <w:outlineLvl w:val="1"/>
    </w:pPr>
    <w:rPr>
      <w:rFonts w:asciiTheme="majorHAnsi" w:eastAsiaTheme="majorEastAsia" w:hAnsiTheme="majorHAnsi" w:cstheme="majorBidi"/>
      <w:b/>
      <w:color w:val="000000" w:themeColor="text1"/>
      <w:sz w:val="27"/>
      <w:szCs w:val="26"/>
    </w:rPr>
  </w:style>
  <w:style w:type="paragraph" w:styleId="Overskrift3">
    <w:name w:val="heading 3"/>
    <w:basedOn w:val="Normal"/>
    <w:next w:val="Normal"/>
    <w:link w:val="Overskrift3Tegn"/>
    <w:uiPriority w:val="9"/>
    <w:qFormat/>
    <w:rsid w:val="00C62340"/>
    <w:pPr>
      <w:keepNext/>
      <w:keepLines/>
      <w:numPr>
        <w:ilvl w:val="2"/>
        <w:numId w:val="2"/>
      </w:numPr>
      <w:spacing w:before="40" w:after="0"/>
      <w:outlineLvl w:val="2"/>
    </w:pPr>
    <w:rPr>
      <w:rFonts w:asciiTheme="majorHAnsi" w:eastAsiaTheme="majorEastAsia" w:hAnsiTheme="majorHAnsi" w:cstheme="majorBidi"/>
      <w:b/>
      <w:color w:val="000000" w:themeColor="text1"/>
      <w:sz w:val="24"/>
      <w:szCs w:val="24"/>
    </w:rPr>
  </w:style>
  <w:style w:type="paragraph" w:styleId="Overskrift4">
    <w:name w:val="heading 4"/>
    <w:basedOn w:val="Normal"/>
    <w:next w:val="Normal"/>
    <w:link w:val="Overskrift4Tegn"/>
    <w:uiPriority w:val="9"/>
    <w:qFormat/>
    <w:rsid w:val="00C62340"/>
    <w:pPr>
      <w:keepNext/>
      <w:keepLines/>
      <w:numPr>
        <w:ilvl w:val="3"/>
        <w:numId w:val="2"/>
      </w:numPr>
      <w:spacing w:before="40" w:after="0"/>
      <w:outlineLvl w:val="3"/>
    </w:pPr>
    <w:rPr>
      <w:rFonts w:asciiTheme="majorHAnsi" w:eastAsiaTheme="majorEastAsia" w:hAnsiTheme="majorHAnsi" w:cstheme="majorBidi"/>
      <w:b/>
      <w:iCs/>
      <w:color w:val="000000" w:themeColor="text1"/>
      <w:sz w:val="21"/>
    </w:rPr>
  </w:style>
  <w:style w:type="paragraph" w:styleId="Overskrift5">
    <w:name w:val="heading 5"/>
    <w:basedOn w:val="Normal"/>
    <w:next w:val="Normal"/>
    <w:link w:val="Overskrift5Tegn"/>
    <w:uiPriority w:val="9"/>
    <w:qFormat/>
    <w:rsid w:val="00C62340"/>
    <w:pPr>
      <w:keepNext/>
      <w:keepLines/>
      <w:numPr>
        <w:ilvl w:val="4"/>
        <w:numId w:val="2"/>
      </w:numPr>
      <w:spacing w:before="40" w:after="0"/>
      <w:outlineLvl w:val="4"/>
    </w:pPr>
    <w:rPr>
      <w:rFonts w:asciiTheme="majorHAnsi" w:eastAsiaTheme="majorEastAsia" w:hAnsiTheme="majorHAnsi" w:cstheme="majorBidi"/>
      <w:b/>
      <w:color w:val="000000" w:themeColor="text1"/>
    </w:rPr>
  </w:style>
  <w:style w:type="paragraph" w:styleId="Overskrift6">
    <w:name w:val="heading 6"/>
    <w:basedOn w:val="Normal"/>
    <w:next w:val="Normal"/>
    <w:link w:val="Overskrift6Tegn"/>
    <w:uiPriority w:val="9"/>
    <w:semiHidden/>
    <w:unhideWhenUsed/>
    <w:qFormat/>
    <w:rsid w:val="00A54981"/>
    <w:pPr>
      <w:keepNext/>
      <w:keepLines/>
      <w:numPr>
        <w:ilvl w:val="5"/>
        <w:numId w:val="2"/>
      </w:numPr>
      <w:spacing w:before="40" w:after="0"/>
      <w:outlineLvl w:val="5"/>
    </w:pPr>
    <w:rPr>
      <w:rFonts w:asciiTheme="majorHAnsi" w:eastAsiaTheme="majorEastAsia" w:hAnsiTheme="majorHAnsi" w:cstheme="majorBidi"/>
      <w:color w:val="012522" w:themeColor="accent1" w:themeShade="7F"/>
    </w:rPr>
  </w:style>
  <w:style w:type="paragraph" w:styleId="Overskrift7">
    <w:name w:val="heading 7"/>
    <w:basedOn w:val="Normal"/>
    <w:next w:val="Normal"/>
    <w:link w:val="Overskrift7Tegn"/>
    <w:uiPriority w:val="9"/>
    <w:semiHidden/>
    <w:unhideWhenUsed/>
    <w:qFormat/>
    <w:rsid w:val="00A54981"/>
    <w:pPr>
      <w:keepNext/>
      <w:keepLines/>
      <w:numPr>
        <w:ilvl w:val="6"/>
        <w:numId w:val="2"/>
      </w:numPr>
      <w:spacing w:before="40" w:after="0"/>
      <w:outlineLvl w:val="6"/>
    </w:pPr>
    <w:rPr>
      <w:rFonts w:asciiTheme="majorHAnsi" w:eastAsiaTheme="majorEastAsia" w:hAnsiTheme="majorHAnsi" w:cstheme="majorBidi"/>
      <w:i/>
      <w:iCs/>
      <w:color w:val="012522" w:themeColor="accent1" w:themeShade="7F"/>
    </w:rPr>
  </w:style>
  <w:style w:type="paragraph" w:styleId="Overskrift8">
    <w:name w:val="heading 8"/>
    <w:basedOn w:val="Normal"/>
    <w:next w:val="Normal"/>
    <w:link w:val="Overskrift8Tegn"/>
    <w:uiPriority w:val="9"/>
    <w:semiHidden/>
    <w:unhideWhenUsed/>
    <w:qFormat/>
    <w:rsid w:val="00A54981"/>
    <w:pPr>
      <w:keepNext/>
      <w:keepLines/>
      <w:numPr>
        <w:ilvl w:val="7"/>
        <w:numId w:val="2"/>
      </w:numPr>
      <w:spacing w:before="40" w:after="0"/>
      <w:outlineLvl w:val="7"/>
    </w:pPr>
    <w:rPr>
      <w:rFonts w:asciiTheme="majorHAnsi" w:eastAsiaTheme="majorEastAsia" w:hAnsiTheme="majorHAnsi" w:cstheme="majorBidi"/>
      <w:color w:val="272727" w:themeColor="text1" w:themeTint="D8"/>
      <w:sz w:val="21"/>
      <w:szCs w:val="21"/>
    </w:rPr>
  </w:style>
  <w:style w:type="paragraph" w:styleId="Overskrift9">
    <w:name w:val="heading 9"/>
    <w:basedOn w:val="Normal"/>
    <w:next w:val="Normal"/>
    <w:link w:val="Overskrift9Tegn"/>
    <w:uiPriority w:val="9"/>
    <w:semiHidden/>
    <w:unhideWhenUsed/>
    <w:qFormat/>
    <w:rsid w:val="00A54981"/>
    <w:pPr>
      <w:keepNext/>
      <w:keepLines/>
      <w:numPr>
        <w:ilvl w:val="8"/>
        <w:numId w:val="2"/>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2C0D25"/>
    <w:rPr>
      <w:rFonts w:asciiTheme="majorHAnsi" w:eastAsiaTheme="majorEastAsia" w:hAnsiTheme="majorHAnsi" w:cstheme="majorBidi"/>
      <w:b/>
      <w:color w:val="000000" w:themeColor="text1"/>
      <w:sz w:val="32"/>
      <w:szCs w:val="32"/>
    </w:rPr>
  </w:style>
  <w:style w:type="character" w:customStyle="1" w:styleId="Overskrift2Tegn">
    <w:name w:val="Overskrift 2 Tegn"/>
    <w:basedOn w:val="Standardskriftforavsnitt"/>
    <w:link w:val="Overskrift2"/>
    <w:uiPriority w:val="9"/>
    <w:rsid w:val="002C0D25"/>
    <w:rPr>
      <w:rFonts w:asciiTheme="majorHAnsi" w:eastAsiaTheme="majorEastAsia" w:hAnsiTheme="majorHAnsi" w:cstheme="majorBidi"/>
      <w:b/>
      <w:color w:val="000000" w:themeColor="text1"/>
      <w:sz w:val="27"/>
      <w:szCs w:val="26"/>
    </w:rPr>
  </w:style>
  <w:style w:type="character" w:customStyle="1" w:styleId="Overskrift3Tegn">
    <w:name w:val="Overskrift 3 Tegn"/>
    <w:basedOn w:val="Standardskriftforavsnitt"/>
    <w:link w:val="Overskrift3"/>
    <w:uiPriority w:val="9"/>
    <w:rsid w:val="00C62340"/>
    <w:rPr>
      <w:rFonts w:asciiTheme="majorHAnsi" w:eastAsiaTheme="majorEastAsia" w:hAnsiTheme="majorHAnsi" w:cstheme="majorBidi"/>
      <w:b/>
      <w:color w:val="000000" w:themeColor="text1"/>
      <w:sz w:val="24"/>
      <w:szCs w:val="24"/>
    </w:rPr>
  </w:style>
  <w:style w:type="character" w:customStyle="1" w:styleId="Overskrift4Tegn">
    <w:name w:val="Overskrift 4 Tegn"/>
    <w:basedOn w:val="Standardskriftforavsnitt"/>
    <w:link w:val="Overskrift4"/>
    <w:uiPriority w:val="9"/>
    <w:rsid w:val="00C62340"/>
    <w:rPr>
      <w:rFonts w:asciiTheme="majorHAnsi" w:eastAsiaTheme="majorEastAsia" w:hAnsiTheme="majorHAnsi" w:cstheme="majorBidi"/>
      <w:b/>
      <w:iCs/>
      <w:color w:val="000000" w:themeColor="text1"/>
      <w:sz w:val="21"/>
    </w:rPr>
  </w:style>
  <w:style w:type="character" w:customStyle="1" w:styleId="Overskrift5Tegn">
    <w:name w:val="Overskrift 5 Tegn"/>
    <w:basedOn w:val="Standardskriftforavsnitt"/>
    <w:link w:val="Overskrift5"/>
    <w:uiPriority w:val="9"/>
    <w:rsid w:val="00C62340"/>
    <w:rPr>
      <w:rFonts w:asciiTheme="majorHAnsi" w:eastAsiaTheme="majorEastAsia" w:hAnsiTheme="majorHAnsi" w:cstheme="majorBidi"/>
      <w:b/>
      <w:color w:val="000000" w:themeColor="text1"/>
      <w:sz w:val="20"/>
    </w:rPr>
  </w:style>
  <w:style w:type="character" w:customStyle="1" w:styleId="Overskrift6Tegn">
    <w:name w:val="Overskrift 6 Tegn"/>
    <w:basedOn w:val="Standardskriftforavsnitt"/>
    <w:link w:val="Overskrift6"/>
    <w:uiPriority w:val="9"/>
    <w:semiHidden/>
    <w:rsid w:val="00A54981"/>
    <w:rPr>
      <w:rFonts w:asciiTheme="majorHAnsi" w:eastAsiaTheme="majorEastAsia" w:hAnsiTheme="majorHAnsi" w:cstheme="majorBidi"/>
      <w:color w:val="012522" w:themeColor="accent1" w:themeShade="7F"/>
      <w:sz w:val="20"/>
    </w:rPr>
  </w:style>
  <w:style w:type="character" w:customStyle="1" w:styleId="Overskrift7Tegn">
    <w:name w:val="Overskrift 7 Tegn"/>
    <w:basedOn w:val="Standardskriftforavsnitt"/>
    <w:link w:val="Overskrift7"/>
    <w:uiPriority w:val="9"/>
    <w:semiHidden/>
    <w:rsid w:val="00A54981"/>
    <w:rPr>
      <w:rFonts w:asciiTheme="majorHAnsi" w:eastAsiaTheme="majorEastAsia" w:hAnsiTheme="majorHAnsi" w:cstheme="majorBidi"/>
      <w:i/>
      <w:iCs/>
      <w:color w:val="012522" w:themeColor="accent1" w:themeShade="7F"/>
      <w:sz w:val="20"/>
    </w:rPr>
  </w:style>
  <w:style w:type="character" w:customStyle="1" w:styleId="Overskrift8Tegn">
    <w:name w:val="Overskrift 8 Tegn"/>
    <w:basedOn w:val="Standardskriftforavsnitt"/>
    <w:link w:val="Overskrift8"/>
    <w:uiPriority w:val="9"/>
    <w:semiHidden/>
    <w:rsid w:val="00A54981"/>
    <w:rPr>
      <w:rFonts w:asciiTheme="majorHAnsi" w:eastAsiaTheme="majorEastAsia" w:hAnsiTheme="majorHAnsi" w:cstheme="majorBidi"/>
      <w:color w:val="272727" w:themeColor="text1" w:themeTint="D8"/>
      <w:sz w:val="21"/>
      <w:szCs w:val="21"/>
    </w:rPr>
  </w:style>
  <w:style w:type="character" w:customStyle="1" w:styleId="Overskrift9Tegn">
    <w:name w:val="Overskrift 9 Tegn"/>
    <w:basedOn w:val="Standardskriftforavsnitt"/>
    <w:link w:val="Overskrift9"/>
    <w:uiPriority w:val="9"/>
    <w:semiHidden/>
    <w:rsid w:val="00A54981"/>
    <w:rPr>
      <w:rFonts w:asciiTheme="majorHAnsi" w:eastAsiaTheme="majorEastAsia" w:hAnsiTheme="majorHAnsi" w:cstheme="majorBidi"/>
      <w:i/>
      <w:iCs/>
      <w:color w:val="272727" w:themeColor="text1" w:themeTint="D8"/>
      <w:sz w:val="21"/>
      <w:szCs w:val="21"/>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6A3A88"/>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6A3A88"/>
    <w:rPr>
      <w:rFonts w:ascii="Tahoma" w:hAnsi="Tahoma" w:cs="Tahoma"/>
      <w:sz w:val="16"/>
      <w:szCs w:val="16"/>
    </w:rPr>
  </w:style>
  <w:style w:type="paragraph" w:styleId="Listeavsnitt">
    <w:name w:val="List Paragraph"/>
    <w:basedOn w:val="Normal"/>
    <w:uiPriority w:val="34"/>
    <w:qFormat/>
    <w:rsid w:val="004F3AB7"/>
    <w:pPr>
      <w:ind w:left="720"/>
      <w:contextualSpacing/>
    </w:pPr>
  </w:style>
  <w:style w:type="paragraph" w:styleId="Punktliste">
    <w:name w:val="List Bullet"/>
    <w:basedOn w:val="Normal"/>
    <w:uiPriority w:val="99"/>
    <w:semiHidden/>
    <w:rsid w:val="003B5D07"/>
    <w:pPr>
      <w:numPr>
        <w:numId w:val="1"/>
      </w:numPr>
      <w:contextualSpacing/>
    </w:pPr>
  </w:style>
  <w:style w:type="paragraph" w:styleId="Bildetekst">
    <w:name w:val="caption"/>
    <w:basedOn w:val="Normal"/>
    <w:next w:val="Normal"/>
    <w:link w:val="BildetekstTegn"/>
    <w:qFormat/>
    <w:rsid w:val="00A42E19"/>
    <w:pPr>
      <w:keepNext/>
      <w:tabs>
        <w:tab w:val="left" w:pos="1134"/>
      </w:tabs>
      <w:spacing w:before="280" w:after="80" w:line="240" w:lineRule="auto"/>
      <w:ind w:left="1021" w:hanging="1021"/>
    </w:pPr>
    <w:rPr>
      <w:rFonts w:ascii="Oslo Sans Office" w:eastAsia="Times New Roman" w:hAnsi="Oslo Sans Office" w:cs="Times New Roman"/>
      <w:i/>
      <w:sz w:val="16"/>
      <w:szCs w:val="20"/>
      <w:lang w:eastAsia="nb-NO"/>
    </w:rPr>
  </w:style>
  <w:style w:type="character" w:customStyle="1" w:styleId="BildetekstTegn">
    <w:name w:val="Bildetekst Tegn"/>
    <w:basedOn w:val="Standardskriftforavsnitt"/>
    <w:link w:val="Bildetekst"/>
    <w:rsid w:val="00A42E19"/>
    <w:rPr>
      <w:rFonts w:ascii="Oslo Sans Office" w:eastAsia="Times New Roman" w:hAnsi="Oslo Sans Office" w:cs="Times New Roman"/>
      <w:i/>
      <w:sz w:val="16"/>
      <w:szCs w:val="20"/>
      <w:lang w:eastAsia="nb-NO"/>
    </w:rPr>
  </w:style>
  <w:style w:type="paragraph" w:styleId="Overskriftforinnholdsfortegnelse">
    <w:name w:val="TOC Heading"/>
    <w:basedOn w:val="Overskrift1"/>
    <w:next w:val="Normal"/>
    <w:uiPriority w:val="39"/>
    <w:unhideWhenUsed/>
    <w:qFormat/>
    <w:rsid w:val="00B3523D"/>
    <w:pPr>
      <w:numPr>
        <w:numId w:val="0"/>
      </w:numPr>
      <w:spacing w:before="240" w:after="0" w:line="259" w:lineRule="auto"/>
      <w:outlineLvl w:val="9"/>
    </w:pPr>
    <w:rPr>
      <w:sz w:val="38"/>
      <w:lang w:eastAsia="nb-NO"/>
    </w:rPr>
  </w:style>
  <w:style w:type="paragraph" w:styleId="INNH1">
    <w:name w:val="toc 1"/>
    <w:basedOn w:val="Normal"/>
    <w:next w:val="Normal"/>
    <w:autoRedefine/>
    <w:uiPriority w:val="39"/>
    <w:unhideWhenUsed/>
    <w:rsid w:val="00B3523D"/>
    <w:pPr>
      <w:spacing w:before="120" w:after="120"/>
    </w:pPr>
    <w:rPr>
      <w:b/>
      <w:bCs/>
      <w:caps/>
      <w:szCs w:val="20"/>
    </w:rPr>
  </w:style>
  <w:style w:type="paragraph" w:styleId="INNH2">
    <w:name w:val="toc 2"/>
    <w:basedOn w:val="Normal"/>
    <w:next w:val="Normal"/>
    <w:autoRedefine/>
    <w:uiPriority w:val="39"/>
    <w:unhideWhenUsed/>
    <w:rsid w:val="00B3523D"/>
    <w:pPr>
      <w:spacing w:after="0"/>
      <w:ind w:left="200"/>
    </w:pPr>
    <w:rPr>
      <w:smallCaps/>
      <w:szCs w:val="20"/>
    </w:rPr>
  </w:style>
  <w:style w:type="paragraph" w:styleId="INNH3">
    <w:name w:val="toc 3"/>
    <w:basedOn w:val="Normal"/>
    <w:next w:val="Normal"/>
    <w:autoRedefine/>
    <w:uiPriority w:val="39"/>
    <w:unhideWhenUsed/>
    <w:rsid w:val="00B3523D"/>
    <w:pPr>
      <w:spacing w:after="0"/>
      <w:ind w:left="400"/>
    </w:pPr>
    <w:rPr>
      <w:i/>
      <w:iCs/>
      <w:szCs w:val="20"/>
    </w:rPr>
  </w:style>
  <w:style w:type="character" w:styleId="Hyperkobling">
    <w:name w:val="Hyperlink"/>
    <w:basedOn w:val="Standardskriftforavsnitt"/>
    <w:uiPriority w:val="99"/>
    <w:unhideWhenUsed/>
    <w:rsid w:val="00B3523D"/>
    <w:rPr>
      <w:color w:val="000000" w:themeColor="hyperlink"/>
      <w:u w:val="single"/>
    </w:rPr>
  </w:style>
  <w:style w:type="paragraph" w:styleId="Fotnotetekst">
    <w:name w:val="footnote text"/>
    <w:basedOn w:val="Normal"/>
    <w:link w:val="FotnotetekstTegn"/>
    <w:uiPriority w:val="99"/>
    <w:semiHidden/>
    <w:unhideWhenUsed/>
    <w:rsid w:val="00E95B67"/>
    <w:pPr>
      <w:spacing w:after="0" w:line="240" w:lineRule="auto"/>
    </w:pPr>
    <w:rPr>
      <w:sz w:val="16"/>
      <w:szCs w:val="20"/>
    </w:rPr>
  </w:style>
  <w:style w:type="character" w:customStyle="1" w:styleId="FotnotetekstTegn">
    <w:name w:val="Fotnotetekst Tegn"/>
    <w:basedOn w:val="Standardskriftforavsnitt"/>
    <w:link w:val="Fotnotetekst"/>
    <w:uiPriority w:val="99"/>
    <w:semiHidden/>
    <w:rsid w:val="00E95B67"/>
    <w:rPr>
      <w:sz w:val="16"/>
      <w:szCs w:val="20"/>
    </w:rPr>
  </w:style>
  <w:style w:type="character" w:styleId="Fotnotereferanse">
    <w:name w:val="footnote reference"/>
    <w:basedOn w:val="Standardskriftforavsnitt"/>
    <w:uiPriority w:val="99"/>
    <w:semiHidden/>
    <w:unhideWhenUsed/>
    <w:rsid w:val="00E95B67"/>
    <w:rPr>
      <w:vertAlign w:val="superscript"/>
    </w:rPr>
  </w:style>
  <w:style w:type="table" w:styleId="Listetabell3uthevingsfarge1">
    <w:name w:val="List Table 3 Accent 1"/>
    <w:basedOn w:val="Vanligtabell"/>
    <w:uiPriority w:val="48"/>
    <w:rsid w:val="00BF7B39"/>
    <w:pPr>
      <w:spacing w:after="0" w:line="240" w:lineRule="auto"/>
    </w:pPr>
    <w:tblPr>
      <w:tblStyleRowBandSize w:val="1"/>
      <w:tblStyleColBandSize w:val="1"/>
      <w:tblBorders>
        <w:top w:val="single" w:sz="4" w:space="0" w:color="034B45" w:themeColor="accent1"/>
        <w:left w:val="single" w:sz="4" w:space="0" w:color="034B45" w:themeColor="accent1"/>
        <w:bottom w:val="single" w:sz="4" w:space="0" w:color="034B45" w:themeColor="accent1"/>
        <w:right w:val="single" w:sz="4" w:space="0" w:color="034B45" w:themeColor="accent1"/>
      </w:tblBorders>
    </w:tblPr>
    <w:tblStylePr w:type="firstRow">
      <w:rPr>
        <w:b/>
        <w:bCs/>
        <w:color w:val="FFFFFF" w:themeColor="background1"/>
      </w:rPr>
      <w:tblPr/>
      <w:tcPr>
        <w:shd w:val="clear" w:color="auto" w:fill="034B45" w:themeFill="accent1"/>
      </w:tcPr>
    </w:tblStylePr>
    <w:tblStylePr w:type="lastRow">
      <w:rPr>
        <w:b/>
        <w:bCs/>
      </w:rPr>
      <w:tblPr/>
      <w:tcPr>
        <w:tcBorders>
          <w:top w:val="double" w:sz="4" w:space="0" w:color="034B4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34B45" w:themeColor="accent1"/>
          <w:right w:val="single" w:sz="4" w:space="0" w:color="034B45" w:themeColor="accent1"/>
        </w:tcBorders>
      </w:tcPr>
    </w:tblStylePr>
    <w:tblStylePr w:type="band1Horz">
      <w:tblPr/>
      <w:tcPr>
        <w:tcBorders>
          <w:top w:val="single" w:sz="4" w:space="0" w:color="034B45" w:themeColor="accent1"/>
          <w:bottom w:val="single" w:sz="4" w:space="0" w:color="034B4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34B45" w:themeColor="accent1"/>
          <w:left w:val="nil"/>
        </w:tcBorders>
      </w:tcPr>
    </w:tblStylePr>
    <w:tblStylePr w:type="swCell">
      <w:tblPr/>
      <w:tcPr>
        <w:tcBorders>
          <w:top w:val="double" w:sz="4" w:space="0" w:color="034B45" w:themeColor="accent1"/>
          <w:right w:val="nil"/>
        </w:tcBorders>
      </w:tcPr>
    </w:tblStylePr>
  </w:style>
  <w:style w:type="table" w:styleId="Listetabell4">
    <w:name w:val="List Table 4"/>
    <w:basedOn w:val="Vanligtabell"/>
    <w:uiPriority w:val="49"/>
    <w:rsid w:val="00BF7B39"/>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NormalWeb">
    <w:name w:val="Normal (Web)"/>
    <w:basedOn w:val="Normal"/>
    <w:uiPriority w:val="99"/>
    <w:semiHidden/>
    <w:unhideWhenUsed/>
    <w:rsid w:val="00FA1DDD"/>
    <w:pPr>
      <w:spacing w:before="100" w:beforeAutospacing="1" w:after="100" w:afterAutospacing="1" w:line="240" w:lineRule="auto"/>
    </w:pPr>
    <w:rPr>
      <w:rFonts w:ascii="Times New Roman" w:eastAsia="Times New Roman" w:hAnsi="Times New Roman" w:cs="Times New Roman"/>
      <w:sz w:val="24"/>
      <w:szCs w:val="24"/>
      <w:lang w:eastAsia="nb-NO"/>
    </w:rPr>
  </w:style>
  <w:style w:type="paragraph" w:styleId="INNH4">
    <w:name w:val="toc 4"/>
    <w:basedOn w:val="Normal"/>
    <w:next w:val="Normal"/>
    <w:autoRedefine/>
    <w:uiPriority w:val="39"/>
    <w:unhideWhenUsed/>
    <w:rsid w:val="00FA1DDD"/>
    <w:pPr>
      <w:spacing w:after="0"/>
      <w:ind w:left="600"/>
    </w:pPr>
    <w:rPr>
      <w:sz w:val="18"/>
      <w:szCs w:val="18"/>
    </w:rPr>
  </w:style>
  <w:style w:type="paragraph" w:styleId="INNH5">
    <w:name w:val="toc 5"/>
    <w:basedOn w:val="Normal"/>
    <w:next w:val="Normal"/>
    <w:autoRedefine/>
    <w:uiPriority w:val="39"/>
    <w:unhideWhenUsed/>
    <w:rsid w:val="00FA1DDD"/>
    <w:pPr>
      <w:spacing w:after="0"/>
      <w:ind w:left="800"/>
    </w:pPr>
    <w:rPr>
      <w:sz w:val="18"/>
      <w:szCs w:val="18"/>
    </w:rPr>
  </w:style>
  <w:style w:type="paragraph" w:styleId="INNH6">
    <w:name w:val="toc 6"/>
    <w:basedOn w:val="Normal"/>
    <w:next w:val="Normal"/>
    <w:autoRedefine/>
    <w:uiPriority w:val="39"/>
    <w:unhideWhenUsed/>
    <w:rsid w:val="00FA1DDD"/>
    <w:pPr>
      <w:spacing w:after="0"/>
      <w:ind w:left="1000"/>
    </w:pPr>
    <w:rPr>
      <w:sz w:val="18"/>
      <w:szCs w:val="18"/>
    </w:rPr>
  </w:style>
  <w:style w:type="paragraph" w:styleId="INNH7">
    <w:name w:val="toc 7"/>
    <w:basedOn w:val="Normal"/>
    <w:next w:val="Normal"/>
    <w:autoRedefine/>
    <w:uiPriority w:val="39"/>
    <w:unhideWhenUsed/>
    <w:rsid w:val="00FA1DDD"/>
    <w:pPr>
      <w:spacing w:after="0"/>
      <w:ind w:left="1200"/>
    </w:pPr>
    <w:rPr>
      <w:sz w:val="18"/>
      <w:szCs w:val="18"/>
    </w:rPr>
  </w:style>
  <w:style w:type="paragraph" w:styleId="INNH8">
    <w:name w:val="toc 8"/>
    <w:basedOn w:val="Normal"/>
    <w:next w:val="Normal"/>
    <w:autoRedefine/>
    <w:uiPriority w:val="39"/>
    <w:unhideWhenUsed/>
    <w:rsid w:val="00FA1DDD"/>
    <w:pPr>
      <w:spacing w:after="0"/>
      <w:ind w:left="1400"/>
    </w:pPr>
    <w:rPr>
      <w:sz w:val="18"/>
      <w:szCs w:val="18"/>
    </w:rPr>
  </w:style>
  <w:style w:type="paragraph" w:styleId="INNH9">
    <w:name w:val="toc 9"/>
    <w:basedOn w:val="Normal"/>
    <w:next w:val="Normal"/>
    <w:autoRedefine/>
    <w:uiPriority w:val="39"/>
    <w:unhideWhenUsed/>
    <w:rsid w:val="00FA1DDD"/>
    <w:pPr>
      <w:spacing w:after="0"/>
      <w:ind w:left="1600"/>
    </w:pPr>
    <w:rPr>
      <w:sz w:val="18"/>
      <w:szCs w:val="18"/>
    </w:rPr>
  </w:style>
  <w:style w:type="table" w:styleId="Listetabell4uthevingsfarge6">
    <w:name w:val="List Table 4 Accent 6"/>
    <w:basedOn w:val="Vanligtabell"/>
    <w:uiPriority w:val="49"/>
    <w:rsid w:val="00E858EA"/>
    <w:pPr>
      <w:spacing w:after="0" w:line="240" w:lineRule="auto"/>
    </w:pPr>
    <w:tblPr>
      <w:tblStyleRowBandSize w:val="1"/>
      <w:tblStyleColBandSize w:val="1"/>
      <w:tblBorders>
        <w:top w:val="single" w:sz="4" w:space="0" w:color="FBDCA5" w:themeColor="accent6" w:themeTint="99"/>
        <w:left w:val="single" w:sz="4" w:space="0" w:color="FBDCA5" w:themeColor="accent6" w:themeTint="99"/>
        <w:bottom w:val="single" w:sz="4" w:space="0" w:color="FBDCA5" w:themeColor="accent6" w:themeTint="99"/>
        <w:right w:val="single" w:sz="4" w:space="0" w:color="FBDCA5" w:themeColor="accent6" w:themeTint="99"/>
        <w:insideH w:val="single" w:sz="4" w:space="0" w:color="FBDCA5" w:themeColor="accent6" w:themeTint="99"/>
      </w:tblBorders>
    </w:tblPr>
    <w:tblStylePr w:type="firstRow">
      <w:rPr>
        <w:b/>
        <w:bCs/>
        <w:color w:val="FFFFFF" w:themeColor="background1"/>
      </w:rPr>
      <w:tblPr/>
      <w:tcPr>
        <w:tcBorders>
          <w:top w:val="single" w:sz="4" w:space="0" w:color="F9C66B" w:themeColor="accent6"/>
          <w:left w:val="single" w:sz="4" w:space="0" w:color="F9C66B" w:themeColor="accent6"/>
          <w:bottom w:val="single" w:sz="4" w:space="0" w:color="F9C66B" w:themeColor="accent6"/>
          <w:right w:val="single" w:sz="4" w:space="0" w:color="F9C66B" w:themeColor="accent6"/>
          <w:insideH w:val="nil"/>
        </w:tcBorders>
        <w:shd w:val="clear" w:color="auto" w:fill="F9C66B" w:themeFill="accent6"/>
      </w:tcPr>
    </w:tblStylePr>
    <w:tblStylePr w:type="lastRow">
      <w:rPr>
        <w:b/>
        <w:bCs/>
      </w:rPr>
      <w:tblPr/>
      <w:tcPr>
        <w:tcBorders>
          <w:top w:val="double" w:sz="4" w:space="0" w:color="FBDCA5" w:themeColor="accent6" w:themeTint="99"/>
        </w:tcBorders>
      </w:tcPr>
    </w:tblStylePr>
    <w:tblStylePr w:type="firstCol">
      <w:rPr>
        <w:b/>
        <w:bCs/>
      </w:rPr>
    </w:tblStylePr>
    <w:tblStylePr w:type="lastCol">
      <w:rPr>
        <w:b/>
        <w:bCs/>
      </w:rPr>
    </w:tblStylePr>
    <w:tblStylePr w:type="band1Vert">
      <w:tblPr/>
      <w:tcPr>
        <w:shd w:val="clear" w:color="auto" w:fill="FDF3E1" w:themeFill="accent6" w:themeFillTint="33"/>
      </w:tcPr>
    </w:tblStylePr>
    <w:tblStylePr w:type="band1Horz">
      <w:tblPr/>
      <w:tcPr>
        <w:shd w:val="clear" w:color="auto" w:fill="FDF3E1" w:themeFill="accent6" w:themeFillTint="33"/>
      </w:tcPr>
    </w:tblStylePr>
  </w:style>
  <w:style w:type="table" w:styleId="Listetabell4uthevingsfarge1">
    <w:name w:val="List Table 4 Accent 1"/>
    <w:basedOn w:val="Vanligtabell"/>
    <w:uiPriority w:val="49"/>
    <w:rsid w:val="00E858EA"/>
    <w:pPr>
      <w:spacing w:after="0" w:line="240" w:lineRule="auto"/>
    </w:pPr>
    <w:tblPr>
      <w:tblStyleRowBandSize w:val="1"/>
      <w:tblStyleColBandSize w:val="1"/>
      <w:tblBorders>
        <w:top w:val="single" w:sz="4" w:space="0" w:color="09F1DD" w:themeColor="accent1" w:themeTint="99"/>
        <w:left w:val="single" w:sz="4" w:space="0" w:color="09F1DD" w:themeColor="accent1" w:themeTint="99"/>
        <w:bottom w:val="single" w:sz="4" w:space="0" w:color="09F1DD" w:themeColor="accent1" w:themeTint="99"/>
        <w:right w:val="single" w:sz="4" w:space="0" w:color="09F1DD" w:themeColor="accent1" w:themeTint="99"/>
        <w:insideH w:val="single" w:sz="4" w:space="0" w:color="09F1DD" w:themeColor="accent1" w:themeTint="99"/>
      </w:tblBorders>
    </w:tblPr>
    <w:tblStylePr w:type="firstRow">
      <w:rPr>
        <w:b/>
        <w:bCs/>
        <w:color w:val="FFFFFF" w:themeColor="background1"/>
      </w:rPr>
      <w:tblPr/>
      <w:tcPr>
        <w:tcBorders>
          <w:top w:val="single" w:sz="4" w:space="0" w:color="034B45" w:themeColor="accent1"/>
          <w:left w:val="single" w:sz="4" w:space="0" w:color="034B45" w:themeColor="accent1"/>
          <w:bottom w:val="single" w:sz="4" w:space="0" w:color="034B45" w:themeColor="accent1"/>
          <w:right w:val="single" w:sz="4" w:space="0" w:color="034B45" w:themeColor="accent1"/>
          <w:insideH w:val="nil"/>
        </w:tcBorders>
        <w:shd w:val="clear" w:color="auto" w:fill="034B45" w:themeFill="accent1"/>
      </w:tcPr>
    </w:tblStylePr>
    <w:tblStylePr w:type="lastRow">
      <w:rPr>
        <w:b/>
        <w:bCs/>
      </w:rPr>
      <w:tblPr/>
      <w:tcPr>
        <w:tcBorders>
          <w:top w:val="double" w:sz="4" w:space="0" w:color="09F1DD" w:themeColor="accent1" w:themeTint="99"/>
        </w:tcBorders>
      </w:tcPr>
    </w:tblStylePr>
    <w:tblStylePr w:type="firstCol">
      <w:rPr>
        <w:b/>
        <w:bCs/>
      </w:rPr>
    </w:tblStylePr>
    <w:tblStylePr w:type="lastCol">
      <w:rPr>
        <w:b/>
        <w:bCs/>
      </w:rPr>
    </w:tblStylePr>
    <w:tblStylePr w:type="band1Vert">
      <w:tblPr/>
      <w:tcPr>
        <w:shd w:val="clear" w:color="auto" w:fill="ABFBF4" w:themeFill="accent1" w:themeFillTint="33"/>
      </w:tcPr>
    </w:tblStylePr>
    <w:tblStylePr w:type="band1Horz">
      <w:tblPr/>
      <w:tcPr>
        <w:shd w:val="clear" w:color="auto" w:fill="ABFBF4" w:themeFill="accent1" w:themeFillTint="33"/>
      </w:tcPr>
    </w:tblStylePr>
  </w:style>
  <w:style w:type="character" w:styleId="Merknadsreferanse">
    <w:name w:val="annotation reference"/>
    <w:basedOn w:val="Standardskriftforavsnitt"/>
    <w:uiPriority w:val="99"/>
    <w:semiHidden/>
    <w:unhideWhenUsed/>
    <w:rsid w:val="009A7D64"/>
    <w:rPr>
      <w:sz w:val="16"/>
      <w:szCs w:val="16"/>
    </w:rPr>
  </w:style>
  <w:style w:type="paragraph" w:styleId="Merknadstekst">
    <w:name w:val="annotation text"/>
    <w:basedOn w:val="Normal"/>
    <w:link w:val="MerknadstekstTegn"/>
    <w:uiPriority w:val="99"/>
    <w:unhideWhenUsed/>
    <w:pPr>
      <w:spacing w:line="240" w:lineRule="auto"/>
    </w:pPr>
    <w:rPr>
      <w:szCs w:val="20"/>
    </w:rPr>
  </w:style>
  <w:style w:type="character" w:customStyle="1" w:styleId="MerknadstekstTegn">
    <w:name w:val="Merknadstekst Tegn"/>
    <w:basedOn w:val="Standardskriftforavsnitt"/>
    <w:link w:val="Merknadstekst"/>
    <w:uiPriority w:val="99"/>
    <w:rsid w:val="009A7D64"/>
    <w:rPr>
      <w:sz w:val="20"/>
      <w:szCs w:val="20"/>
    </w:rPr>
  </w:style>
  <w:style w:type="paragraph" w:styleId="Kommentaremne">
    <w:name w:val="annotation subject"/>
    <w:basedOn w:val="Merknadstekst"/>
    <w:next w:val="Merknadstekst"/>
    <w:link w:val="KommentaremneTegn"/>
    <w:uiPriority w:val="99"/>
    <w:semiHidden/>
    <w:unhideWhenUsed/>
    <w:rsid w:val="00D66F9B"/>
    <w:rPr>
      <w:b/>
      <w:bCs/>
    </w:rPr>
  </w:style>
  <w:style w:type="character" w:customStyle="1" w:styleId="KommentaremneTegn">
    <w:name w:val="Kommentaremne Tegn"/>
    <w:basedOn w:val="MerknadstekstTegn"/>
    <w:link w:val="Kommentaremne"/>
    <w:uiPriority w:val="99"/>
    <w:semiHidden/>
    <w:rsid w:val="00D66F9B"/>
    <w:rPr>
      <w:b/>
      <w:bCs/>
      <w:sz w:val="20"/>
      <w:szCs w:val="20"/>
    </w:rPr>
  </w:style>
  <w:style w:type="table" w:styleId="Listetabell3">
    <w:name w:val="List Table 3"/>
    <w:basedOn w:val="Vanligtabell"/>
    <w:uiPriority w:val="48"/>
    <w:rsid w:val="005A3B26"/>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Rutenettabell4">
    <w:name w:val="Grid Table 4"/>
    <w:basedOn w:val="Vanligtabell"/>
    <w:uiPriority w:val="49"/>
    <w:rsid w:val="005A3B26"/>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Omtale">
    <w:name w:val="Mention"/>
    <w:basedOn w:val="Standardskriftforavsnitt"/>
    <w:uiPriority w:val="99"/>
    <w:unhideWhenUsed/>
    <w:rsid w:val="00672B8D"/>
    <w:rPr>
      <w:color w:val="2B579A"/>
      <w:shd w:val="clear" w:color="auto" w:fill="E1DFDD"/>
    </w:rPr>
  </w:style>
  <w:style w:type="table" w:styleId="Listetabell4uthevingsfarge3">
    <w:name w:val="List Table 4 Accent 3"/>
    <w:basedOn w:val="Vanligtabell"/>
    <w:uiPriority w:val="49"/>
    <w:rsid w:val="001F650F"/>
    <w:pPr>
      <w:spacing w:after="0" w:line="240" w:lineRule="auto"/>
    </w:pPr>
    <w:tblPr>
      <w:tblStyleRowBandSize w:val="1"/>
      <w:tblStyleColBandSize w:val="1"/>
      <w:tblBorders>
        <w:top w:val="single" w:sz="4" w:space="0" w:color="DDF9DE" w:themeColor="accent3" w:themeTint="99"/>
        <w:left w:val="single" w:sz="4" w:space="0" w:color="DDF9DE" w:themeColor="accent3" w:themeTint="99"/>
        <w:bottom w:val="single" w:sz="4" w:space="0" w:color="DDF9DE" w:themeColor="accent3" w:themeTint="99"/>
        <w:right w:val="single" w:sz="4" w:space="0" w:color="DDF9DE" w:themeColor="accent3" w:themeTint="99"/>
        <w:insideH w:val="single" w:sz="4" w:space="0" w:color="DDF9DE" w:themeColor="accent3" w:themeTint="99"/>
      </w:tblBorders>
    </w:tblPr>
    <w:tblStylePr w:type="firstRow">
      <w:rPr>
        <w:b/>
        <w:bCs/>
        <w:color w:val="FFFFFF" w:themeColor="background1"/>
      </w:rPr>
      <w:tblPr/>
      <w:tcPr>
        <w:tcBorders>
          <w:top w:val="single" w:sz="4" w:space="0" w:color="C7F6C9" w:themeColor="accent3"/>
          <w:left w:val="single" w:sz="4" w:space="0" w:color="C7F6C9" w:themeColor="accent3"/>
          <w:bottom w:val="single" w:sz="4" w:space="0" w:color="C7F6C9" w:themeColor="accent3"/>
          <w:right w:val="single" w:sz="4" w:space="0" w:color="C7F6C9" w:themeColor="accent3"/>
          <w:insideH w:val="nil"/>
        </w:tcBorders>
        <w:shd w:val="clear" w:color="auto" w:fill="C7F6C9" w:themeFill="accent3"/>
      </w:tcPr>
    </w:tblStylePr>
    <w:tblStylePr w:type="lastRow">
      <w:rPr>
        <w:b/>
        <w:bCs/>
      </w:rPr>
      <w:tblPr/>
      <w:tcPr>
        <w:tcBorders>
          <w:top w:val="double" w:sz="4" w:space="0" w:color="DDF9DE" w:themeColor="accent3" w:themeTint="99"/>
        </w:tcBorders>
      </w:tcPr>
    </w:tblStylePr>
    <w:tblStylePr w:type="firstCol">
      <w:rPr>
        <w:b/>
        <w:bCs/>
      </w:rPr>
    </w:tblStylePr>
    <w:tblStylePr w:type="lastCol">
      <w:rPr>
        <w:b/>
        <w:bCs/>
      </w:rPr>
    </w:tblStylePr>
    <w:tblStylePr w:type="band1Vert">
      <w:tblPr/>
      <w:tcPr>
        <w:shd w:val="clear" w:color="auto" w:fill="F3FDF4" w:themeFill="accent3" w:themeFillTint="33"/>
      </w:tcPr>
    </w:tblStylePr>
    <w:tblStylePr w:type="band1Horz">
      <w:tblPr/>
      <w:tcPr>
        <w:shd w:val="clear" w:color="auto" w:fill="F3FDF4" w:themeFill="accent3" w:themeFillTint="33"/>
      </w:tcPr>
    </w:tblStylePr>
  </w:style>
  <w:style w:type="table" w:styleId="Rutenettabell4uthevingsfarge3">
    <w:name w:val="Grid Table 4 Accent 3"/>
    <w:basedOn w:val="Vanligtabell"/>
    <w:uiPriority w:val="49"/>
    <w:rsid w:val="009052BE"/>
    <w:pPr>
      <w:spacing w:after="0" w:line="240" w:lineRule="auto"/>
    </w:pPr>
    <w:tblPr>
      <w:tblStyleRowBandSize w:val="1"/>
      <w:tblStyleColBandSize w:val="1"/>
      <w:tblBorders>
        <w:top w:val="single" w:sz="4" w:space="0" w:color="DDF9DE" w:themeColor="accent3" w:themeTint="99"/>
        <w:left w:val="single" w:sz="4" w:space="0" w:color="DDF9DE" w:themeColor="accent3" w:themeTint="99"/>
        <w:bottom w:val="single" w:sz="4" w:space="0" w:color="DDF9DE" w:themeColor="accent3" w:themeTint="99"/>
        <w:right w:val="single" w:sz="4" w:space="0" w:color="DDF9DE" w:themeColor="accent3" w:themeTint="99"/>
        <w:insideH w:val="single" w:sz="4" w:space="0" w:color="DDF9DE" w:themeColor="accent3" w:themeTint="99"/>
        <w:insideV w:val="single" w:sz="4" w:space="0" w:color="DDF9DE" w:themeColor="accent3" w:themeTint="99"/>
      </w:tblBorders>
    </w:tblPr>
    <w:tblStylePr w:type="firstRow">
      <w:rPr>
        <w:b/>
        <w:bCs/>
        <w:color w:val="FFFFFF" w:themeColor="background1"/>
      </w:rPr>
      <w:tblPr/>
      <w:tcPr>
        <w:tcBorders>
          <w:top w:val="single" w:sz="4" w:space="0" w:color="C7F6C9" w:themeColor="accent3"/>
          <w:left w:val="single" w:sz="4" w:space="0" w:color="C7F6C9" w:themeColor="accent3"/>
          <w:bottom w:val="single" w:sz="4" w:space="0" w:color="C7F6C9" w:themeColor="accent3"/>
          <w:right w:val="single" w:sz="4" w:space="0" w:color="C7F6C9" w:themeColor="accent3"/>
          <w:insideH w:val="nil"/>
          <w:insideV w:val="nil"/>
        </w:tcBorders>
        <w:shd w:val="clear" w:color="auto" w:fill="C7F6C9" w:themeFill="accent3"/>
      </w:tcPr>
    </w:tblStylePr>
    <w:tblStylePr w:type="lastRow">
      <w:rPr>
        <w:b/>
        <w:bCs/>
      </w:rPr>
      <w:tblPr/>
      <w:tcPr>
        <w:tcBorders>
          <w:top w:val="double" w:sz="4" w:space="0" w:color="C7F6C9" w:themeColor="accent3"/>
        </w:tcBorders>
      </w:tcPr>
    </w:tblStylePr>
    <w:tblStylePr w:type="firstCol">
      <w:rPr>
        <w:b/>
        <w:bCs/>
      </w:rPr>
    </w:tblStylePr>
    <w:tblStylePr w:type="lastCol">
      <w:rPr>
        <w:b/>
        <w:bCs/>
      </w:rPr>
    </w:tblStylePr>
    <w:tblStylePr w:type="band1Vert">
      <w:tblPr/>
      <w:tcPr>
        <w:shd w:val="clear" w:color="auto" w:fill="F3FDF4" w:themeFill="accent3" w:themeFillTint="33"/>
      </w:tcPr>
    </w:tblStylePr>
    <w:tblStylePr w:type="band1Horz">
      <w:tblPr/>
      <w:tcPr>
        <w:shd w:val="clear" w:color="auto" w:fill="F3FDF4" w:themeFill="accent3" w:themeFillTint="33"/>
      </w:tcPr>
    </w:tblStylePr>
  </w:style>
  <w:style w:type="table" w:styleId="Listetabell3uthevingsfarge3">
    <w:name w:val="List Table 3 Accent 3"/>
    <w:basedOn w:val="Vanligtabell"/>
    <w:uiPriority w:val="48"/>
    <w:rsid w:val="00B73404"/>
    <w:pPr>
      <w:spacing w:after="0" w:line="240" w:lineRule="auto"/>
    </w:pPr>
    <w:tblPr>
      <w:tblStyleRowBandSize w:val="1"/>
      <w:tblStyleColBandSize w:val="1"/>
      <w:tblBorders>
        <w:top w:val="single" w:sz="4" w:space="0" w:color="C7F6C9" w:themeColor="accent3"/>
        <w:left w:val="single" w:sz="4" w:space="0" w:color="C7F6C9" w:themeColor="accent3"/>
        <w:bottom w:val="single" w:sz="4" w:space="0" w:color="C7F6C9" w:themeColor="accent3"/>
        <w:right w:val="single" w:sz="4" w:space="0" w:color="C7F6C9" w:themeColor="accent3"/>
      </w:tblBorders>
    </w:tblPr>
    <w:tblStylePr w:type="firstRow">
      <w:rPr>
        <w:b/>
        <w:bCs/>
        <w:color w:val="FFFFFF" w:themeColor="background1"/>
      </w:rPr>
      <w:tblPr/>
      <w:tcPr>
        <w:shd w:val="clear" w:color="auto" w:fill="C7F6C9" w:themeFill="accent3"/>
      </w:tcPr>
    </w:tblStylePr>
    <w:tblStylePr w:type="lastRow">
      <w:rPr>
        <w:b/>
        <w:bCs/>
      </w:rPr>
      <w:tblPr/>
      <w:tcPr>
        <w:tcBorders>
          <w:top w:val="double" w:sz="4" w:space="0" w:color="C7F6C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7F6C9" w:themeColor="accent3"/>
          <w:right w:val="single" w:sz="4" w:space="0" w:color="C7F6C9" w:themeColor="accent3"/>
        </w:tcBorders>
      </w:tcPr>
    </w:tblStylePr>
    <w:tblStylePr w:type="band1Horz">
      <w:tblPr/>
      <w:tcPr>
        <w:tcBorders>
          <w:top w:val="single" w:sz="4" w:space="0" w:color="C7F6C9" w:themeColor="accent3"/>
          <w:bottom w:val="single" w:sz="4" w:space="0" w:color="C7F6C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7F6C9" w:themeColor="accent3"/>
          <w:left w:val="nil"/>
        </w:tcBorders>
      </w:tcPr>
    </w:tblStylePr>
    <w:tblStylePr w:type="swCell">
      <w:tblPr/>
      <w:tcPr>
        <w:tcBorders>
          <w:top w:val="double" w:sz="4" w:space="0" w:color="C7F6C9" w:themeColor="accent3"/>
          <w:right w:val="nil"/>
        </w:tcBorders>
      </w:tcPr>
    </w:tblStylePr>
  </w:style>
  <w:style w:type="table" w:styleId="Rutenettabell5mrk">
    <w:name w:val="Grid Table 5 Dark"/>
    <w:basedOn w:val="Vanligtabell"/>
    <w:uiPriority w:val="50"/>
    <w:rsid w:val="00F86D86"/>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character" w:customStyle="1" w:styleId="CommentReference1">
    <w:name w:val="Comment Reference1"/>
    <w:basedOn w:val="Standardskriftforavsnitt"/>
    <w:uiPriority w:val="99"/>
    <w:semiHidden/>
    <w:unhideWhenUsed/>
    <w:rsid w:val="00A763F9"/>
    <w:rPr>
      <w:sz w:val="16"/>
      <w:szCs w:val="16"/>
    </w:rPr>
  </w:style>
  <w:style w:type="paragraph" w:customStyle="1" w:styleId="CommentText1">
    <w:name w:val="Comment Text1"/>
    <w:basedOn w:val="Normal"/>
    <w:uiPriority w:val="99"/>
    <w:unhideWhenUsed/>
    <w:rsid w:val="00A763F9"/>
    <w:pPr>
      <w:spacing w:line="240" w:lineRule="auto"/>
    </w:pPr>
    <w:rPr>
      <w:szCs w:val="20"/>
    </w:rPr>
  </w:style>
  <w:style w:type="paragraph" w:customStyle="1" w:styleId="CommentSubject1">
    <w:name w:val="Comment Subject1"/>
    <w:basedOn w:val="CommentText1"/>
    <w:next w:val="CommentText1"/>
    <w:uiPriority w:val="99"/>
    <w:semiHidden/>
    <w:unhideWhenUsed/>
    <w:rsid w:val="00A763F9"/>
    <w:rPr>
      <w:b/>
      <w:bCs/>
    </w:rPr>
  </w:style>
  <w:style w:type="table" w:styleId="Rutenettabell5mrkuthevingsfarge3">
    <w:name w:val="Grid Table 5 Dark Accent 3"/>
    <w:basedOn w:val="Vanligtabell"/>
    <w:uiPriority w:val="50"/>
    <w:rsid w:val="00455CD5"/>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3FDF4"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7F6C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7F6C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7F6C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7F6C9" w:themeFill="accent3"/>
      </w:tcPr>
    </w:tblStylePr>
    <w:tblStylePr w:type="band1Vert">
      <w:tblPr/>
      <w:tcPr>
        <w:shd w:val="clear" w:color="auto" w:fill="E8FBE9" w:themeFill="accent3" w:themeFillTint="66"/>
      </w:tcPr>
    </w:tblStylePr>
    <w:tblStylePr w:type="band1Horz">
      <w:tblPr/>
      <w:tcPr>
        <w:shd w:val="clear" w:color="auto" w:fill="E8FBE9" w:themeFill="accent3" w:themeFillTint="66"/>
      </w:tcPr>
    </w:tblStylePr>
  </w:style>
  <w:style w:type="table" w:styleId="Rutenettabell5mrkuthevingsfarge2">
    <w:name w:val="Grid Table 5 Dark Accent 2"/>
    <w:basedOn w:val="Vanligtabell"/>
    <w:uiPriority w:val="50"/>
    <w:rsid w:val="00DA591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FDF0"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EF8B6"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EF8B6"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EF8B6"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EF8B6" w:themeFill="accent2"/>
      </w:tcPr>
    </w:tblStylePr>
    <w:tblStylePr w:type="band1Vert">
      <w:tblPr/>
      <w:tcPr>
        <w:shd w:val="clear" w:color="auto" w:fill="B8FCE1" w:themeFill="accent2" w:themeFillTint="66"/>
      </w:tcPr>
    </w:tblStylePr>
    <w:tblStylePr w:type="band1Horz">
      <w:tblPr/>
      <w:tcPr>
        <w:shd w:val="clear" w:color="auto" w:fill="B8FCE1" w:themeFill="accent2"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31721551">
      <w:bodyDiv w:val="1"/>
      <w:marLeft w:val="0"/>
      <w:marRight w:val="0"/>
      <w:marTop w:val="0"/>
      <w:marBottom w:val="0"/>
      <w:divBdr>
        <w:top w:val="none" w:sz="0" w:space="0" w:color="auto"/>
        <w:left w:val="none" w:sz="0" w:space="0" w:color="auto"/>
        <w:bottom w:val="none" w:sz="0" w:space="0" w:color="auto"/>
        <w:right w:val="none" w:sz="0" w:space="0" w:color="auto"/>
      </w:divBdr>
    </w:div>
    <w:div w:id="11932997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26"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4.jpeg"/><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3.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chart" Target="charts/chart2.xml"/><Relationship Id="rId23" Type="http://schemas.openxmlformats.org/officeDocument/2006/relationships/image" Target="media/image6.jpeg"/><Relationship Id="rId28" Type="http://schemas.openxmlformats.org/officeDocument/2006/relationships/header" Target="header3.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chart" Target="charts/chart1.xml"/><Relationship Id="rId22" Type="http://schemas.openxmlformats.org/officeDocument/2006/relationships/image" Target="media/image5.jpeg"/><Relationship Id="rId27" Type="http://schemas.openxmlformats.org/officeDocument/2006/relationships/footer" Target="footer2.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EG530016\AppData\Local\Temp\0f92ca7f-36fa-4fec-b65d-9534cd043b24_rapportmal-Word.zip.rapportmal-Word.zip\Rapportmal_1spalte_.dotx"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oslokommune.sharepoint.com/sites/TEAM-REG-INN-Rammeavtaleforfarligavfall/Delte%20dokumenter/Arbeidsmappe/Estimerte%20vekter%20til%20alle%20oppdrag.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oslokommune.sharepoint.com/sites/TEAM-REG-INN-Rammeavtaleforfarligavfall/Delte%20dokumenter/Arbeidsmappe/Estimerte%20vekter%20til%20alle%20oppdrag.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nb-NO"/>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nb-NO">
                <a:latin typeface="Oslo Sans Office" panose="02000000000000000000" pitchFamily="2" charset="0"/>
              </a:rPr>
              <a:t>Mengder impregnert trevirke per anlegg per</a:t>
            </a:r>
            <a:r>
              <a:rPr lang="nb-NO" baseline="0">
                <a:latin typeface="Oslo Sans Office" panose="02000000000000000000" pitchFamily="2" charset="0"/>
              </a:rPr>
              <a:t> år (tonn)</a:t>
            </a:r>
            <a:endParaRPr lang="nb-NO">
              <a:latin typeface="Oslo Sans Office" panose="02000000000000000000" pitchFamily="2"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nb-NO"/>
        </a:p>
      </c:txPr>
    </c:title>
    <c:autoTitleDeleted val="0"/>
    <c:plotArea>
      <c:layout/>
      <c:barChart>
        <c:barDir val="col"/>
        <c:grouping val="stacked"/>
        <c:varyColors val="0"/>
        <c:ser>
          <c:idx val="0"/>
          <c:order val="0"/>
          <c:tx>
            <c:strRef>
              <c:f>'Delkontrakt 5 - Impregnert trev'!$A$2</c:f>
              <c:strCache>
                <c:ptCount val="1"/>
                <c:pt idx="0">
                  <c:v>Haraldrud</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bg1"/>
                    </a:solidFill>
                    <a:latin typeface="+mn-lt"/>
                    <a:ea typeface="+mn-ea"/>
                    <a:cs typeface="+mn-cs"/>
                  </a:defRPr>
                </a:pPr>
                <a:endParaRPr lang="nb-NO"/>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'Delkontrakt 5 - Impregnert trev'!$B$1:$E$1</c:f>
              <c:numCache>
                <c:formatCode>General</c:formatCode>
                <c:ptCount val="4"/>
                <c:pt idx="0">
                  <c:v>2022</c:v>
                </c:pt>
                <c:pt idx="1">
                  <c:v>2023</c:v>
                </c:pt>
                <c:pt idx="2">
                  <c:v>2024</c:v>
                </c:pt>
                <c:pt idx="3">
                  <c:v>2025</c:v>
                </c:pt>
              </c:numCache>
            </c:numRef>
          </c:cat>
          <c:val>
            <c:numRef>
              <c:f>'Delkontrakt 5 - Impregnert trev'!$B$2:$E$2</c:f>
              <c:numCache>
                <c:formatCode>General</c:formatCode>
                <c:ptCount val="4"/>
                <c:pt idx="0">
                  <c:v>796</c:v>
                </c:pt>
                <c:pt idx="1">
                  <c:v>919</c:v>
                </c:pt>
                <c:pt idx="2">
                  <c:v>982</c:v>
                </c:pt>
                <c:pt idx="3">
                  <c:v>871</c:v>
                </c:pt>
              </c:numCache>
            </c:numRef>
          </c:val>
          <c:extLst>
            <c:ext xmlns:c16="http://schemas.microsoft.com/office/drawing/2014/chart" uri="{C3380CC4-5D6E-409C-BE32-E72D297353CC}">
              <c16:uniqueId val="{00000000-C93A-4DB2-A613-E9E40D272D8B}"/>
            </c:ext>
          </c:extLst>
        </c:ser>
        <c:ser>
          <c:idx val="1"/>
          <c:order val="1"/>
          <c:tx>
            <c:strRef>
              <c:f>'Delkontrakt 5 - Impregnert trev'!$A$3</c:f>
              <c:strCache>
                <c:ptCount val="1"/>
                <c:pt idx="0">
                  <c:v>Grønmo</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mn-lt"/>
                    <a:ea typeface="+mn-ea"/>
                    <a:cs typeface="+mn-cs"/>
                  </a:defRPr>
                </a:pPr>
                <a:endParaRPr lang="nb-NO"/>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'Delkontrakt 5 - Impregnert trev'!$B$1:$E$1</c:f>
              <c:numCache>
                <c:formatCode>General</c:formatCode>
                <c:ptCount val="4"/>
                <c:pt idx="0">
                  <c:v>2022</c:v>
                </c:pt>
                <c:pt idx="1">
                  <c:v>2023</c:v>
                </c:pt>
                <c:pt idx="2">
                  <c:v>2024</c:v>
                </c:pt>
                <c:pt idx="3">
                  <c:v>2025</c:v>
                </c:pt>
              </c:numCache>
            </c:numRef>
          </c:cat>
          <c:val>
            <c:numRef>
              <c:f>'Delkontrakt 5 - Impregnert trev'!$B$3:$E$3</c:f>
              <c:numCache>
                <c:formatCode>General</c:formatCode>
                <c:ptCount val="4"/>
                <c:pt idx="0">
                  <c:v>531</c:v>
                </c:pt>
                <c:pt idx="1">
                  <c:v>546</c:v>
                </c:pt>
                <c:pt idx="2">
                  <c:v>607</c:v>
                </c:pt>
                <c:pt idx="3">
                  <c:v>600</c:v>
                </c:pt>
              </c:numCache>
            </c:numRef>
          </c:val>
          <c:extLst>
            <c:ext xmlns:c16="http://schemas.microsoft.com/office/drawing/2014/chart" uri="{C3380CC4-5D6E-409C-BE32-E72D297353CC}">
              <c16:uniqueId val="{00000001-C93A-4DB2-A613-E9E40D272D8B}"/>
            </c:ext>
          </c:extLst>
        </c:ser>
        <c:ser>
          <c:idx val="2"/>
          <c:order val="2"/>
          <c:tx>
            <c:strRef>
              <c:f>'Delkontrakt 5 - Impregnert trev'!$A$4</c:f>
              <c:strCache>
                <c:ptCount val="1"/>
                <c:pt idx="0">
                  <c:v>Smestad</c:v>
                </c:pt>
              </c:strCache>
            </c:strRef>
          </c:tx>
          <c:spPr>
            <a:solidFill>
              <a:schemeClr val="accent5"/>
            </a:solidFill>
            <a:ln>
              <a:noFill/>
            </a:ln>
            <a:effectLst/>
          </c:spPr>
          <c:invertIfNegative val="0"/>
          <c:dPt>
            <c:idx val="3"/>
            <c:invertIfNegative val="0"/>
            <c:bubble3D val="0"/>
            <c:spPr>
              <a:solidFill>
                <a:schemeClr val="accent5"/>
              </a:solidFill>
              <a:ln>
                <a:noFill/>
              </a:ln>
              <a:effectLst/>
            </c:spPr>
            <c:extLst>
              <c:ext xmlns:c16="http://schemas.microsoft.com/office/drawing/2014/chart" uri="{C3380CC4-5D6E-409C-BE32-E72D297353CC}">
                <c16:uniqueId val="{00000003-C93A-4DB2-A613-E9E40D272D8B}"/>
              </c:ext>
            </c:extLst>
          </c:dPt>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bg1"/>
                    </a:solidFill>
                    <a:latin typeface="+mn-lt"/>
                    <a:ea typeface="+mn-ea"/>
                    <a:cs typeface="+mn-cs"/>
                  </a:defRPr>
                </a:pPr>
                <a:endParaRPr lang="nb-NO"/>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'Delkontrakt 5 - Impregnert trev'!$B$1:$E$1</c:f>
              <c:numCache>
                <c:formatCode>General</c:formatCode>
                <c:ptCount val="4"/>
                <c:pt idx="0">
                  <c:v>2022</c:v>
                </c:pt>
                <c:pt idx="1">
                  <c:v>2023</c:v>
                </c:pt>
                <c:pt idx="2">
                  <c:v>2024</c:v>
                </c:pt>
                <c:pt idx="3">
                  <c:v>2025</c:v>
                </c:pt>
              </c:numCache>
            </c:numRef>
          </c:cat>
          <c:val>
            <c:numRef>
              <c:f>'Delkontrakt 5 - Impregnert trev'!$B$4:$E$4</c:f>
              <c:numCache>
                <c:formatCode>General</c:formatCode>
                <c:ptCount val="4"/>
                <c:pt idx="0">
                  <c:v>375</c:v>
                </c:pt>
                <c:pt idx="1">
                  <c:v>421</c:v>
                </c:pt>
                <c:pt idx="2">
                  <c:v>458</c:v>
                </c:pt>
                <c:pt idx="3">
                  <c:v>480</c:v>
                </c:pt>
              </c:numCache>
            </c:numRef>
          </c:val>
          <c:extLst>
            <c:ext xmlns:c16="http://schemas.microsoft.com/office/drawing/2014/chart" uri="{C3380CC4-5D6E-409C-BE32-E72D297353CC}">
              <c16:uniqueId val="{00000002-C93A-4DB2-A613-E9E40D272D8B}"/>
            </c:ext>
          </c:extLst>
        </c:ser>
        <c:dLbls>
          <c:dLblPos val="ctr"/>
          <c:showLegendKey val="0"/>
          <c:showVal val="1"/>
          <c:showCatName val="0"/>
          <c:showSerName val="0"/>
          <c:showPercent val="0"/>
          <c:showBubbleSize val="0"/>
        </c:dLbls>
        <c:gapWidth val="150"/>
        <c:overlap val="100"/>
        <c:axId val="144562847"/>
        <c:axId val="144560927"/>
      </c:barChart>
      <c:catAx>
        <c:axId val="1445628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nb-NO"/>
          </a:p>
        </c:txPr>
        <c:crossAx val="144560927"/>
        <c:crosses val="autoZero"/>
        <c:auto val="1"/>
        <c:lblAlgn val="ctr"/>
        <c:lblOffset val="100"/>
        <c:noMultiLvlLbl val="0"/>
      </c:catAx>
      <c:valAx>
        <c:axId val="14456092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nb-NO"/>
          </a:p>
        </c:txPr>
        <c:crossAx val="14456284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nb-N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nb-NO"/>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nb-NO"/>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nb-NO" sz="1400">
                <a:latin typeface="Oslo Sans Office" panose="02000000000000000000" pitchFamily="2" charset="0"/>
              </a:rPr>
              <a:t>Mengder impregnert trevirke per</a:t>
            </a:r>
            <a:r>
              <a:rPr lang="nb-NO" sz="1400" baseline="0">
                <a:latin typeface="Oslo Sans Office" panose="02000000000000000000" pitchFamily="2" charset="0"/>
              </a:rPr>
              <a:t> </a:t>
            </a:r>
            <a:r>
              <a:rPr lang="nb-NO" sz="1400">
                <a:latin typeface="Oslo Sans Office" panose="02000000000000000000" pitchFamily="2" charset="0"/>
              </a:rPr>
              <a:t>anlegg per måned 2025 (tonn)</a:t>
            </a:r>
          </a:p>
        </c:rich>
      </c:tx>
      <c:layout>
        <c:manualLayout>
          <c:xMode val="edge"/>
          <c:yMode val="edge"/>
          <c:x val="0.12503298107473407"/>
          <c:y val="4.204152949089456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nb-NO"/>
        </a:p>
      </c:txPr>
    </c:title>
    <c:autoTitleDeleted val="0"/>
    <c:plotArea>
      <c:layout/>
      <c:lineChart>
        <c:grouping val="standard"/>
        <c:varyColors val="0"/>
        <c:ser>
          <c:idx val="1"/>
          <c:order val="0"/>
          <c:tx>
            <c:strRef>
              <c:f>'Delkontrakt 5 - Impregnert trev'!$A$12</c:f>
              <c:strCache>
                <c:ptCount val="1"/>
                <c:pt idx="0">
                  <c:v>Haraldrud</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'Delkontrakt 5 - Impregnert trev'!$B$10:$M$10</c:f>
              <c:strCache>
                <c:ptCount val="12"/>
                <c:pt idx="0">
                  <c:v>Januar</c:v>
                </c:pt>
                <c:pt idx="1">
                  <c:v>Februar</c:v>
                </c:pt>
                <c:pt idx="2">
                  <c:v>Mars</c:v>
                </c:pt>
                <c:pt idx="3">
                  <c:v>April</c:v>
                </c:pt>
                <c:pt idx="4">
                  <c:v>Mai</c:v>
                </c:pt>
                <c:pt idx="5">
                  <c:v>Juni</c:v>
                </c:pt>
                <c:pt idx="6">
                  <c:v>Juli</c:v>
                </c:pt>
                <c:pt idx="7">
                  <c:v>August</c:v>
                </c:pt>
                <c:pt idx="8">
                  <c:v>September</c:v>
                </c:pt>
                <c:pt idx="9">
                  <c:v>Oktober</c:v>
                </c:pt>
                <c:pt idx="10">
                  <c:v>November</c:v>
                </c:pt>
                <c:pt idx="11">
                  <c:v>Desember</c:v>
                </c:pt>
              </c:strCache>
            </c:strRef>
          </c:cat>
          <c:val>
            <c:numRef>
              <c:f>'Delkontrakt 5 - Impregnert trev'!$B$12:$M$12</c:f>
              <c:numCache>
                <c:formatCode>0</c:formatCode>
                <c:ptCount val="12"/>
                <c:pt idx="0">
                  <c:v>21.6</c:v>
                </c:pt>
                <c:pt idx="1">
                  <c:v>20.98</c:v>
                </c:pt>
                <c:pt idx="2">
                  <c:v>39.1</c:v>
                </c:pt>
                <c:pt idx="3">
                  <c:v>87.8</c:v>
                </c:pt>
                <c:pt idx="4">
                  <c:v>87.96</c:v>
                </c:pt>
                <c:pt idx="5">
                  <c:v>99.16</c:v>
                </c:pt>
                <c:pt idx="6">
                  <c:v>122.98</c:v>
                </c:pt>
                <c:pt idx="7">
                  <c:v>62.38</c:v>
                </c:pt>
                <c:pt idx="8">
                  <c:v>104.02</c:v>
                </c:pt>
                <c:pt idx="9">
                  <c:v>90.62</c:v>
                </c:pt>
                <c:pt idx="10">
                  <c:v>83.08</c:v>
                </c:pt>
                <c:pt idx="11">
                  <c:v>34.880000000000003</c:v>
                </c:pt>
              </c:numCache>
            </c:numRef>
          </c:val>
          <c:smooth val="0"/>
          <c:extLst>
            <c:ext xmlns:c16="http://schemas.microsoft.com/office/drawing/2014/chart" uri="{C3380CC4-5D6E-409C-BE32-E72D297353CC}">
              <c16:uniqueId val="{00000001-569B-4F67-ABBC-353274F12249}"/>
            </c:ext>
          </c:extLst>
        </c:ser>
        <c:ser>
          <c:idx val="0"/>
          <c:order val="1"/>
          <c:tx>
            <c:strRef>
              <c:f>'Delkontrakt 5 - Impregnert trev'!$A$11</c:f>
              <c:strCache>
                <c:ptCount val="1"/>
                <c:pt idx="0">
                  <c:v>Grønmo</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'Delkontrakt 5 - Impregnert trev'!$B$10:$M$10</c:f>
              <c:strCache>
                <c:ptCount val="12"/>
                <c:pt idx="0">
                  <c:v>Januar</c:v>
                </c:pt>
                <c:pt idx="1">
                  <c:v>Februar</c:v>
                </c:pt>
                <c:pt idx="2">
                  <c:v>Mars</c:v>
                </c:pt>
                <c:pt idx="3">
                  <c:v>April</c:v>
                </c:pt>
                <c:pt idx="4">
                  <c:v>Mai</c:v>
                </c:pt>
                <c:pt idx="5">
                  <c:v>Juni</c:v>
                </c:pt>
                <c:pt idx="6">
                  <c:v>Juli</c:v>
                </c:pt>
                <c:pt idx="7">
                  <c:v>August</c:v>
                </c:pt>
                <c:pt idx="8">
                  <c:v>September</c:v>
                </c:pt>
                <c:pt idx="9">
                  <c:v>Oktober</c:v>
                </c:pt>
                <c:pt idx="10">
                  <c:v>November</c:v>
                </c:pt>
                <c:pt idx="11">
                  <c:v>Desember</c:v>
                </c:pt>
              </c:strCache>
            </c:strRef>
          </c:cat>
          <c:val>
            <c:numRef>
              <c:f>'Delkontrakt 5 - Impregnert trev'!$B$11:$M$11</c:f>
              <c:numCache>
                <c:formatCode>0</c:formatCode>
                <c:ptCount val="12"/>
                <c:pt idx="0">
                  <c:v>15.46</c:v>
                </c:pt>
                <c:pt idx="1">
                  <c:v>8</c:v>
                </c:pt>
                <c:pt idx="2">
                  <c:v>15.56</c:v>
                </c:pt>
                <c:pt idx="3">
                  <c:v>54.01</c:v>
                </c:pt>
                <c:pt idx="4">
                  <c:v>83.1</c:v>
                </c:pt>
                <c:pt idx="5">
                  <c:v>44.72</c:v>
                </c:pt>
                <c:pt idx="6">
                  <c:v>90.16</c:v>
                </c:pt>
                <c:pt idx="7">
                  <c:v>26.16</c:v>
                </c:pt>
                <c:pt idx="8">
                  <c:v>77.95</c:v>
                </c:pt>
                <c:pt idx="9">
                  <c:v>69.319999999999993</c:v>
                </c:pt>
                <c:pt idx="10">
                  <c:v>64.739999999999995</c:v>
                </c:pt>
                <c:pt idx="11">
                  <c:v>31.74</c:v>
                </c:pt>
              </c:numCache>
            </c:numRef>
          </c:val>
          <c:smooth val="0"/>
          <c:extLst>
            <c:ext xmlns:c16="http://schemas.microsoft.com/office/drawing/2014/chart" uri="{C3380CC4-5D6E-409C-BE32-E72D297353CC}">
              <c16:uniqueId val="{00000000-569B-4F67-ABBC-353274F12249}"/>
            </c:ext>
          </c:extLst>
        </c:ser>
        <c:ser>
          <c:idx val="2"/>
          <c:order val="2"/>
          <c:tx>
            <c:strRef>
              <c:f>'Delkontrakt 5 - Impregnert trev'!$A$13</c:f>
              <c:strCache>
                <c:ptCount val="1"/>
                <c:pt idx="0">
                  <c:v>Smestad</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strRef>
              <c:f>'Delkontrakt 5 - Impregnert trev'!$B$10:$M$10</c:f>
              <c:strCache>
                <c:ptCount val="12"/>
                <c:pt idx="0">
                  <c:v>Januar</c:v>
                </c:pt>
                <c:pt idx="1">
                  <c:v>Februar</c:v>
                </c:pt>
                <c:pt idx="2">
                  <c:v>Mars</c:v>
                </c:pt>
                <c:pt idx="3">
                  <c:v>April</c:v>
                </c:pt>
                <c:pt idx="4">
                  <c:v>Mai</c:v>
                </c:pt>
                <c:pt idx="5">
                  <c:v>Juni</c:v>
                </c:pt>
                <c:pt idx="6">
                  <c:v>Juli</c:v>
                </c:pt>
                <c:pt idx="7">
                  <c:v>August</c:v>
                </c:pt>
                <c:pt idx="8">
                  <c:v>September</c:v>
                </c:pt>
                <c:pt idx="9">
                  <c:v>Oktober</c:v>
                </c:pt>
                <c:pt idx="10">
                  <c:v>November</c:v>
                </c:pt>
                <c:pt idx="11">
                  <c:v>Desember</c:v>
                </c:pt>
              </c:strCache>
            </c:strRef>
          </c:cat>
          <c:val>
            <c:numRef>
              <c:f>'Delkontrakt 5 - Impregnert trev'!$B$13:$M$13</c:f>
              <c:numCache>
                <c:formatCode>0</c:formatCode>
                <c:ptCount val="12"/>
                <c:pt idx="0">
                  <c:v>20.68</c:v>
                </c:pt>
                <c:pt idx="1">
                  <c:v>7.84</c:v>
                </c:pt>
                <c:pt idx="2">
                  <c:v>20.34</c:v>
                </c:pt>
                <c:pt idx="3">
                  <c:v>53.06</c:v>
                </c:pt>
                <c:pt idx="4">
                  <c:v>50.91</c:v>
                </c:pt>
                <c:pt idx="5">
                  <c:v>49.62</c:v>
                </c:pt>
                <c:pt idx="6">
                  <c:v>61.34</c:v>
                </c:pt>
                <c:pt idx="7">
                  <c:v>25.92</c:v>
                </c:pt>
                <c:pt idx="8">
                  <c:v>54.64</c:v>
                </c:pt>
                <c:pt idx="9">
                  <c:v>50.54</c:v>
                </c:pt>
                <c:pt idx="10">
                  <c:v>31.26</c:v>
                </c:pt>
                <c:pt idx="11">
                  <c:v>31.32</c:v>
                </c:pt>
              </c:numCache>
            </c:numRef>
          </c:val>
          <c:smooth val="0"/>
          <c:extLst>
            <c:ext xmlns:c16="http://schemas.microsoft.com/office/drawing/2014/chart" uri="{C3380CC4-5D6E-409C-BE32-E72D297353CC}">
              <c16:uniqueId val="{00000002-569B-4F67-ABBC-353274F12249}"/>
            </c:ext>
          </c:extLst>
        </c:ser>
        <c:ser>
          <c:idx val="3"/>
          <c:order val="3"/>
          <c:tx>
            <c:strRef>
              <c:f>'Delkontrakt 5 - Impregnert trev'!$A$14</c:f>
              <c:strCache>
                <c:ptCount val="1"/>
                <c:pt idx="0">
                  <c:v>Totalt</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strRef>
              <c:f>'Delkontrakt 5 - Impregnert trev'!$B$10:$M$10</c:f>
              <c:strCache>
                <c:ptCount val="12"/>
                <c:pt idx="0">
                  <c:v>Januar</c:v>
                </c:pt>
                <c:pt idx="1">
                  <c:v>Februar</c:v>
                </c:pt>
                <c:pt idx="2">
                  <c:v>Mars</c:v>
                </c:pt>
                <c:pt idx="3">
                  <c:v>April</c:v>
                </c:pt>
                <c:pt idx="4">
                  <c:v>Mai</c:v>
                </c:pt>
                <c:pt idx="5">
                  <c:v>Juni</c:v>
                </c:pt>
                <c:pt idx="6">
                  <c:v>Juli</c:v>
                </c:pt>
                <c:pt idx="7">
                  <c:v>August</c:v>
                </c:pt>
                <c:pt idx="8">
                  <c:v>September</c:v>
                </c:pt>
                <c:pt idx="9">
                  <c:v>Oktober</c:v>
                </c:pt>
                <c:pt idx="10">
                  <c:v>November</c:v>
                </c:pt>
                <c:pt idx="11">
                  <c:v>Desember</c:v>
                </c:pt>
              </c:strCache>
            </c:strRef>
          </c:cat>
          <c:val>
            <c:numRef>
              <c:f>'Delkontrakt 5 - Impregnert trev'!$B$14:$M$14</c:f>
              <c:numCache>
                <c:formatCode>0</c:formatCode>
                <c:ptCount val="12"/>
                <c:pt idx="0">
                  <c:v>57.74</c:v>
                </c:pt>
                <c:pt idx="1">
                  <c:v>36.82</c:v>
                </c:pt>
                <c:pt idx="2">
                  <c:v>75</c:v>
                </c:pt>
                <c:pt idx="3">
                  <c:v>194.87</c:v>
                </c:pt>
                <c:pt idx="4">
                  <c:v>221.97</c:v>
                </c:pt>
                <c:pt idx="5">
                  <c:v>193.5</c:v>
                </c:pt>
                <c:pt idx="6">
                  <c:v>274.48</c:v>
                </c:pt>
                <c:pt idx="7">
                  <c:v>114.46000000000001</c:v>
                </c:pt>
                <c:pt idx="8">
                  <c:v>236.61</c:v>
                </c:pt>
                <c:pt idx="9">
                  <c:v>210.48</c:v>
                </c:pt>
                <c:pt idx="10">
                  <c:v>179.07999999999998</c:v>
                </c:pt>
                <c:pt idx="11">
                  <c:v>97.94</c:v>
                </c:pt>
              </c:numCache>
            </c:numRef>
          </c:val>
          <c:smooth val="0"/>
          <c:extLst>
            <c:ext xmlns:c16="http://schemas.microsoft.com/office/drawing/2014/chart" uri="{C3380CC4-5D6E-409C-BE32-E72D297353CC}">
              <c16:uniqueId val="{00000003-569B-4F67-ABBC-353274F12249}"/>
            </c:ext>
          </c:extLst>
        </c:ser>
        <c:dLbls>
          <c:showLegendKey val="0"/>
          <c:showVal val="0"/>
          <c:showCatName val="0"/>
          <c:showSerName val="0"/>
          <c:showPercent val="0"/>
          <c:showBubbleSize val="0"/>
        </c:dLbls>
        <c:marker val="1"/>
        <c:smooth val="0"/>
        <c:axId val="474024479"/>
        <c:axId val="474034079"/>
      </c:lineChart>
      <c:catAx>
        <c:axId val="47402447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nb-NO"/>
          </a:p>
        </c:txPr>
        <c:crossAx val="474034079"/>
        <c:crosses val="autoZero"/>
        <c:auto val="1"/>
        <c:lblAlgn val="ctr"/>
        <c:lblOffset val="100"/>
        <c:noMultiLvlLbl val="0"/>
      </c:catAx>
      <c:valAx>
        <c:axId val="474034079"/>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nb-NO"/>
          </a:p>
        </c:txPr>
        <c:crossAx val="47402447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nb-NO"/>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nb-NO"/>
    </a:p>
  </c:txPr>
  <c:externalData r:id="rId3">
    <c:autoUpdate val="0"/>
  </c:externalData>
</c:chartSpace>
</file>

<file path=word/charts/colors1.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root>
</root>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kument" ma:contentTypeID="0x01010066D2E2AFA8979F4EB3C5A846AC4326F4" ma:contentTypeVersion="3" ma:contentTypeDescription="Opprett et nytt dokument." ma:contentTypeScope="" ma:versionID="924a0b127c2265fde00146ce46fb6d90">
  <xsd:schema xmlns:xsd="http://www.w3.org/2001/XMLSchema" xmlns:xs="http://www.w3.org/2001/XMLSchema" xmlns:p="http://schemas.microsoft.com/office/2006/metadata/properties" xmlns:ns2="4b848136-87d7-4fc1-9d35-e116c4c0c8c4" targetNamespace="http://schemas.microsoft.com/office/2006/metadata/properties" ma:root="true" ma:fieldsID="ddde8f385b4dd32a67c128b844733ab8" ns2:_="">
    <xsd:import namespace="4b848136-87d7-4fc1-9d35-e116c4c0c8c4"/>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b848136-87d7-4fc1-9d35-e116c4c0c8c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8D0DB47-0F09-494C-ACBC-6CACE984BCF0}">
  <ds:schemaRefs>
    <ds:schemaRef ds:uri="http://schemas.openxmlformats.org/officeDocument/2006/bibliography"/>
  </ds:schemaRefs>
</ds:datastoreItem>
</file>

<file path=customXml/itemProps2.xml><?xml version="1.0" encoding="utf-8"?>
<ds:datastoreItem xmlns:ds="http://schemas.openxmlformats.org/officeDocument/2006/customXml" ds:itemID="{EF2AC1A3-F3AD-4EAF-9E2E-E2FB94C30E62}">
  <ds:schemaRefs/>
</ds:datastoreItem>
</file>

<file path=customXml/itemProps3.xml><?xml version="1.0" encoding="utf-8"?>
<ds:datastoreItem xmlns:ds="http://schemas.openxmlformats.org/officeDocument/2006/customXml" ds:itemID="{F2245AB1-8742-4A84-8C02-E7693DB1CAD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028EDFD-D534-46A1-8301-C3FA13D47391}">
  <ds:schemaRefs>
    <ds:schemaRef ds:uri="http://schemas.microsoft.com/sharepoint/v3/contenttype/forms"/>
  </ds:schemaRefs>
</ds:datastoreItem>
</file>

<file path=customXml/itemProps5.xml><?xml version="1.0" encoding="utf-8"?>
<ds:datastoreItem xmlns:ds="http://schemas.openxmlformats.org/officeDocument/2006/customXml" ds:itemID="{32B553FE-7507-4FEF-B1FB-4BDCEB00657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b848136-87d7-4fc1-9d35-e116c4c0c8c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Rapportmal_1spalte_.dotx</Template>
  <TotalTime>13086</TotalTime>
  <Pages>11</Pages>
  <Words>2619</Words>
  <Characters>13885</Characters>
  <Application>Microsoft Office Word</Application>
  <DocSecurity>0</DocSecurity>
  <Lines>115</Lines>
  <Paragraphs>32</Paragraphs>
  <ScaleCrop>false</ScaleCrop>
  <HeadingPairs>
    <vt:vector size="2" baseType="variant">
      <vt:variant>
        <vt:lpstr>Tittel</vt:lpstr>
      </vt:variant>
      <vt:variant>
        <vt:i4>1</vt:i4>
      </vt:variant>
    </vt:vector>
  </HeadingPairs>
  <TitlesOfParts>
    <vt:vector size="1" baseType="lpstr">
      <vt:lpstr/>
    </vt:vector>
  </TitlesOfParts>
  <Company>Oslo kommune</Company>
  <LinksUpToDate>false</LinksUpToDate>
  <CharactersWithSpaces>16472</CharactersWithSpaces>
  <SharedDoc>false</SharedDoc>
  <HLinks>
    <vt:vector size="120" baseType="variant">
      <vt:variant>
        <vt:i4>1114163</vt:i4>
      </vt:variant>
      <vt:variant>
        <vt:i4>116</vt:i4>
      </vt:variant>
      <vt:variant>
        <vt:i4>0</vt:i4>
      </vt:variant>
      <vt:variant>
        <vt:i4>5</vt:i4>
      </vt:variant>
      <vt:variant>
        <vt:lpwstr/>
      </vt:variant>
      <vt:variant>
        <vt:lpwstr>_Toc237611723</vt:lpwstr>
      </vt:variant>
      <vt:variant>
        <vt:i4>1114163</vt:i4>
      </vt:variant>
      <vt:variant>
        <vt:i4>110</vt:i4>
      </vt:variant>
      <vt:variant>
        <vt:i4>0</vt:i4>
      </vt:variant>
      <vt:variant>
        <vt:i4>5</vt:i4>
      </vt:variant>
      <vt:variant>
        <vt:lpwstr/>
      </vt:variant>
      <vt:variant>
        <vt:lpwstr>_Toc237611722</vt:lpwstr>
      </vt:variant>
      <vt:variant>
        <vt:i4>1114163</vt:i4>
      </vt:variant>
      <vt:variant>
        <vt:i4>104</vt:i4>
      </vt:variant>
      <vt:variant>
        <vt:i4>0</vt:i4>
      </vt:variant>
      <vt:variant>
        <vt:i4>5</vt:i4>
      </vt:variant>
      <vt:variant>
        <vt:lpwstr/>
      </vt:variant>
      <vt:variant>
        <vt:lpwstr>_Toc237611721</vt:lpwstr>
      </vt:variant>
      <vt:variant>
        <vt:i4>1114163</vt:i4>
      </vt:variant>
      <vt:variant>
        <vt:i4>98</vt:i4>
      </vt:variant>
      <vt:variant>
        <vt:i4>0</vt:i4>
      </vt:variant>
      <vt:variant>
        <vt:i4>5</vt:i4>
      </vt:variant>
      <vt:variant>
        <vt:lpwstr/>
      </vt:variant>
      <vt:variant>
        <vt:lpwstr>_Toc237611720</vt:lpwstr>
      </vt:variant>
      <vt:variant>
        <vt:i4>1179699</vt:i4>
      </vt:variant>
      <vt:variant>
        <vt:i4>92</vt:i4>
      </vt:variant>
      <vt:variant>
        <vt:i4>0</vt:i4>
      </vt:variant>
      <vt:variant>
        <vt:i4>5</vt:i4>
      </vt:variant>
      <vt:variant>
        <vt:lpwstr/>
      </vt:variant>
      <vt:variant>
        <vt:lpwstr>_Toc237611719</vt:lpwstr>
      </vt:variant>
      <vt:variant>
        <vt:i4>1179699</vt:i4>
      </vt:variant>
      <vt:variant>
        <vt:i4>86</vt:i4>
      </vt:variant>
      <vt:variant>
        <vt:i4>0</vt:i4>
      </vt:variant>
      <vt:variant>
        <vt:i4>5</vt:i4>
      </vt:variant>
      <vt:variant>
        <vt:lpwstr/>
      </vt:variant>
      <vt:variant>
        <vt:lpwstr>_Toc237611718</vt:lpwstr>
      </vt:variant>
      <vt:variant>
        <vt:i4>1179699</vt:i4>
      </vt:variant>
      <vt:variant>
        <vt:i4>80</vt:i4>
      </vt:variant>
      <vt:variant>
        <vt:i4>0</vt:i4>
      </vt:variant>
      <vt:variant>
        <vt:i4>5</vt:i4>
      </vt:variant>
      <vt:variant>
        <vt:lpwstr/>
      </vt:variant>
      <vt:variant>
        <vt:lpwstr>_Toc237611717</vt:lpwstr>
      </vt:variant>
      <vt:variant>
        <vt:i4>1179699</vt:i4>
      </vt:variant>
      <vt:variant>
        <vt:i4>74</vt:i4>
      </vt:variant>
      <vt:variant>
        <vt:i4>0</vt:i4>
      </vt:variant>
      <vt:variant>
        <vt:i4>5</vt:i4>
      </vt:variant>
      <vt:variant>
        <vt:lpwstr/>
      </vt:variant>
      <vt:variant>
        <vt:lpwstr>_Toc237611716</vt:lpwstr>
      </vt:variant>
      <vt:variant>
        <vt:i4>1179699</vt:i4>
      </vt:variant>
      <vt:variant>
        <vt:i4>68</vt:i4>
      </vt:variant>
      <vt:variant>
        <vt:i4>0</vt:i4>
      </vt:variant>
      <vt:variant>
        <vt:i4>5</vt:i4>
      </vt:variant>
      <vt:variant>
        <vt:lpwstr/>
      </vt:variant>
      <vt:variant>
        <vt:lpwstr>_Toc237611715</vt:lpwstr>
      </vt:variant>
      <vt:variant>
        <vt:i4>1179699</vt:i4>
      </vt:variant>
      <vt:variant>
        <vt:i4>62</vt:i4>
      </vt:variant>
      <vt:variant>
        <vt:i4>0</vt:i4>
      </vt:variant>
      <vt:variant>
        <vt:i4>5</vt:i4>
      </vt:variant>
      <vt:variant>
        <vt:lpwstr/>
      </vt:variant>
      <vt:variant>
        <vt:lpwstr>_Toc237611714</vt:lpwstr>
      </vt:variant>
      <vt:variant>
        <vt:i4>1179699</vt:i4>
      </vt:variant>
      <vt:variant>
        <vt:i4>56</vt:i4>
      </vt:variant>
      <vt:variant>
        <vt:i4>0</vt:i4>
      </vt:variant>
      <vt:variant>
        <vt:i4>5</vt:i4>
      </vt:variant>
      <vt:variant>
        <vt:lpwstr/>
      </vt:variant>
      <vt:variant>
        <vt:lpwstr>_Toc237611713</vt:lpwstr>
      </vt:variant>
      <vt:variant>
        <vt:i4>1179699</vt:i4>
      </vt:variant>
      <vt:variant>
        <vt:i4>50</vt:i4>
      </vt:variant>
      <vt:variant>
        <vt:i4>0</vt:i4>
      </vt:variant>
      <vt:variant>
        <vt:i4>5</vt:i4>
      </vt:variant>
      <vt:variant>
        <vt:lpwstr/>
      </vt:variant>
      <vt:variant>
        <vt:lpwstr>_Toc237611712</vt:lpwstr>
      </vt:variant>
      <vt:variant>
        <vt:i4>1179699</vt:i4>
      </vt:variant>
      <vt:variant>
        <vt:i4>44</vt:i4>
      </vt:variant>
      <vt:variant>
        <vt:i4>0</vt:i4>
      </vt:variant>
      <vt:variant>
        <vt:i4>5</vt:i4>
      </vt:variant>
      <vt:variant>
        <vt:lpwstr/>
      </vt:variant>
      <vt:variant>
        <vt:lpwstr>_Toc237611711</vt:lpwstr>
      </vt:variant>
      <vt:variant>
        <vt:i4>1179699</vt:i4>
      </vt:variant>
      <vt:variant>
        <vt:i4>38</vt:i4>
      </vt:variant>
      <vt:variant>
        <vt:i4>0</vt:i4>
      </vt:variant>
      <vt:variant>
        <vt:i4>5</vt:i4>
      </vt:variant>
      <vt:variant>
        <vt:lpwstr/>
      </vt:variant>
      <vt:variant>
        <vt:lpwstr>_Toc237611710</vt:lpwstr>
      </vt:variant>
      <vt:variant>
        <vt:i4>1245235</vt:i4>
      </vt:variant>
      <vt:variant>
        <vt:i4>32</vt:i4>
      </vt:variant>
      <vt:variant>
        <vt:i4>0</vt:i4>
      </vt:variant>
      <vt:variant>
        <vt:i4>5</vt:i4>
      </vt:variant>
      <vt:variant>
        <vt:lpwstr/>
      </vt:variant>
      <vt:variant>
        <vt:lpwstr>_Toc237611709</vt:lpwstr>
      </vt:variant>
      <vt:variant>
        <vt:i4>1245235</vt:i4>
      </vt:variant>
      <vt:variant>
        <vt:i4>26</vt:i4>
      </vt:variant>
      <vt:variant>
        <vt:i4>0</vt:i4>
      </vt:variant>
      <vt:variant>
        <vt:i4>5</vt:i4>
      </vt:variant>
      <vt:variant>
        <vt:lpwstr/>
      </vt:variant>
      <vt:variant>
        <vt:lpwstr>_Toc237611708</vt:lpwstr>
      </vt:variant>
      <vt:variant>
        <vt:i4>1245235</vt:i4>
      </vt:variant>
      <vt:variant>
        <vt:i4>20</vt:i4>
      </vt:variant>
      <vt:variant>
        <vt:i4>0</vt:i4>
      </vt:variant>
      <vt:variant>
        <vt:i4>5</vt:i4>
      </vt:variant>
      <vt:variant>
        <vt:lpwstr/>
      </vt:variant>
      <vt:variant>
        <vt:lpwstr>_Toc237611707</vt:lpwstr>
      </vt:variant>
      <vt:variant>
        <vt:i4>1245235</vt:i4>
      </vt:variant>
      <vt:variant>
        <vt:i4>14</vt:i4>
      </vt:variant>
      <vt:variant>
        <vt:i4>0</vt:i4>
      </vt:variant>
      <vt:variant>
        <vt:i4>5</vt:i4>
      </vt:variant>
      <vt:variant>
        <vt:lpwstr/>
      </vt:variant>
      <vt:variant>
        <vt:lpwstr>_Toc237611706</vt:lpwstr>
      </vt:variant>
      <vt:variant>
        <vt:i4>1245235</vt:i4>
      </vt:variant>
      <vt:variant>
        <vt:i4>8</vt:i4>
      </vt:variant>
      <vt:variant>
        <vt:i4>0</vt:i4>
      </vt:variant>
      <vt:variant>
        <vt:i4>5</vt:i4>
      </vt:variant>
      <vt:variant>
        <vt:lpwstr/>
      </vt:variant>
      <vt:variant>
        <vt:lpwstr>_Toc237611705</vt:lpwstr>
      </vt:variant>
      <vt:variant>
        <vt:i4>1245235</vt:i4>
      </vt:variant>
      <vt:variant>
        <vt:i4>2</vt:i4>
      </vt:variant>
      <vt:variant>
        <vt:i4>0</vt:i4>
      </vt:variant>
      <vt:variant>
        <vt:i4>5</vt:i4>
      </vt:variant>
      <vt:variant>
        <vt:lpwstr/>
      </vt:variant>
      <vt:variant>
        <vt:lpwstr>_Toc237611704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Tormod Østmoe</dc:creator>
  <cp:keywords/>
  <cp:lastModifiedBy>Per Valla</cp:lastModifiedBy>
  <cp:revision>445</cp:revision>
  <dcterms:created xsi:type="dcterms:W3CDTF">2026-03-19T13:08:00Z</dcterms:created>
  <dcterms:modified xsi:type="dcterms:W3CDTF">2026-08-19T11:35:00Z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ContentTypeId">
    <vt:lpwstr>0x01010066D2E2AFA8979F4EB3C5A846AC4326F4</vt:lpwstr>
  </property>
</Properties>
</file>